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551287e" w14:paraId="551287e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D93C9A">
        <w:t>348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FB7582" w:rsidR="002E4E5D" w:rsidRPr="003658AB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D93C9A">
        <w:t>23. kolovoza</w:t>
      </w:r>
      <w:r w:rsidR="007E1C14">
        <w:t xml:space="preserve"> 2018.</w:t>
      </w: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</w:t>
      </w:r>
      <w:r w:rsidR="00D93C9A">
        <w:t xml:space="preserve">i to </w:t>
      </w:r>
      <w:r w:rsidR="00D93C9A" w:rsidRPr="002B0174">
        <w:t xml:space="preserve">posebni </w:t>
      </w:r>
      <w:r w:rsidR="00D93C9A">
        <w:t xml:space="preserve">dio zgrade sagrađene </w:t>
      </w:r>
      <w:r w:rsidR="00D93C9A" w:rsidRPr="002B0174">
        <w:t xml:space="preserve">na čest. </w:t>
      </w:r>
      <w:proofErr w:type="spellStart"/>
      <w:r w:rsidR="00D93C9A" w:rsidRPr="002B0174">
        <w:t>zem</w:t>
      </w:r>
      <w:proofErr w:type="spellEnd"/>
      <w:r w:rsidR="00D93C9A" w:rsidRPr="002B0174">
        <w:t xml:space="preserve">. 4629/4 ZU 20184 K.O. Split </w:t>
      </w:r>
      <w:r w:rsidR="00D93C9A">
        <w:t xml:space="preserve">– </w:t>
      </w:r>
      <w:r w:rsidR="00D93C9A" w:rsidRPr="00017FDB">
        <w:t>parking mjesto oznake PM-</w:t>
      </w:r>
      <w:r w:rsidR="00D93C9A">
        <w:t>5</w:t>
      </w:r>
      <w:r w:rsidR="00D93C9A" w:rsidRPr="00017FDB">
        <w:t xml:space="preserve"> upisano u podulošku broj </w:t>
      </w:r>
      <w:r w:rsidR="00D93C9A">
        <w:t>53</w:t>
      </w:r>
      <w:r w:rsidR="00D93C9A" w:rsidRPr="00017FDB">
        <w:t xml:space="preserve">, etaža </w:t>
      </w:r>
      <w:r w:rsidR="00D93C9A">
        <w:t>2</w:t>
      </w:r>
      <w:r w:rsidR="00D93C9A" w:rsidRPr="00017FDB">
        <w:t>/2960 koji je suvlasnički dio povezan sa cjelinom, vanjsko-ot</w:t>
      </w:r>
      <w:r w:rsidR="00D93C9A">
        <w:t>voreno, ukupne površine 16,69m</w:t>
      </w:r>
      <w:r w:rsidR="00D93C9A" w:rsidRPr="0005407F">
        <w:rPr>
          <w:vertAlign w:val="superscript"/>
        </w:rPr>
        <w:t>2</w:t>
      </w:r>
      <w:r w:rsidR="00D93C9A">
        <w:t xml:space="preserve">, na adresi </w:t>
      </w:r>
      <w:proofErr w:type="spellStart"/>
      <w:r w:rsidR="00D93C9A">
        <w:t>Kupreška</w:t>
      </w:r>
      <w:proofErr w:type="spellEnd"/>
      <w:r w:rsidR="00D93C9A">
        <w:t xml:space="preserve">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D93C9A">
        <w:t>Bošku Baliću, Ul. Domovinskog rata 14, Solin, OIB: 13423857044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D93C9A">
        <w:t>Bošk</w:t>
      </w:r>
      <w:r w:rsidR="005B6A55">
        <w:t>a</w:t>
      </w:r>
      <w:r w:rsidR="00D93C9A">
        <w:t xml:space="preserve"> Baliću, Ul. Domovinskog rata 14, Solin, OIB: 13423857044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DD2101" w:rsidP="00DD2101" w:rsidR="00DD2101">
      <w:pPr>
        <w:jc w:val="both"/>
      </w:pPr>
      <w:r>
        <w:t xml:space="preserve">- </w:t>
      </w:r>
      <w:r w:rsidRPr="007E02BC">
        <w:t>prodaj</w:t>
      </w:r>
      <w:r w:rsidR="00D93C9A">
        <w:t>a</w:t>
      </w:r>
      <w:r w:rsidRPr="007E02BC">
        <w:t xml:space="preserve">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7E02BC">
        <w:rPr>
          <w:b/>
        </w:rPr>
        <w:t>Z- 16966/2016</w:t>
      </w:r>
      <w:r>
        <w:t>);</w:t>
      </w:r>
    </w:p>
    <w:p w:rsidRDefault="00D93C9A" w:rsidP="00DD2101" w:rsidR="00D93C9A">
      <w:pPr>
        <w:jc w:val="both"/>
      </w:pPr>
      <w:r>
        <w:t xml:space="preserve">- rješenje Trgovačkog suda u Splitu pod poslovnim brojem 4.St-198/2012 od 10. svibnja 2018., 2/2960 dijela </w:t>
      </w:r>
      <w:r w:rsidRPr="00D93C9A">
        <w:t xml:space="preserve">povezanog s garažno-parkirnim mjestom oznake PM-5, ponuditelju Igoru </w:t>
      </w:r>
      <w:proofErr w:type="spellStart"/>
      <w:r w:rsidRPr="00D93C9A">
        <w:t>Brletiću</w:t>
      </w:r>
      <w:proofErr w:type="spellEnd"/>
      <w:r w:rsidRPr="00D93C9A">
        <w:t xml:space="preserve"> iz Rijeke, </w:t>
      </w:r>
      <w:proofErr w:type="spellStart"/>
      <w:r w:rsidRPr="00D93C9A">
        <w:t>Škurinjs</w:t>
      </w:r>
      <w:r>
        <w:t>kih</w:t>
      </w:r>
      <w:proofErr w:type="spellEnd"/>
      <w:r>
        <w:t xml:space="preserve"> žrtava 11, OIB: 56992384644 (upis pod brojem </w:t>
      </w:r>
      <w:r w:rsidRPr="00D93C9A">
        <w:rPr>
          <w:b/>
        </w:rPr>
        <w:t>Z-19653/2018</w:t>
      </w:r>
      <w:r>
        <w:t>);</w:t>
      </w:r>
    </w:p>
    <w:p w:rsidRDefault="00DD2101" w:rsidP="00DD2101" w:rsidR="00DD2101" w:rsidRPr="007E02BC">
      <w:pPr>
        <w:jc w:val="both"/>
      </w:pPr>
      <w:r>
        <w:t>- n</w:t>
      </w:r>
      <w:r w:rsidRPr="007E02BC">
        <w:t xml:space="preserve">a teret </w:t>
      </w:r>
      <w:r w:rsidR="00D93C9A">
        <w:t>2</w:t>
      </w:r>
      <w:r w:rsidRPr="007E02BC">
        <w:t xml:space="preserve">/2960 dijela povezanog s garažno-parkirnim mjestom oznake </w:t>
      </w:r>
      <w:r>
        <w:t>PM-</w:t>
      </w:r>
      <w:r w:rsidR="00D93C9A">
        <w:t>5</w:t>
      </w:r>
      <w:r w:rsidRPr="007E02BC">
        <w:t xml:space="preserve">, površine </w:t>
      </w:r>
      <w:r w:rsidR="00D93C9A">
        <w:t>16,69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 w:rsidR="00D93C9A">
        <w:t>2,50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 w:rsidRPr="003658AB">
      <w:pPr>
        <w:jc w:val="both"/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E1C14">
        <w:t>10. svibnja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</w:t>
      </w:r>
      <w:r w:rsidR="00E10F3C">
        <w:lastRenderedPageBreak/>
        <w:t xml:space="preserve">kupcu </w:t>
      </w:r>
      <w:r w:rsidR="007B70CC" w:rsidRPr="00D93C9A">
        <w:t xml:space="preserve">Igoru </w:t>
      </w:r>
      <w:proofErr w:type="spellStart"/>
      <w:r w:rsidR="007B70CC" w:rsidRPr="00D93C9A">
        <w:t>Brletiću</w:t>
      </w:r>
      <w:proofErr w:type="spellEnd"/>
      <w:r w:rsidR="007B70CC" w:rsidRPr="00D93C9A">
        <w:t xml:space="preserve"> iz Rijeke, </w:t>
      </w:r>
      <w:proofErr w:type="spellStart"/>
      <w:r w:rsidR="007B70CC" w:rsidRPr="00D93C9A">
        <w:t>Škurinjs</w:t>
      </w:r>
      <w:r w:rsidR="007B70CC">
        <w:t>kih</w:t>
      </w:r>
      <w:proofErr w:type="spellEnd"/>
      <w:r w:rsidR="007B70CC">
        <w:t xml:space="preserve"> žrtava 11, OIB: 56992384644</w:t>
      </w:r>
      <w:r w:rsidR="000C3ECB" w:rsidRPr="003658AB">
        <w:t>.</w:t>
      </w:r>
      <w:r w:rsidR="007B70CC" w:rsidRPr="003658AB">
        <w:t xml:space="preserve"> Kako navedeni kupac nije u ostavljenom roku uplatio </w:t>
      </w:r>
      <w:proofErr w:type="spellStart"/>
      <w:r w:rsidR="007B70CC" w:rsidRPr="003658AB">
        <w:t>kupovninu</w:t>
      </w:r>
      <w:proofErr w:type="spellEnd"/>
      <w:r w:rsidR="007B70CC" w:rsidRPr="003658AB">
        <w:t xml:space="preserve">, to je rješenjem od 20. srpnja 2018. oglašena nevažeća dosuda kupcu </w:t>
      </w:r>
      <w:r w:rsidR="007B70CC" w:rsidRPr="00D93C9A">
        <w:t xml:space="preserve">Igoru </w:t>
      </w:r>
      <w:proofErr w:type="spellStart"/>
      <w:r w:rsidR="007B70CC" w:rsidRPr="00D93C9A">
        <w:t>Brletiću</w:t>
      </w:r>
      <w:proofErr w:type="spellEnd"/>
      <w:r w:rsidR="007B70CC" w:rsidRPr="00D93C9A">
        <w:t xml:space="preserve"> iz Rijeke, </w:t>
      </w:r>
      <w:proofErr w:type="spellStart"/>
      <w:r w:rsidR="007B70CC" w:rsidRPr="00D93C9A">
        <w:t>Škurinjs</w:t>
      </w:r>
      <w:r w:rsidR="003658AB">
        <w:t>kih</w:t>
      </w:r>
      <w:proofErr w:type="spellEnd"/>
      <w:r w:rsidR="003658AB">
        <w:t xml:space="preserve"> žrtava 11 </w:t>
      </w:r>
      <w:r w:rsidR="007B70CC">
        <w:t xml:space="preserve">te je ponuditelju Bošku Baliću, </w:t>
      </w:r>
      <w:r w:rsidR="003658AB">
        <w:t xml:space="preserve">Ul. Domovinskog rata 14, Solin dosuđena imovina stečajnog dužnika navedena pod točkom I. ovog zaključka. </w:t>
      </w:r>
      <w:r w:rsidR="007B70CC">
        <w:t xml:space="preserve"> </w:t>
      </w:r>
      <w:r w:rsidR="007B70CC" w:rsidRPr="003658AB">
        <w:t xml:space="preserve"> 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3658AB">
        <w:rPr>
          <w:bCs/>
        </w:rPr>
        <w:t>20. srpnja</w:t>
      </w:r>
      <w:r w:rsidR="00ED13CE">
        <w:rPr>
          <w:bCs/>
        </w:rPr>
        <w:t xml:space="preserve">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3658AB">
        <w:rPr>
          <w:bCs/>
        </w:rPr>
        <w:t>8. kolovoza</w:t>
      </w:r>
      <w:r w:rsidR="00ED13CE">
        <w:rPr>
          <w:bCs/>
        </w:rPr>
        <w:t xml:space="preserve">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3658AB">
        <w:t xml:space="preserve">Boško Balić, Ul. Domovinskog rata 14, Solin, OIB: 13423857044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DD2101">
        <w:t>5.</w:t>
      </w:r>
      <w:r w:rsidR="003658AB">
        <w:t>6</w:t>
      </w:r>
      <w:r w:rsidR="00DD2101">
        <w:t>01,00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D93C9A">
        <w:t>23. kolovoza</w:t>
      </w:r>
      <w:r w:rsidR="00ED13CE">
        <w:t xml:space="preserve">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5B6A55">
        <w:t>,v.r.</w:t>
      </w:r>
    </w:p>
    <w:p w:rsidRDefault="005B6A55" w:rsidP="0071700F" w:rsidR="005B6A5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5B6A55" w:rsidP="0071700F" w:rsidR="005B6A55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5B6A55" w:rsidP="009711D0" w:rsidR="005B6A55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  <w:bookmarkStart w:name="_GoBack" w:id="0"/>
      <w:bookmarkEnd w:id="0"/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5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D93C9A">
          <w:t>348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658AB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B6A55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B70C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93C9A"/>
    <w:rsid w:val="00DA2F69"/>
    <w:rsid w:val="00DB2A7C"/>
    <w:rsid w:val="00DB47DB"/>
    <w:rsid w:val="00DD2101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A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A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A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A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D1091-DAE6-4369-ACD0-9B3F6F9FE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522</properties:Words>
  <properties:Characters>3038</properties:Characters>
  <properties:Lines>79</properties:Lines>
  <properties:Paragraphs>25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2018-08-23T07:12:00Z</cp:lastPrinted>
  <dcterms:modified xmlns:xsi="http://www.w3.org/2001/XMLSchema-instance" xsi:type="dcterms:W3CDTF">2018-08-23T07:12:00Z</dcterms:modified>
  <cp:revision>63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