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8f16d" w14:paraId="148f16d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4611CC">
        <w:rPr>
          <w:lang w:val="hr-HR"/>
        </w:rPr>
        <w:t>215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4611CC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4611CC">
        <w:rPr>
          <w:lang w:val="hr-HR"/>
        </w:rPr>
        <w:t>CALENDULA MARKETING TRADE</w:t>
      </w:r>
      <w:r w:rsidR="0066343B">
        <w:rPr>
          <w:lang w:val="hr-HR"/>
        </w:rPr>
        <w:t xml:space="preserve"> društvo s ograničenom odgovornošću za </w:t>
      </w:r>
      <w:r w:rsidR="004611CC">
        <w:rPr>
          <w:lang w:val="hr-HR"/>
        </w:rPr>
        <w:t>trgovinu</w:t>
      </w:r>
      <w:r w:rsidR="0066343B">
        <w:rPr>
          <w:lang w:val="hr-HR"/>
        </w:rPr>
        <w:t xml:space="preserve"> i usluge, </w:t>
      </w:r>
      <w:r w:rsidR="004611CC">
        <w:rPr>
          <w:lang w:val="hr-HR"/>
        </w:rPr>
        <w:t>Orahovica, Stošićevo šetalište 52</w:t>
      </w:r>
      <w:r w:rsidR="0066343B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F27EF3">
        <w:rPr>
          <w:lang w:val="hr-HR"/>
        </w:rPr>
        <w:t>0100</w:t>
      </w:r>
      <w:r w:rsidR="004611CC">
        <w:rPr>
          <w:lang w:val="hr-HR"/>
        </w:rPr>
        <w:t>90751</w:t>
      </w:r>
      <w:r w:rsidR="003734FC">
        <w:rPr>
          <w:lang w:val="hr-HR"/>
        </w:rPr>
        <w:t xml:space="preserve">, OIB: </w:t>
      </w:r>
      <w:r w:rsidR="004611CC">
        <w:rPr>
          <w:lang w:val="hr-HR"/>
        </w:rPr>
        <w:t>09952973017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F27EF3">
        <w:rPr>
          <w:lang w:val="hr-HR"/>
        </w:rPr>
        <w:t>2</w:t>
      </w:r>
      <w:r w:rsidR="004611CC">
        <w:rPr>
          <w:lang w:val="hr-HR"/>
        </w:rPr>
        <w:t>15</w:t>
      </w:r>
      <w:r w:rsidRPr="000664E3">
        <w:rPr>
          <w:lang w:val="hr-HR"/>
        </w:rPr>
        <w:t>/201</w:t>
      </w:r>
      <w:r w:rsidR="004611CC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</w:t>
      </w:r>
      <w:r w:rsidR="004611CC">
        <w:rPr>
          <w:lang w:val="hr-HR"/>
        </w:rPr>
        <w:t>6. ožujka</w:t>
      </w:r>
      <w:r w:rsidRPr="000664E3">
        <w:rPr>
          <w:lang w:val="hr-HR"/>
        </w:rPr>
        <w:t xml:space="preserve"> 201</w:t>
      </w:r>
      <w:r w:rsidR="004611CC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611CC">
        <w:rPr>
          <w:lang w:val="hr-HR"/>
        </w:rPr>
        <w:t>21.217,08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4611CC">
        <w:rPr>
          <w:lang w:val="hr-HR"/>
        </w:rPr>
        <w:t>Neven Ćuća iz Orahovice, Stošićevo šetalište 52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4611CC">
        <w:rPr>
          <w:lang w:val="hr-HR"/>
        </w:rPr>
        <w:t>18660347789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4611CC">
        <w:rPr>
          <w:lang w:val="hr-HR"/>
        </w:rPr>
        <w:t>18. travnja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4611CC" w:rsidP="000664E3" w:rsidR="004611CC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4611CC">
        <w:rPr>
          <w:lang w:val="hr-HR"/>
        </w:rPr>
        <w:t>18</w:t>
      </w:r>
      <w:r w:rsidR="0094317E">
        <w:rPr>
          <w:lang w:val="hr-HR"/>
        </w:rPr>
        <w:t>.</w:t>
      </w:r>
      <w:r w:rsidR="004611CC">
        <w:rPr>
          <w:lang w:val="hr-HR"/>
        </w:rPr>
        <w:t>4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2752" w:rsidR="00292752">
      <w:r>
        <w:separator/>
      </w:r>
    </w:p>
  </w:endnote>
  <w:endnote w:id="0" w:type="continuationSeparator">
    <w:p w:rsidRDefault="00292752" w:rsidR="00292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2752" w:rsidR="00292752">
      <w:r>
        <w:separator/>
      </w:r>
    </w:p>
  </w:footnote>
  <w:footnote w:id="0" w:type="continuationSeparator">
    <w:p w:rsidRDefault="00292752" w:rsidR="002927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92752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50DA1"/>
    <w:rsid w:val="004611CC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6064B"/>
    <w:rsid w:val="0066343B"/>
    <w:rsid w:val="00677658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12873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D1A23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27EF3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128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8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8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8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8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128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8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8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8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8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St-215/2016</izvorni_sadrzaj>
    <derivirana_varijabla naziv="DomainObject.Predmet.OznakaBroj_1">St-215/2016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CALENDULA MARKETING TRADE društvo s ograničenom odgovornošću za trgovinu i usluge, Orahovica</izvorni_sadrzaj>
    <derivirana_varijabla naziv="DomainObject.Predmet.ProtustrankaFormated_1">  CALENDULA MARKETING TRADE društvo s ograničenom odgovornošću za trgovinu i usluge, Orahovica</derivirana_varijabla>
  </DomainObject.Predmet.ProtustrankaFormated>
  <DomainObject.Predmet.ProtustrankaFormatedOIB>
    <izvorni_sadrzaj>  CALENDULA MARKETING TRADE društvo s ograničenom odgovornošću za trgovinu i usluge, Orahovica, OIB 09952973017</izvorni_sadrzaj>
    <derivirana_varijabla naziv="DomainObject.Predmet.ProtustrankaFormatedOIB_1">  CALENDULA MARKETING TRADE društvo s ograničenom odgovornošću za trgovinu i usluge, Orahovica, OIB 09952973017</derivirana_varijabla>
  </DomainObject.Predmet.ProtustrankaFormatedOIB>
  <DomainObject.Predmet.ProtustrankaFormatedWithAdress>
    <izvorni_sadrzaj> CALENDULA MARKETING TRADE društvo s ograničenom odgovornošću za trgovinu i usluge, Orahovica, Stošićevo šetalište 52, 33515 Orahovica</izvorni_sadrzaj>
    <derivirana_varijabla naziv="DomainObject.Predmet.ProtustrankaFormatedWithAdress_1"> CALENDULA MARKETING TRADE društvo s ograničenom odgovornošću za trgovinu i usluge, Orahovica, Stošićevo šetalište 52, 33515 Orahovica</derivirana_varijabla>
  </DomainObject.Predmet.ProtustrankaFormatedWithAdress>
  <DomainObject.Predmet.ProtustrankaFormatedWithAdressOIB>
    <izvorni_sadrzaj> CALENDULA MARKETING TRADE društvo s ograničenom odgovornošću za trgovinu i usluge, Orahovica, OIB 09952973017, Stošićevo šetalište 52, 33515 Orahovica</izvorni_sadrzaj>
    <derivirana_varijabla naziv="DomainObject.Predmet.ProtustrankaFormatedWithAdressOIB_1"> CALENDULA MARKETING TRADE društvo s ograničenom odgovornošću za trgovinu i usluge, Orahovica, OIB 09952973017, Stošićevo šetalište 52, 33515 Orahovica</derivirana_varijabla>
  </DomainObject.Predmet.ProtustrankaFormatedWithAdressOIB>
  <DomainObject.Predmet.ProtustrankaWithAdress>
    <izvorni_sadrzaj>CALENDULA MARKETING TRADE društvo s ograničenom odgovornošću za trgovinu i usluge, Orahovica Stošićevo šetalište 52, 33515 Orahovica</izvorni_sadrzaj>
    <derivirana_varijabla naziv="DomainObject.Predmet.ProtustrankaWithAdress_1">CALENDULA MARKETING TRADE društvo s ograničenom odgovornošću za trgovinu i usluge, Orahovica Stošićevo šetalište 52, 33515 Orahovica</derivirana_varijabla>
  </DomainObject.Predmet.ProtustrankaWithAdress>
  <DomainObject.Predmet.ProtustrankaWithAdressOIB>
    <izvorni_sadrzaj>CALENDULA MARKETING TRADE društvo s ograničenom odgovornošću za trgovinu i usluge, Orahovica, OIB 09952973017, Stošićevo šetalište 52, 33515 Orahovica</izvorni_sadrzaj>
    <derivirana_varijabla naziv="DomainObject.Predmet.ProtustrankaWithAdressOIB_1">CALENDULA MARKETING TRADE društvo s ograničenom odgovornošću za trgovinu i usluge, Orahovica, OIB 09952973017, Stošićevo šetalište 52, 33515 Orahovica</derivirana_varijabla>
  </DomainObject.Predmet.ProtustrankaWithAdressOIB>
  <DomainObject.Predmet.ProtustrankaNazivFormated>
    <izvorni_sadrzaj>CALENDULA MARKETING TRADE društvo s ograničenom odgovornošću za trgovinu i usluge, Orahovica</izvorni_sadrzaj>
    <derivirana_varijabla naziv="DomainObject.Predmet.ProtustrankaNazivFormated_1">CALENDULA MARKETING TRADE društvo s ograničenom odgovornošću za trgovinu i usluge, Orahovica</derivirana_varijabla>
  </DomainObject.Predmet.ProtustrankaNazivFormated>
  <DomainObject.Predmet.ProtustrankaNazivFormatedOIB>
    <izvorni_sadrzaj>CALENDULA MARKETING TRADE društvo s ograničenom odgovornošću za trgovinu i usluge, Orahovica, OIB 09952973017</izvorni_sadrzaj>
    <derivirana_varijabla naziv="DomainObject.Predmet.ProtustrankaNazivFormatedOIB_1">CALENDULA MARKETING TRADE društvo s ograničenom odgovornošću za trgovinu i usluge, Orahovica, OIB 09952973017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CALENDULA MARKETING TRADE društvo s ograničenom odgovornošću za trgovinu i usluge, Orahovica</item>
    </izvorni_sadrzaj>
    <derivirana_varijabla naziv="DomainObject.Predmet.ProtuStrankaListFormated_1">
      <item>CALENDULA MARKETING TRADE društvo s ograničenom odgovornošću za trgovinu i usluge, Orahovica</item>
    </derivirana_varijabla>
  </DomainObject.Predmet.ProtuStrankaListFormated>
  <DomainObject.Predmet.ProtuStrankaListFormatedOIB>
    <izvorni_sadrzaj>
      <item>CALENDULA MARKETING TRADE društvo s ograničenom odgovornošću za trgovinu i usluge, Orahovica, OIB 09952973017</item>
    </izvorni_sadrzaj>
    <derivirana_varijabla naziv="DomainObject.Predmet.ProtuStrankaListFormatedOIB_1">
      <item>CALENDULA MARKETING TRADE društvo s ograničenom odgovornošću za trgovinu i usluge, Orahovica, OIB 09952973017</item>
    </derivirana_varijabla>
  </DomainObject.Predmet.ProtuStrankaListFormatedOIB>
  <DomainObject.Predmet.ProtuStrankaListFormatedWithAdress>
    <izvorni_sadrzaj>
      <item>CALENDULA MARKETING TRADE društvo s ograničenom odgovornošću za trgovinu i usluge, Orahovica, Stošićevo šetalište 52, 33515 Orahovica</item>
    </izvorni_sadrzaj>
    <derivirana_varijabla naziv="DomainObject.Predmet.ProtuStrankaListFormatedWithAdress_1">
      <item>CALENDULA MARKETING TRADE društvo s ograničenom odgovornošću za trgovinu i usluge, Orahovica, Stošićevo šetalište 52, 33515 Orahovica</item>
    </derivirana_varijabla>
  </DomainObject.Predmet.ProtuStrankaListFormatedWithAdress>
  <DomainObject.Predmet.ProtuStrankaListFormatedWithAdressOIB>
    <izvorni_sadrzaj>
      <item>CALENDULA MARKETING TRADE društvo s ograničenom odgovornošću za trgovinu i usluge, Orahovica, OIB 09952973017, Stošićevo šetalište 52, 33515 Orahovica</item>
    </izvorni_sadrzaj>
    <derivirana_varijabla naziv="DomainObject.Predmet.ProtuStrankaListFormatedWithAdressOIB_1">
      <item>CALENDULA MARKETING TRADE društvo s ograničenom odgovornošću za trgovinu i usluge, Orahovica, OIB 09952973017, Stošićevo šetalište 52, 33515 Orahovica</item>
    </derivirana_varijabla>
  </DomainObject.Predmet.ProtuStrankaListFormatedWithAdressOIB>
  <DomainObject.Predmet.ProtuStrankaListNazivFormated>
    <izvorni_sadrzaj>
      <item>CALENDULA MARKETING TRADE društvo s ograničenom odgovornošću za trgovinu i usluge, Orahovica</item>
    </izvorni_sadrzaj>
    <derivirana_varijabla naziv="DomainObject.Predmet.ProtuStrankaListNazivFormated_1">
      <item>CALENDULA MARKETING TRADE društvo s ograničenom odgovornošću za trgovinu i usluge, Orahovica</item>
    </derivirana_varijabla>
  </DomainObject.Predmet.ProtuStrankaListNazivFormated>
  <DomainObject.Predmet.ProtuStrankaListNazivFormatedOIB>
    <izvorni_sadrzaj>
      <item>CALENDULA MARKETING TRADE društvo s ograničenom odgovornošću za trgovinu i usluge, Orahovica, OIB 09952973017</item>
    </izvorni_sadrzaj>
    <derivirana_varijabla naziv="DomainObject.Predmet.ProtuStrankaListNazivFormatedOIB_1">
      <item>CALENDULA MARKETING TRADE društvo s ograničenom odgovornošću za trgovinu i usluge, Orahovica, OIB 09952973017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CALENDULA MARKETING TRADE društvo s ograničenom odgovornošću za trgovinu i usluge, Orahovica</izvorni_sadrzaj>
    <derivirana_varijabla naziv="DomainObject.Predmet.ProtustrankaIDrugi_1">CALENDULA MARKETING TRADE društvo s ograničenom odgovornošću za trgovinu i usluge, Orahovica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CALENDULA MARKETING TRADE društvo s ograničenom odgovornošću za trgovinu i usluge, Orahovica, OIB 09952973017, Stošićevo šetalište 52, 33515 Orahovica</izvorni_sadrzaj>
    <derivirana_varijabla naziv="DomainObject.Predmet.ProtustrankaIDrugiAdressOIB_1">CALENDULA MARKETING TRADE društvo s ograničenom odgovornošću za trgovinu i usluge, Orahovica, OIB 09952973017, Stošićevo šetalište 52,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CALENDULA MARKETING TRADE društvo s ograničenom odgovornošću za trgovinu i usluge, Orahovica</item>
    </izvorni_sadrzaj>
    <derivirana_varijabla naziv="DomainObject.Predmet.SudioniciListNaziv_1">
      <item>FINA, RC ZAGREB, Podružnica Bjelovar</item>
      <item>CALENDULA MARKETING TRADE društvo s ograničenom odgovornošću za trgovinu i usluge, Orahovica</item>
    </derivirana_varijabla>
  </DomainObject.Predmet.SudioniciListNaziv>
  <DomainObject.Predmet.SudioniciListAdressOIB>
    <izvorni_sadrzaj>
      <item>FINA, RC ZAGREB, Podružnica Bjelovar, OIB 85821130368, F. Supila 4,43000 Bjelovar</item>
      <item>CALENDULA MARKETING TRADE društvo s ograničenom odgovornošću za trgovinu i usluge, Orahovica, OIB 09952973017, Stošićevo šetalište 52,33515 Orahovica</item>
    </izvorni_sadrzaj>
    <derivirana_varijabla naziv="DomainObject.Predmet.SudioniciListAdressOIB_1">
      <item>FINA, RC ZAGREB, Podružnica Bjelovar, OIB 85821130368, F. Supila 4,43000 Bjelovar</item>
      <item>CALENDULA MARKETING TRADE društvo s ograničenom odgovornošću za trgovinu i usluge, Orahovica, OIB 09952973017, Stošićevo šetalište 52,33515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09952973017</item>
    </izvorni_sadrzaj>
    <derivirana_varijabla naziv="DomainObject.Predmet.SudioniciListNazivOIB_1">
      <item>, OIB 85821130368</item>
      <item>, OIB 09952973017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304</properties:Words>
  <properties:Characters>1730</properties:Characters>
  <properties:Lines>50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2016-04-18T05:58:00Z</dcterms:created>
  <dc:creator>553y7k3</dc:creator>
  <cp:lastModifiedBy>Željka Vitez</cp:lastModifiedBy>
  <cp:lastPrinted>2016-01-22T07:25:00Z</cp:lastPrinted>
  <dcterms:modified xmlns:xsi="http://www.w3.org/2001/XMLSchema-instance" xsi:type="dcterms:W3CDTF">2016-04-18T09:47:00Z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