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20c9" w14:paraId="a8720c9" w:rsidRDefault="008F1B32" w:rsidP="008F1B32" w:rsidR="00021B16" w:rsidRPr="00550356">
      <w:pPr>
        <w:jc w:val="right"/>
        <w15:collapsed w:val="false"/>
        <w:rPr>
          <w:lang w:val="hr-HR"/>
        </w:rPr>
      </w:pPr>
      <w:bookmarkStart w:name="_GoBack" w:id="0"/>
      <w:bookmarkEnd w:id="0"/>
      <w:r w:rsidRPr="00550356">
        <w:rPr>
          <w:lang w:val="hr-HR"/>
        </w:rPr>
        <w:t xml:space="preserve">          </w:t>
      </w:r>
    </w:p>
    <w:p w:rsidRDefault="008F1B32" w:rsidP="008F1B32" w:rsidR="008F1B32" w:rsidRPr="00550356">
      <w:pPr>
        <w:jc w:val="right"/>
        <w:rPr>
          <w:lang w:val="hr-HR"/>
        </w:rPr>
      </w:pPr>
      <w:r w:rsidRPr="00550356">
        <w:rPr>
          <w:lang w:val="hr-HR"/>
        </w:rPr>
        <w:t xml:space="preserve">                             Poslovni broj 15 St-</w:t>
      </w:r>
      <w:r w:rsidR="00785210" w:rsidRPr="00550356">
        <w:rPr>
          <w:lang w:val="hr-HR"/>
        </w:rPr>
        <w:t>311</w:t>
      </w:r>
      <w:r w:rsidR="00C60096" w:rsidRPr="00550356">
        <w:rPr>
          <w:lang w:val="hr-HR"/>
        </w:rPr>
        <w:t>/17-</w:t>
      </w:r>
      <w:r w:rsidR="00785210" w:rsidRPr="00550356">
        <w:rPr>
          <w:lang w:val="hr-HR"/>
        </w:rPr>
        <w:t>67</w:t>
      </w:r>
    </w:p>
    <w:p w:rsidRDefault="00DF11F1" w:rsidP="00DF11F1" w:rsidR="00DF11F1" w:rsidRPr="00550356">
      <w:pPr>
        <w:jc w:val="both"/>
        <w:rPr>
          <w:lang w:val="hr-HR"/>
        </w:rPr>
      </w:pPr>
    </w:p>
    <w:p w:rsidRDefault="00291BFA" w:rsidP="00291BFA" w:rsidR="00DF11F1" w:rsidRPr="00550356">
      <w:pPr>
        <w:jc w:val="center"/>
        <w:rPr>
          <w:lang w:val="hr-HR"/>
        </w:rPr>
      </w:pPr>
      <w:r w:rsidRPr="00550356">
        <w:rPr>
          <w:lang w:val="hr-HR"/>
        </w:rPr>
        <w:t>R E P U B L I K A   H R V A T S K A</w:t>
      </w:r>
    </w:p>
    <w:p w:rsidRDefault="00291BFA" w:rsidP="00291BFA" w:rsidR="00291BFA" w:rsidRPr="00550356">
      <w:pPr>
        <w:jc w:val="center"/>
        <w:rPr>
          <w:lang w:val="hr-HR"/>
        </w:rPr>
      </w:pPr>
    </w:p>
    <w:p w:rsidRDefault="00291BFA" w:rsidP="00291BFA" w:rsidR="00291BFA" w:rsidRPr="00550356">
      <w:pPr>
        <w:jc w:val="center"/>
        <w:rPr>
          <w:lang w:val="hr-HR"/>
        </w:rPr>
      </w:pPr>
      <w:r w:rsidRPr="00550356">
        <w:rPr>
          <w:lang w:val="hr-HR"/>
        </w:rPr>
        <w:t>Z A K L J U Č A K</w:t>
      </w:r>
    </w:p>
    <w:p w:rsidRDefault="00DF11F1" w:rsidP="000D0D61" w:rsidR="000D0D61" w:rsidRPr="00550356">
      <w:pPr>
        <w:jc w:val="both"/>
        <w:rPr>
          <w:lang w:val="hr-HR"/>
        </w:rPr>
      </w:pPr>
      <w:r w:rsidRPr="00550356">
        <w:rPr>
          <w:lang w:val="hr-HR"/>
        </w:rPr>
        <w:tab/>
      </w:r>
      <w:r w:rsidRPr="00550356">
        <w:rPr>
          <w:lang w:val="hr-HR"/>
        </w:rPr>
        <w:tab/>
      </w:r>
    </w:p>
    <w:p w:rsidRDefault="000D0D61" w:rsidP="000D0D61" w:rsidR="000D0D61" w:rsidRPr="00550356">
      <w:pPr>
        <w:ind w:firstLine="708"/>
        <w:jc w:val="both"/>
        <w:rPr>
          <w:lang w:val="hr-HR"/>
        </w:rPr>
      </w:pPr>
      <w:r w:rsidRPr="00550356">
        <w:rPr>
          <w:lang w:val="hr-HR"/>
        </w:rPr>
        <w:t>Trgovački sud u Rijeci,</w:t>
      </w:r>
      <w:r w:rsidR="00A953C0" w:rsidRPr="00550356">
        <w:rPr>
          <w:lang w:val="hr-HR"/>
        </w:rPr>
        <w:t xml:space="preserve"> OIB 88785964957,</w:t>
      </w:r>
      <w:r w:rsidRPr="00550356">
        <w:rPr>
          <w:lang w:val="hr-HR"/>
        </w:rPr>
        <w:t xml:space="preserve"> po sucu </w:t>
      </w:r>
      <w:r w:rsidR="00254EFF" w:rsidRPr="00550356">
        <w:rPr>
          <w:lang w:val="hr-HR"/>
        </w:rPr>
        <w:t xml:space="preserve">pojedincu </w:t>
      </w:r>
      <w:r w:rsidRPr="00550356">
        <w:rPr>
          <w:lang w:val="hr-HR"/>
        </w:rPr>
        <w:t xml:space="preserve">Danieli Korlević, u </w:t>
      </w:r>
      <w:r w:rsidR="007C0AED" w:rsidRPr="00550356">
        <w:rPr>
          <w:lang w:val="hr-HR"/>
        </w:rPr>
        <w:t xml:space="preserve">stečajnom postupku </w:t>
      </w:r>
      <w:r w:rsidR="00C60096" w:rsidRPr="00550356">
        <w:rPr>
          <w:lang w:val="hr-HR"/>
        </w:rPr>
        <w:t xml:space="preserve">nad dužnikom </w:t>
      </w:r>
      <w:r w:rsidR="00785210" w:rsidRPr="00550356">
        <w:rPr>
          <w:b/>
          <w:lang w:val="hr-HR"/>
        </w:rPr>
        <w:t xml:space="preserve">AUTO UKIĆ d.o.o. za prodaju i servisiranje automobila, Rijeka, Dražice 121/c, OIB 90045704197, </w:t>
      </w:r>
      <w:r w:rsidR="00785210" w:rsidRPr="00550356">
        <w:rPr>
          <w:lang w:val="hr-HR"/>
        </w:rPr>
        <w:t xml:space="preserve">dana 26. rujna 2018. </w:t>
      </w:r>
    </w:p>
    <w:p w:rsidRDefault="002A261F" w:rsidP="00DF11F1" w:rsidR="002A261F" w:rsidRPr="00550356">
      <w:pPr>
        <w:jc w:val="center"/>
        <w:rPr>
          <w:b/>
          <w:lang w:val="hr-HR"/>
        </w:rPr>
      </w:pPr>
    </w:p>
    <w:p w:rsidRDefault="00DF11F1" w:rsidP="00DF11F1" w:rsidR="00DF11F1" w:rsidRPr="00550356">
      <w:pPr>
        <w:jc w:val="center"/>
        <w:rPr>
          <w:lang w:val="hr-HR"/>
        </w:rPr>
      </w:pPr>
      <w:r w:rsidRPr="00550356">
        <w:rPr>
          <w:lang w:val="hr-HR"/>
        </w:rPr>
        <w:t xml:space="preserve">z a k l j u č </w:t>
      </w:r>
      <w:r w:rsidR="00291BFA" w:rsidRPr="00550356">
        <w:rPr>
          <w:lang w:val="hr-HR"/>
        </w:rPr>
        <w:t xml:space="preserve">i o </w:t>
      </w:r>
      <w:r w:rsidR="001A78E5" w:rsidRPr="00550356">
        <w:rPr>
          <w:lang w:val="hr-HR"/>
        </w:rPr>
        <w:t xml:space="preserve"> </w:t>
      </w:r>
      <w:r w:rsidR="00291BFA" w:rsidRPr="00550356">
        <w:rPr>
          <w:lang w:val="hr-HR"/>
        </w:rPr>
        <w:t xml:space="preserve">  j e</w:t>
      </w:r>
    </w:p>
    <w:p w:rsidRDefault="000D0D61" w:rsidP="00550356" w:rsidR="00550356" w:rsidRPr="00550356">
      <w:pPr>
        <w:jc w:val="both"/>
        <w:rPr>
          <w:lang w:val="hr-HR"/>
        </w:rPr>
      </w:pPr>
      <w:r w:rsidRPr="00550356">
        <w:rPr>
          <w:lang w:val="hr-HR"/>
        </w:rPr>
        <w:t xml:space="preserve"> </w:t>
      </w:r>
    </w:p>
    <w:p w:rsidRDefault="00550356" w:rsidP="00550356" w:rsidR="00550356" w:rsidRPr="00550356">
      <w:pPr>
        <w:jc w:val="both"/>
        <w:rPr>
          <w:bCs/>
          <w:lang w:val="hr-HR"/>
        </w:rPr>
      </w:pPr>
      <w:r w:rsidRPr="00550356">
        <w:rPr>
          <w:lang w:val="hr-HR"/>
        </w:rPr>
        <w:tab/>
      </w:r>
      <w:r w:rsidR="00DF11F1" w:rsidRPr="00550356">
        <w:rPr>
          <w:lang w:val="hr-HR"/>
        </w:rPr>
        <w:t>Određuj</w:t>
      </w:r>
      <w:r w:rsidRPr="00550356">
        <w:rPr>
          <w:lang w:val="hr-HR"/>
        </w:rPr>
        <w:t>e se predaja u posjed nekretnina</w:t>
      </w:r>
      <w:r w:rsidR="00DF11F1" w:rsidRPr="00550356">
        <w:rPr>
          <w:lang w:val="hr-HR"/>
        </w:rPr>
        <w:t xml:space="preserve"> </w:t>
      </w:r>
      <w:r w:rsidR="00E107DA" w:rsidRPr="00550356">
        <w:rPr>
          <w:lang w:val="hr-HR"/>
        </w:rPr>
        <w:t xml:space="preserve">stečajnog dužnika </w:t>
      </w:r>
      <w:r w:rsidRPr="00550356">
        <w:rPr>
          <w:lang w:val="hr-HR"/>
        </w:rPr>
        <w:t>upisanih</w:t>
      </w:r>
      <w:r w:rsidR="00314664" w:rsidRPr="00550356">
        <w:rPr>
          <w:lang w:val="hr-HR"/>
        </w:rPr>
        <w:t xml:space="preserve"> u zemljišnim knjigama </w:t>
      </w:r>
      <w:r w:rsidR="00C60096" w:rsidRPr="00550356">
        <w:rPr>
          <w:lang w:val="hr-HR"/>
        </w:rPr>
        <w:t xml:space="preserve">Općinskog suda u Rijeci, Zemljišnoknjižni odjel </w:t>
      </w:r>
      <w:r w:rsidRPr="00550356">
        <w:rPr>
          <w:lang w:val="hr-HR"/>
        </w:rPr>
        <w:t>Rijeka</w:t>
      </w:r>
      <w:r w:rsidR="00C60096" w:rsidRPr="00550356">
        <w:rPr>
          <w:lang w:val="hr-HR"/>
        </w:rPr>
        <w:t>, označene kao</w:t>
      </w:r>
      <w:r>
        <w:rPr>
          <w:lang w:val="hr-HR"/>
        </w:rPr>
        <w:t xml:space="preserve"> </w:t>
      </w:r>
      <w:r w:rsidRPr="00550356">
        <w:rPr>
          <w:bCs/>
          <w:lang w:val="hr-HR"/>
        </w:rPr>
        <w:t xml:space="preserve">k.č.br. 2032/1, kuća, gosp. zgrada, dvorište i pašnjak, površine 1032 m2, </w:t>
      </w:r>
    </w:p>
    <w:p w:rsidRDefault="00550356" w:rsidP="00550356" w:rsidR="00550356" w:rsidRPr="00550356">
      <w:pPr>
        <w:pStyle w:val="Odlomakpopisa"/>
        <w:numPr>
          <w:ilvl w:val="0"/>
          <w:numId w:val="3"/>
        </w:numPr>
        <w:ind w:firstLine="0" w:left="567"/>
        <w:jc w:val="both"/>
        <w:rPr>
          <w:bCs/>
          <w:lang w:val="hr-HR"/>
        </w:rPr>
      </w:pPr>
      <w:r w:rsidRPr="00550356">
        <w:rPr>
          <w:bCs/>
          <w:lang w:val="hr-HR"/>
        </w:rPr>
        <w:t>Suvlasnički dio: 82/100, etažno vlasništvo (E-1)</w:t>
      </w:r>
    </w:p>
    <w:p w:rsidRDefault="00550356" w:rsidP="00550356" w:rsidR="00550356" w:rsidRPr="00550356">
      <w:pPr>
        <w:pStyle w:val="Odlomakpopisa"/>
        <w:ind w:left="567"/>
        <w:jc w:val="both"/>
        <w:rPr>
          <w:bCs/>
          <w:lang w:val="hr-HR"/>
        </w:rPr>
      </w:pPr>
    </w:p>
    <w:p w:rsidRDefault="00550356" w:rsidP="00550356" w:rsidR="00550356" w:rsidRPr="00550356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550356">
        <w:rPr>
          <w:bCs/>
          <w:lang w:val="hr-HR"/>
        </w:rPr>
        <w:t>poslovni prostor u prizemlju i suterenu, ukupne površine 655,20 m2, koji se sastoji od:</w:t>
      </w:r>
    </w:p>
    <w:p w:rsidRDefault="00550356" w:rsidP="00550356" w:rsidR="00550356" w:rsidRPr="00550356">
      <w:pPr>
        <w:pStyle w:val="Odlomakpopisa"/>
        <w:ind w:left="1440"/>
        <w:jc w:val="both"/>
        <w:rPr>
          <w:bCs/>
          <w:lang w:val="hr-HR"/>
        </w:rPr>
      </w:pPr>
      <w:r w:rsidRPr="00550356">
        <w:rPr>
          <w:bCs/>
          <w:lang w:val="hr-HR"/>
        </w:rPr>
        <w:t xml:space="preserve">1.  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550356" w:rsidP="00550356" w:rsidR="00550356" w:rsidRPr="00550356">
      <w:pPr>
        <w:pStyle w:val="Odlomakpopisa"/>
        <w:numPr>
          <w:ilvl w:val="0"/>
          <w:numId w:val="3"/>
        </w:numPr>
        <w:jc w:val="both"/>
        <w:rPr>
          <w:bCs/>
          <w:lang w:val="hr-HR"/>
        </w:rPr>
      </w:pPr>
      <w:r w:rsidRPr="00550356">
        <w:rPr>
          <w:bCs/>
          <w:lang w:val="hr-HR"/>
        </w:rPr>
        <w:t xml:space="preserve">pomoćnog prostora - pripatka u suterenu i to: spremišta, kotlovnice, stubišta i ulazne natkrite terase, ukupne površine neto poslovnog prostora, 39,90 m2 i </w:t>
      </w:r>
    </w:p>
    <w:p w:rsidRDefault="00550356" w:rsidP="00550356" w:rsidR="00550356" w:rsidRPr="00550356">
      <w:pPr>
        <w:pStyle w:val="Odlomakpopisa"/>
        <w:numPr>
          <w:ilvl w:val="0"/>
          <w:numId w:val="3"/>
        </w:numPr>
        <w:jc w:val="both"/>
        <w:rPr>
          <w:bCs/>
          <w:lang w:val="hr-HR"/>
        </w:rPr>
      </w:pPr>
      <w:r w:rsidRPr="00550356">
        <w:rPr>
          <w:bCs/>
          <w:lang w:val="hr-HR"/>
        </w:rPr>
        <w:t xml:space="preserve"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 u zk.ul. 4199, k.o. Srdoči, </w:t>
      </w:r>
    </w:p>
    <w:p w:rsidRDefault="00643545" w:rsidP="00550356" w:rsidR="00643545" w:rsidRPr="00550356">
      <w:pPr>
        <w:pStyle w:val="Odlomakpopisa"/>
        <w:ind w:left="0"/>
        <w:jc w:val="both"/>
        <w:rPr>
          <w:b/>
          <w:lang w:val="hr-HR"/>
        </w:rPr>
      </w:pPr>
      <w:r w:rsidRPr="00550356">
        <w:rPr>
          <w:lang w:val="hr-HR"/>
        </w:rPr>
        <w:t>k</w:t>
      </w:r>
      <w:r w:rsidR="00432599" w:rsidRPr="00550356">
        <w:rPr>
          <w:lang w:val="hr-HR"/>
        </w:rPr>
        <w:t>upcu</w:t>
      </w:r>
      <w:r w:rsidR="00001FE0" w:rsidRPr="00550356">
        <w:rPr>
          <w:lang w:val="hr-HR"/>
        </w:rPr>
        <w:t xml:space="preserve"> trgovačkom društvu</w:t>
      </w:r>
      <w:r w:rsidR="00041938" w:rsidRPr="00550356">
        <w:rPr>
          <w:lang w:val="hr-HR"/>
        </w:rPr>
        <w:t xml:space="preserve"> </w:t>
      </w:r>
      <w:r w:rsidR="00550356" w:rsidRPr="00550356">
        <w:rPr>
          <w:bCs/>
          <w:lang w:val="hr-HR"/>
        </w:rPr>
        <w:t>A. C. INTEGRA d.o.o. RIJEKA, Bartola Kašića 5/3, OIB 63027298459</w:t>
      </w:r>
      <w:r w:rsidR="00001FE0" w:rsidRPr="00550356">
        <w:rPr>
          <w:lang w:val="hr-HR"/>
        </w:rPr>
        <w:t>.</w:t>
      </w:r>
    </w:p>
    <w:p w:rsidRDefault="00643545" w:rsidP="001A78E5" w:rsidR="001A78E5" w:rsidRPr="00550356">
      <w:pPr>
        <w:jc w:val="both"/>
        <w:rPr>
          <w:b/>
          <w:lang w:val="hr-HR"/>
        </w:rPr>
      </w:pPr>
      <w:r w:rsidRPr="00550356">
        <w:rPr>
          <w:b/>
          <w:lang w:val="hr-HR"/>
        </w:rPr>
        <w:t xml:space="preserve"> </w:t>
      </w:r>
    </w:p>
    <w:p w:rsidRDefault="00DF11F1" w:rsidP="00DF11F1" w:rsidR="00DF11F1" w:rsidRPr="00550356">
      <w:pPr>
        <w:jc w:val="center"/>
        <w:rPr>
          <w:lang w:val="hr-HR"/>
        </w:rPr>
      </w:pPr>
      <w:r w:rsidRPr="00550356">
        <w:rPr>
          <w:lang w:val="hr-HR"/>
        </w:rPr>
        <w:t>Obrazloženje</w:t>
      </w:r>
    </w:p>
    <w:p w:rsidRDefault="002A261F" w:rsidP="00DF11F1" w:rsidR="002A261F" w:rsidRPr="00550356">
      <w:pPr>
        <w:jc w:val="both"/>
        <w:rPr>
          <w:lang w:val="hr-HR"/>
        </w:rPr>
      </w:pPr>
    </w:p>
    <w:p w:rsidRDefault="00DF11F1" w:rsidP="001A78E5" w:rsidR="00A5489B" w:rsidRPr="00550356">
      <w:pPr>
        <w:jc w:val="both"/>
        <w:rPr>
          <w:b/>
          <w:lang w:val="hr-HR"/>
        </w:rPr>
      </w:pPr>
      <w:r w:rsidRPr="00550356">
        <w:rPr>
          <w:lang w:val="hr-HR"/>
        </w:rPr>
        <w:tab/>
        <w:t xml:space="preserve">Rješenjem </w:t>
      </w:r>
      <w:r w:rsidR="00A901E4" w:rsidRPr="00550356">
        <w:rPr>
          <w:lang w:val="hr-HR"/>
        </w:rPr>
        <w:t>posl. br. 15 St</w:t>
      </w:r>
      <w:r w:rsidR="002A261F" w:rsidRPr="00550356">
        <w:rPr>
          <w:lang w:val="hr-HR"/>
        </w:rPr>
        <w:t>-</w:t>
      </w:r>
      <w:r w:rsidR="00550356" w:rsidRPr="00550356">
        <w:rPr>
          <w:lang w:val="hr-HR"/>
        </w:rPr>
        <w:t>311/17-51</w:t>
      </w:r>
      <w:r w:rsidR="001A78E5" w:rsidRPr="00550356">
        <w:rPr>
          <w:lang w:val="hr-HR"/>
        </w:rPr>
        <w:t xml:space="preserve"> od</w:t>
      </w:r>
      <w:r w:rsidR="00041938" w:rsidRPr="00550356">
        <w:rPr>
          <w:lang w:val="hr-HR"/>
        </w:rPr>
        <w:t xml:space="preserve"> </w:t>
      </w:r>
      <w:r w:rsidR="00550356" w:rsidRPr="00550356">
        <w:rPr>
          <w:lang w:val="hr-HR"/>
        </w:rPr>
        <w:t>27. srpnja</w:t>
      </w:r>
      <w:r w:rsidR="00041938" w:rsidRPr="00550356">
        <w:rPr>
          <w:lang w:val="hr-HR"/>
        </w:rPr>
        <w:t xml:space="preserve"> 2018. </w:t>
      </w:r>
      <w:r w:rsidR="004D6FD2" w:rsidRPr="00550356">
        <w:rPr>
          <w:lang w:val="hr-HR"/>
        </w:rPr>
        <w:t xml:space="preserve">godine </w:t>
      </w:r>
      <w:r w:rsidR="00550356" w:rsidRPr="00550356">
        <w:rPr>
          <w:lang w:val="hr-HR"/>
        </w:rPr>
        <w:t>dosuđene su nekretnine označene</w:t>
      </w:r>
      <w:r w:rsidRPr="00550356">
        <w:rPr>
          <w:lang w:val="hr-HR"/>
        </w:rPr>
        <w:t xml:space="preserve"> u izreci ovog zaključka kupcu</w:t>
      </w:r>
      <w:r w:rsidR="00001FE0" w:rsidRPr="00550356">
        <w:rPr>
          <w:lang w:val="hr-HR"/>
        </w:rPr>
        <w:t xml:space="preserve"> trgovačkom društvu</w:t>
      </w:r>
      <w:r w:rsidR="005B556E" w:rsidRPr="00550356">
        <w:rPr>
          <w:lang w:val="hr-HR"/>
        </w:rPr>
        <w:t xml:space="preserve"> </w:t>
      </w:r>
      <w:r w:rsidR="00550356" w:rsidRPr="00550356">
        <w:rPr>
          <w:bCs/>
          <w:lang w:val="hr-HR"/>
        </w:rPr>
        <w:t>A. C. INTEGRA d.o.o. RIJEKA, Bartola Kašića 5/3, OIB 63027298459</w:t>
      </w:r>
      <w:r w:rsidR="00AA238D" w:rsidRPr="00550356">
        <w:rPr>
          <w:lang w:val="hr-HR"/>
        </w:rPr>
        <w:t>.</w:t>
      </w:r>
    </w:p>
    <w:p w:rsidRDefault="00DF11F1" w:rsidP="00E107DA" w:rsidR="00DF11F1" w:rsidRPr="00550356">
      <w:pPr>
        <w:ind w:firstLine="708"/>
        <w:jc w:val="both"/>
        <w:rPr>
          <w:lang w:val="hr-HR"/>
        </w:rPr>
      </w:pPr>
      <w:r w:rsidRPr="00550356">
        <w:rPr>
          <w:lang w:val="hr-HR"/>
        </w:rPr>
        <w:lastRenderedPageBreak/>
        <w:t>Rješenje je pos</w:t>
      </w:r>
      <w:r w:rsidR="00E107DA" w:rsidRPr="00550356">
        <w:rPr>
          <w:lang w:val="hr-HR"/>
        </w:rPr>
        <w:t>talo pravomoćno dana</w:t>
      </w:r>
      <w:r w:rsidR="001A78E5" w:rsidRPr="00550356">
        <w:rPr>
          <w:lang w:val="hr-HR"/>
        </w:rPr>
        <w:t xml:space="preserve"> </w:t>
      </w:r>
      <w:r w:rsidR="00550356" w:rsidRPr="00550356">
        <w:rPr>
          <w:lang w:val="hr-HR"/>
        </w:rPr>
        <w:t>24. kolovoza</w:t>
      </w:r>
      <w:r w:rsidR="00374A15" w:rsidRPr="00550356">
        <w:rPr>
          <w:lang w:val="hr-HR"/>
        </w:rPr>
        <w:t xml:space="preserve"> </w:t>
      </w:r>
      <w:r w:rsidR="00F33888" w:rsidRPr="00550356">
        <w:rPr>
          <w:lang w:val="hr-HR"/>
        </w:rPr>
        <w:t>2018</w:t>
      </w:r>
      <w:r w:rsidR="00A953C0" w:rsidRPr="00550356">
        <w:rPr>
          <w:lang w:val="hr-HR"/>
        </w:rPr>
        <w:t>.</w:t>
      </w:r>
      <w:r w:rsidR="00886249" w:rsidRPr="00550356">
        <w:rPr>
          <w:lang w:val="hr-HR"/>
        </w:rPr>
        <w:t xml:space="preserve"> </w:t>
      </w:r>
      <w:r w:rsidRPr="00550356">
        <w:rPr>
          <w:lang w:val="hr-HR"/>
        </w:rPr>
        <w:t xml:space="preserve">Kupac je za predmetnu nekretninu položio </w:t>
      </w:r>
      <w:r w:rsidR="00550356" w:rsidRPr="00550356">
        <w:rPr>
          <w:lang w:val="hr-HR"/>
        </w:rPr>
        <w:t>razliku kupovnine</w:t>
      </w:r>
      <w:r w:rsidRPr="00550356">
        <w:rPr>
          <w:lang w:val="hr-HR"/>
        </w:rPr>
        <w:t xml:space="preserve"> u visini </w:t>
      </w:r>
      <w:r w:rsidR="00550356" w:rsidRPr="00550356">
        <w:rPr>
          <w:lang w:val="hr-HR"/>
        </w:rPr>
        <w:t>204.987,91</w:t>
      </w:r>
      <w:r w:rsidR="00041938" w:rsidRPr="00550356">
        <w:rPr>
          <w:lang w:val="hr-HR"/>
        </w:rPr>
        <w:t xml:space="preserve"> </w:t>
      </w:r>
      <w:r w:rsidR="00E107DA" w:rsidRPr="00550356">
        <w:rPr>
          <w:lang w:val="hr-HR"/>
        </w:rPr>
        <w:t>kn</w:t>
      </w:r>
      <w:r w:rsidR="00550356" w:rsidRPr="00550356">
        <w:rPr>
          <w:lang w:val="hr-HR"/>
        </w:rPr>
        <w:t>, a oslobođen je polaganja kupovnine u visini od 4.075.459,15 kn.</w:t>
      </w:r>
    </w:p>
    <w:p w:rsidRDefault="00DF11F1" w:rsidP="00DF11F1" w:rsidR="00DF11F1" w:rsidRPr="00550356">
      <w:pPr>
        <w:jc w:val="both"/>
        <w:rPr>
          <w:lang w:val="hr-HR"/>
        </w:rPr>
      </w:pPr>
      <w:r w:rsidRPr="00550356">
        <w:rPr>
          <w:lang w:val="hr-HR"/>
        </w:rPr>
        <w:tab/>
        <w:t>Slijedom navedenog, a temeljem čl.10</w:t>
      </w:r>
      <w:r w:rsidR="00A40578" w:rsidRPr="00550356">
        <w:rPr>
          <w:lang w:val="hr-HR"/>
        </w:rPr>
        <w:t>8</w:t>
      </w:r>
      <w:r w:rsidRPr="00550356">
        <w:rPr>
          <w:lang w:val="hr-HR"/>
        </w:rPr>
        <w:t xml:space="preserve">. st.4. </w:t>
      </w:r>
      <w:r w:rsidR="00374A15" w:rsidRPr="00550356">
        <w:rPr>
          <w:lang w:val="hr-HR"/>
        </w:rPr>
        <w:t>Ovršnog zakona (Narodne novine broj 25/12, 112/12, 93/14, 55/16</w:t>
      </w:r>
      <w:r w:rsidR="00F33888" w:rsidRPr="00550356">
        <w:rPr>
          <w:lang w:val="hr-HR"/>
        </w:rPr>
        <w:t>, 73/17</w:t>
      </w:r>
      <w:r w:rsidR="00374A15" w:rsidRPr="00550356">
        <w:rPr>
          <w:lang w:val="hr-HR"/>
        </w:rPr>
        <w:t xml:space="preserve">) </w:t>
      </w:r>
      <w:r w:rsidRPr="00550356">
        <w:rPr>
          <w:lang w:val="hr-HR"/>
        </w:rPr>
        <w:t>odlučeno je kao u izreci ovog zaključka.</w:t>
      </w:r>
    </w:p>
    <w:p w:rsidRDefault="00DF11F1" w:rsidP="00DF11F1" w:rsidR="00DF11F1" w:rsidRPr="00550356">
      <w:pPr>
        <w:jc w:val="both"/>
        <w:rPr>
          <w:lang w:val="hr-HR"/>
        </w:rPr>
      </w:pPr>
    </w:p>
    <w:p w:rsidRDefault="00DF11F1" w:rsidP="00DF11F1" w:rsidR="00DF11F1" w:rsidRPr="00550356">
      <w:pPr>
        <w:jc w:val="center"/>
        <w:rPr>
          <w:lang w:val="hr-HR"/>
        </w:rPr>
      </w:pPr>
      <w:r w:rsidRPr="00550356">
        <w:rPr>
          <w:lang w:val="hr-HR"/>
        </w:rPr>
        <w:t>U Rijeci,</w:t>
      </w:r>
      <w:r w:rsidR="000D0D61" w:rsidRPr="00550356">
        <w:rPr>
          <w:lang w:val="hr-HR"/>
        </w:rPr>
        <w:t xml:space="preserve"> </w:t>
      </w:r>
      <w:r w:rsidR="00550356" w:rsidRPr="00550356">
        <w:rPr>
          <w:lang w:val="hr-HR"/>
        </w:rPr>
        <w:t>26</w:t>
      </w:r>
      <w:r w:rsidR="00001FE0" w:rsidRPr="00550356">
        <w:rPr>
          <w:lang w:val="hr-HR"/>
        </w:rPr>
        <w:t>. rujna</w:t>
      </w:r>
      <w:r w:rsidR="00F33888" w:rsidRPr="00550356">
        <w:rPr>
          <w:lang w:val="hr-HR"/>
        </w:rPr>
        <w:t xml:space="preserve"> 2018.</w:t>
      </w:r>
      <w:r w:rsidR="00041938" w:rsidRPr="00550356">
        <w:rPr>
          <w:lang w:val="hr-HR"/>
        </w:rPr>
        <w:t xml:space="preserve"> </w:t>
      </w:r>
    </w:p>
    <w:p w:rsidRDefault="008F1B32" w:rsidP="00041938" w:rsidR="0018523F" w:rsidRPr="00550356">
      <w:pPr>
        <w:jc w:val="right"/>
        <w:rPr>
          <w:lang w:val="hr-HR"/>
        </w:rPr>
      </w:pP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  <w:t xml:space="preserve">    </w:t>
      </w:r>
    </w:p>
    <w:p w:rsidRDefault="00550356" w:rsidP="00550356" w:rsidR="00B86020" w:rsidRPr="00550356">
      <w:pPr>
        <w:jc w:val="center"/>
        <w:rPr>
          <w:bCs/>
          <w:lang w:val="hr-HR"/>
        </w:rPr>
      </w:pP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Pr="00550356">
        <w:rPr>
          <w:lang w:val="hr-HR"/>
        </w:rPr>
        <w:tab/>
      </w:r>
      <w:r w:rsidR="00254EFF" w:rsidRPr="00550356">
        <w:rPr>
          <w:bCs/>
          <w:lang w:val="hr-HR"/>
        </w:rPr>
        <w:t>S</w:t>
      </w:r>
      <w:r w:rsidR="00B86020" w:rsidRPr="00550356">
        <w:rPr>
          <w:bCs/>
          <w:lang w:val="hr-HR"/>
        </w:rPr>
        <w:t>udac</w:t>
      </w:r>
    </w:p>
    <w:p w:rsidRDefault="00550356" w:rsidP="00F60ADB" w:rsidR="00CC036B" w:rsidRPr="00CC036B">
      <w:pPr>
        <w:ind w:firstLine="708" w:left="1416"/>
        <w:jc w:val="center"/>
        <w:rPr>
          <w:bCs/>
          <w:lang w:val="hr-HR"/>
        </w:rPr>
      </w:pPr>
      <w:r w:rsidRPr="00550356">
        <w:rPr>
          <w:bCs/>
          <w:lang w:val="hr-HR"/>
        </w:rPr>
        <w:tab/>
      </w:r>
      <w:r w:rsidRPr="00550356">
        <w:rPr>
          <w:bCs/>
          <w:lang w:val="hr-HR"/>
        </w:rPr>
        <w:tab/>
      </w:r>
      <w:r w:rsidRPr="00550356">
        <w:rPr>
          <w:bCs/>
          <w:lang w:val="hr-HR"/>
        </w:rPr>
        <w:tab/>
      </w:r>
      <w:r w:rsidR="00B86020" w:rsidRPr="00550356">
        <w:rPr>
          <w:bCs/>
          <w:lang w:val="hr-HR"/>
        </w:rPr>
        <w:t>Daniela Korlević</w:t>
      </w:r>
      <w:r w:rsidR="00CC036B">
        <w:rPr>
          <w:bCs/>
          <w:lang w:val="hr-HR"/>
        </w:rPr>
        <w:t xml:space="preserve"> </w:t>
      </w:r>
    </w:p>
    <w:p w:rsidRDefault="00EF28D9" w:rsidP="0018523F" w:rsidR="008F1B32" w:rsidRPr="00550356">
      <w:pPr>
        <w:ind w:firstLine="708" w:left="1416"/>
        <w:jc w:val="right"/>
        <w:rPr>
          <w:b/>
          <w:lang w:val="hr-HR"/>
        </w:rPr>
      </w:pPr>
      <w:r w:rsidRPr="00550356">
        <w:rPr>
          <w:lang w:val="hr-HR"/>
        </w:rPr>
        <w:t xml:space="preserve"> </w:t>
      </w:r>
    </w:p>
    <w:p w:rsidRDefault="00550356" w:rsidP="00DF11F1" w:rsidR="00550356" w:rsidRPr="00550356">
      <w:pPr>
        <w:rPr>
          <w:b/>
          <w:lang w:val="hr-HR"/>
        </w:rPr>
      </w:pPr>
    </w:p>
    <w:p w:rsidRDefault="00550356" w:rsidP="00DF11F1" w:rsidR="00550356" w:rsidRPr="00550356">
      <w:pPr>
        <w:rPr>
          <w:b/>
          <w:lang w:val="hr-HR"/>
        </w:rPr>
      </w:pPr>
    </w:p>
    <w:p w:rsidRDefault="00550356" w:rsidP="00DF11F1" w:rsidR="00550356" w:rsidRPr="00550356">
      <w:pPr>
        <w:rPr>
          <w:b/>
          <w:lang w:val="hr-HR"/>
        </w:rPr>
      </w:pPr>
    </w:p>
    <w:p w:rsidRDefault="00DF11F1" w:rsidP="00DF11F1" w:rsidR="00DF11F1" w:rsidRPr="00550356">
      <w:pPr>
        <w:rPr>
          <w:lang w:val="hr-HR"/>
        </w:rPr>
      </w:pPr>
      <w:r w:rsidRPr="00550356">
        <w:rPr>
          <w:lang w:val="hr-HR"/>
        </w:rPr>
        <w:t>UPUTA O PRAVNOM LIJEKU:</w:t>
      </w:r>
    </w:p>
    <w:p w:rsidRDefault="00DF11F1" w:rsidP="008F1B32" w:rsidR="00DF11F1" w:rsidRPr="00550356">
      <w:pPr>
        <w:jc w:val="both"/>
        <w:rPr>
          <w:lang w:val="hr-HR"/>
        </w:rPr>
      </w:pPr>
      <w:r w:rsidRPr="00550356">
        <w:rPr>
          <w:lang w:val="hr-HR"/>
        </w:rPr>
        <w:t xml:space="preserve">Protiv zaključka </w:t>
      </w:r>
      <w:r w:rsidR="00A5489B" w:rsidRPr="00550356">
        <w:rPr>
          <w:lang w:val="hr-HR"/>
        </w:rPr>
        <w:t>nije dopušten pravni lijek (čl.</w:t>
      </w:r>
      <w:r w:rsidR="008F1B32" w:rsidRPr="00550356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550356">
          <w:rPr>
            <w:lang w:val="hr-HR"/>
          </w:rPr>
          <w:t>11. st</w:t>
        </w:r>
      </w:smartTag>
      <w:r w:rsidRPr="00550356">
        <w:rPr>
          <w:lang w:val="hr-HR"/>
        </w:rPr>
        <w:t>.</w:t>
      </w:r>
      <w:r w:rsidR="008F1B32" w:rsidRPr="00550356">
        <w:rPr>
          <w:lang w:val="hr-HR"/>
        </w:rPr>
        <w:t xml:space="preserve"> </w:t>
      </w:r>
      <w:r w:rsidRPr="00550356">
        <w:rPr>
          <w:lang w:val="hr-HR"/>
        </w:rPr>
        <w:t>5. OZ-a).</w:t>
      </w:r>
    </w:p>
    <w:sectPr w:rsidSect="00811203" w:rsidR="00DF11F1" w:rsidRPr="00550356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356" w:rsidP="00550356" w:rsidR="000D0D61" w:rsidRPr="00206515">
    <w:pPr>
      <w:pStyle w:val="Zaglavlje"/>
      <w:jc w:val="right"/>
    </w:pPr>
    <w:r>
      <w:rPr>
        <w:lang w:val="hr-HR"/>
      </w:rPr>
      <w:tab/>
    </w:r>
    <w:r>
      <w:rPr>
        <w:lang w:val="hr-HR"/>
      </w:rPr>
      <w:tab/>
      <w:t xml:space="preserve">    </w:t>
    </w:r>
    <w:r w:rsidRPr="00550356">
      <w:rPr>
        <w:lang w:val="hr-HR"/>
      </w:rPr>
      <w:t>Poslovni broj 15 St-311/17-67</w:t>
    </w:r>
    <w:r w:rsidR="000D0D61">
      <w:rPr>
        <w:rFonts w:cs="Arial" w:hAnsi="Arial" w:ascii="Arial"/>
      </w:rPr>
      <w:tab/>
    </w:r>
    <w:r w:rsidR="000D0D61"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DB" w:rsidP="00F60ADB" w:rsidR="00F60ADB" w:rsidRPr="00F60ADB">
    <w:pPr>
      <w:ind w:firstLine="708"/>
      <w:rPr>
        <w:sz w:val="20"/>
        <w:szCs w:val="20"/>
      </w:rPr>
    </w:pPr>
    <w:r w:rsidRPr="00F60ADB">
      <w:rPr>
        <w:sz w:val="20"/>
        <w:szCs w:val="20"/>
      </w:rPr>
      <w:t xml:space="preserve">  </w:t>
    </w:r>
    <w:r w:rsidRPr="00F60ADB">
      <w:rPr>
        <w:noProof/>
        <w:sz w:val="20"/>
        <w:szCs w:val="20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60ADB" w:rsidP="00F60ADB" w:rsidR="00F60ADB" w:rsidRPr="00F60ADB">
    <w:pPr>
      <w:rPr>
        <w:sz w:val="20"/>
        <w:szCs w:val="20"/>
      </w:rPr>
    </w:pPr>
    <w:r w:rsidRPr="00F60ADB">
      <w:rPr>
        <w:rFonts w:eastAsia="MS Mincho"/>
        <w:sz w:val="20"/>
        <w:szCs w:val="20"/>
      </w:rPr>
      <w:t xml:space="preserve">   REPUBLIKA HRVATSKA</w:t>
    </w:r>
  </w:p>
  <w:p w:rsidRDefault="00F60ADB" w:rsidP="00F60ADB" w:rsidR="00F60ADB" w:rsidRPr="00F60ADB">
    <w:pPr>
      <w:rPr>
        <w:sz w:val="20"/>
        <w:szCs w:val="20"/>
      </w:rPr>
    </w:pPr>
    <w:r w:rsidRPr="00F60ADB">
      <w:rPr>
        <w:rFonts w:eastAsia="MS Mincho"/>
        <w:sz w:val="20"/>
        <w:szCs w:val="20"/>
      </w:rPr>
      <w:t>TRGOVAČKI SUD U RIJECI</w:t>
    </w:r>
  </w:p>
  <w:p w:rsidRDefault="00F60ADB" w:rsidP="00F60ADB" w:rsidR="00F60ADB" w:rsidRPr="00F60ADB">
    <w:pPr>
      <w:rPr>
        <w:rFonts w:eastAsia="MS Mincho"/>
        <w:sz w:val="20"/>
        <w:szCs w:val="20"/>
      </w:rPr>
    </w:pPr>
    <w:r w:rsidRPr="00F60ADB">
      <w:rPr>
        <w:rFonts w:eastAsia="MS Mincho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1C3A"/>
    <w:multiLevelType w:val="hybridMultilevel"/>
    <w:tmpl w:val="F5C8A750"/>
    <w:lvl w:tplc="40B84E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3292C1E"/>
    <w:multiLevelType w:val="hybridMultilevel"/>
    <w:tmpl w:val="7A54570E"/>
    <w:lvl w:tplc="E89439E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01FE0"/>
    <w:rsid w:val="00021B16"/>
    <w:rsid w:val="00041938"/>
    <w:rsid w:val="00056005"/>
    <w:rsid w:val="000D0D61"/>
    <w:rsid w:val="000D1944"/>
    <w:rsid w:val="000E472C"/>
    <w:rsid w:val="000E5290"/>
    <w:rsid w:val="0012633E"/>
    <w:rsid w:val="00142E05"/>
    <w:rsid w:val="0018523F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626BE"/>
    <w:rsid w:val="004916B1"/>
    <w:rsid w:val="0049299D"/>
    <w:rsid w:val="004B2CE6"/>
    <w:rsid w:val="004C5102"/>
    <w:rsid w:val="004C6477"/>
    <w:rsid w:val="004D251F"/>
    <w:rsid w:val="004D6FD2"/>
    <w:rsid w:val="004E2A56"/>
    <w:rsid w:val="00524DDD"/>
    <w:rsid w:val="00544FA5"/>
    <w:rsid w:val="00550356"/>
    <w:rsid w:val="00557C64"/>
    <w:rsid w:val="005B556E"/>
    <w:rsid w:val="005F2F8F"/>
    <w:rsid w:val="00643545"/>
    <w:rsid w:val="006457F3"/>
    <w:rsid w:val="00697E3C"/>
    <w:rsid w:val="006D3B3D"/>
    <w:rsid w:val="006E7834"/>
    <w:rsid w:val="00785210"/>
    <w:rsid w:val="00786308"/>
    <w:rsid w:val="007C0AED"/>
    <w:rsid w:val="007C2E7D"/>
    <w:rsid w:val="00811203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F7B61"/>
    <w:rsid w:val="00B66FAB"/>
    <w:rsid w:val="00B86020"/>
    <w:rsid w:val="00BB4999"/>
    <w:rsid w:val="00BC0F2A"/>
    <w:rsid w:val="00BD1327"/>
    <w:rsid w:val="00BE476B"/>
    <w:rsid w:val="00C220FF"/>
    <w:rsid w:val="00C22E7F"/>
    <w:rsid w:val="00C60096"/>
    <w:rsid w:val="00C84A6F"/>
    <w:rsid w:val="00CA13F6"/>
    <w:rsid w:val="00CC036B"/>
    <w:rsid w:val="00CC70FC"/>
    <w:rsid w:val="00CE127C"/>
    <w:rsid w:val="00CF60DC"/>
    <w:rsid w:val="00D200E7"/>
    <w:rsid w:val="00D218B9"/>
    <w:rsid w:val="00D26665"/>
    <w:rsid w:val="00D924DC"/>
    <w:rsid w:val="00DA245A"/>
    <w:rsid w:val="00DB6C69"/>
    <w:rsid w:val="00DF11F1"/>
    <w:rsid w:val="00E06C15"/>
    <w:rsid w:val="00E107DA"/>
    <w:rsid w:val="00E10C8B"/>
    <w:rsid w:val="00E31C65"/>
    <w:rsid w:val="00E332BD"/>
    <w:rsid w:val="00E3342B"/>
    <w:rsid w:val="00EA7CEC"/>
    <w:rsid w:val="00EF28D9"/>
    <w:rsid w:val="00F33888"/>
    <w:rsid w:val="00F5439B"/>
    <w:rsid w:val="00F60AD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0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0AD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60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0AD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1985</properties:Characters>
  <properties:Lines>57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2018-09-26T09:07:00Z</dcterms:created>
  <dc:creator>dcmelik</dc:creator>
  <cp:lastModifiedBy>Jasna Radulović</cp:lastModifiedBy>
  <cp:lastPrinted>2018-09-26T09:17:00Z</cp:lastPrinted>
  <dcterms:modified xmlns:xsi="http://www.w3.org/2001/XMLSchema-instance" xsi:type="dcterms:W3CDTF">2018-09-26T09:27:00Z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(311-17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