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3c70" w14:paraId="b543c70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6279B0" w:rsidP="00806AF4" w:rsidR="006279B0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806AF4" w:rsidP="00806AF4" w:rsidR="00806AF4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6279B0" w:rsidP="0065129A" w:rsidR="006279B0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C25BEF">
        <w:t>TIM ENERGIJA d.o.o., Blejburška 59, Imotski, OIB: 08084099629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6279B0" w:rsidP="0065129A" w:rsidR="006279B0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C25BEF">
        <w:t>TIM ENERGIJA d.o.o., Blejburška 59, Imotski, OIB: 08084099629</w:t>
      </w:r>
      <w:r>
        <w:t>, zaprimljen na ovom sudu 22.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6279B0" w:rsidP="00967806" w:rsidR="006279B0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22. rujna 2015. godine podnio zahtjev za provedbu skraćenog stečajnog postupka nad dužnikom </w:t>
      </w:r>
      <w:r w:rsidR="00D52492">
        <w:t>TIM ENERGIJA d.o.o., Blejburška 59, Imotski, OIB: 08084099629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D52492">
        <w:t>675</w:t>
      </w:r>
      <w:r>
        <w:t xml:space="preserve">-1 od </w:t>
      </w:r>
      <w:r w:rsidR="00D52492">
        <w:t>29. rujna</w:t>
      </w:r>
      <w:r>
        <w:t xml:space="preserve"> 2015. godine  pokrenut postupak brisanja po čl. 7</w:t>
      </w:r>
      <w:r w:rsidR="006279B0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6279B0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E70" w:rsidR="00C50E70">
      <w:r>
        <w:separator/>
      </w:r>
    </w:p>
  </w:endnote>
  <w:endnote w:id="0" w:type="continuationSeparator">
    <w:p w:rsidRDefault="00C50E70" w:rsidR="00C50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E70" w:rsidR="00C50E70">
      <w:r>
        <w:separator/>
      </w:r>
    </w:p>
  </w:footnote>
  <w:footnote w:id="0" w:type="continuationSeparator">
    <w:p w:rsidRDefault="00C50E70" w:rsidR="00C50E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BA4565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FC08F6">
      <w:t>379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FC08F6">
      <w:t>379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279B0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147A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06AF4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C513B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A456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25BEF"/>
    <w:rsid w:val="00C40D3E"/>
    <w:rsid w:val="00C42ADA"/>
    <w:rsid w:val="00C50E70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52492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16FE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08F6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920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ENERGIJA d.o.o. za usluge</izvorni_sadrzaj>
    <derivirana_varijabla naziv="DomainObject.Predmet.ProtustrankaFormated_1">  TIM ENERGIJA d.o.o. za usluge</derivirana_varijabla>
  </DomainObject.Predmet.ProtustrankaFormated>
  <DomainObject.Predmet.ProtustrankaFormatedOIB>
    <izvorni_sadrzaj>  TIM ENERGIJA d.o.o. za usluge, OIB 08084099629</izvorni_sadrzaj>
    <derivirana_varijabla naziv="DomainObject.Predmet.ProtustrankaFormatedOIB_1">  TIM ENERGIJA d.o.o. za usluge, OIB 08084099629</derivirana_varijabla>
  </DomainObject.Predmet.ProtustrankaFormatedOIB>
  <DomainObject.Predmet.ProtustrankaFormatedWithAdress>
    <izvorni_sadrzaj> TIM ENERGIJA d.o.o. za usluge, Blejburška 59, 21260 Imotski</izvorni_sadrzaj>
    <derivirana_varijabla naziv="DomainObject.Predmet.ProtustrankaFormatedWithAdress_1"> TIM ENERGIJA d.o.o. za usluge, Blejburška 59, 21260 Imotski</derivirana_varijabla>
  </DomainObject.Predmet.ProtustrankaFormatedWithAdress>
  <DomainObject.Predmet.ProtustrankaFormatedWithAdressOIB>
    <izvorni_sadrzaj> TIM ENERGIJA d.o.o. za usluge, OIB 08084099629, Blejburška 59, 21260 Imotski</izvorni_sadrzaj>
    <derivirana_varijabla naziv="DomainObject.Predmet.ProtustrankaFormatedWithAdressOIB_1"> TIM ENERGIJA d.o.o. za usluge, OIB 08084099629, Blejburška 59, 21260 Imotski</derivirana_varijabla>
  </DomainObject.Predmet.ProtustrankaFormatedWithAdressOIB>
  <DomainObject.Predmet.ProtustrankaWithAdress>
    <izvorni_sadrzaj>TIM ENERGIJA d.o.o. za usluge Blejburška 59, 21260 Imotski</izvorni_sadrzaj>
    <derivirana_varijabla naziv="DomainObject.Predmet.ProtustrankaWithAdress_1">TIM ENERGIJA d.o.o. za usluge Blejburška 59, 21260 Imotski</derivirana_varijabla>
  </DomainObject.Predmet.ProtustrankaWithAdress>
  <DomainObject.Predmet.ProtustrankaWithAdressOIB>
    <izvorni_sadrzaj>TIM ENERGIJA d.o.o. za usluge, OIB 08084099629, Blejburška 59, 21260 Imotski</izvorni_sadrzaj>
    <derivirana_varijabla naziv="DomainObject.Predmet.ProtustrankaWithAdressOIB_1">TIM ENERGIJA d.o.o. za usluge, OIB 08084099629, Blejburška 59, 21260 Imotski</derivirana_varijabla>
  </DomainObject.Predmet.ProtustrankaWithAdressOIB>
  <DomainObject.Predmet.ProtustrankaNazivFormated>
    <izvorni_sadrzaj>TIM ENERGIJA d.o.o. za usluge</izvorni_sadrzaj>
    <derivirana_varijabla naziv="DomainObject.Predmet.ProtustrankaNazivFormated_1">TIM ENERGIJA d.o.o. za usluge</derivirana_varijabla>
  </DomainObject.Predmet.ProtustrankaNazivFormated>
  <DomainObject.Predmet.ProtustrankaNazivFormatedOIB>
    <izvorni_sadrzaj>TIM ENERGIJA d.o.o. za usluge, OIB 08084099629</izvorni_sadrzaj>
    <derivirana_varijabla naziv="DomainObject.Predmet.ProtustrankaNazivFormatedOIB_1">TIM ENERGIJA d.o.o. za usluge, OIB 08084099629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97131.46</izvorni_sadrzaj>
    <derivirana_varijabla naziv="DomainObject.Predmet.TrenutnaVrijednost_1">97131.46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TIM ENERGIJA d.o.o. za usluge</item>
    </izvorni_sadrzaj>
    <derivirana_varijabla naziv="DomainObject.Predmet.ProtuStrankaListFormated_1">
      <item>TIM ENERGIJA d.o.o. za usluge</item>
    </derivirana_varijabla>
  </DomainObject.Predmet.ProtuStrankaListFormated>
  <DomainObject.Predmet.ProtuStrankaListFormatedOIB>
    <izvorni_sadrzaj>
      <item>TIM ENERGIJA d.o.o. za usluge, OIB 08084099629</item>
    </izvorni_sadrzaj>
    <derivirana_varijabla naziv="DomainObject.Predmet.ProtuStrankaListFormatedOIB_1">
      <item>TIM ENERGIJA d.o.o. za usluge, OIB 08084099629</item>
    </derivirana_varijabla>
  </DomainObject.Predmet.ProtuStrankaListFormatedOIB>
  <DomainObject.Predmet.ProtuStrankaListFormatedWithAdress>
    <izvorni_sadrzaj>
      <item>TIM ENERGIJA d.o.o. za usluge, Blejburška 59, 21260 Imotski</item>
    </izvorni_sadrzaj>
    <derivirana_varijabla naziv="DomainObject.Predmet.ProtuStrankaListFormatedWithAdress_1">
      <item>TIM ENERGIJA d.o.o. za usluge, Blejburška 59, 21260 Imotski</item>
    </derivirana_varijabla>
  </DomainObject.Predmet.ProtuStrankaListFormatedWithAdress>
  <DomainObject.Predmet.ProtuStrankaListFormatedWithAdressOIB>
    <izvorni_sadrzaj>
      <item>TIM ENERGIJA d.o.o. za usluge, OIB 08084099629, Blejburška 59, 21260 Imotski</item>
    </izvorni_sadrzaj>
    <derivirana_varijabla naziv="DomainObject.Predmet.ProtuStrankaListFormatedWithAdressOIB_1">
      <item>TIM ENERGIJA d.o.o. za usluge, OIB 08084099629, Blejburška 59, 21260 Imotski</item>
    </derivirana_varijabla>
  </DomainObject.Predmet.ProtuStrankaListFormatedWithAdressOIB>
  <DomainObject.Predmet.ProtuStrankaListNazivFormated>
    <izvorni_sadrzaj>
      <item>TIM ENERGIJA d.o.o. za usluge</item>
    </izvorni_sadrzaj>
    <derivirana_varijabla naziv="DomainObject.Predmet.ProtuStrankaListNazivFormated_1">
      <item>TIM ENERGIJA d.o.o. za usluge</item>
    </derivirana_varijabla>
  </DomainObject.Predmet.ProtuStrankaListNazivFormated>
  <DomainObject.Predmet.ProtuStrankaListNazivFormatedOIB>
    <izvorni_sadrzaj>
      <item>TIM ENERGIJA d.o.o. za usluge, OIB 08084099629</item>
    </izvorni_sadrzaj>
    <derivirana_varijabla naziv="DomainObject.Predmet.ProtuStrankaListNazivFormatedOIB_1">
      <item>TIM ENERGIJA d.o.o. za usluge, OIB 08084099629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TIM ENERGIJA d.o.o. za usluge</izvorni_sadrzaj>
    <derivirana_varijabla naziv="DomainObject.Predmet.ProtustrankaIDrugi_1">TIM ENERGIJA d.o.o. za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TIM ENERGIJA d.o.o. za usluge, OIB 08084099629, Blejburška 59, 21260 Imotski</izvorni_sadrzaj>
    <derivirana_varijabla naziv="DomainObject.Predmet.ProtustrankaIDrugiAdressOIB_1">TIM ENERGIJA d.o.o. za usluge, OIB 08084099629, Blejburška 59,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TIM ENERGIJA d.o.o. za usluge</item>
    </izvorni_sadrzaj>
    <derivirana_varijabla naziv="DomainObject.Predmet.SudioniciListNaziv_1">
      <item>FINA SPLIT</item>
      <item>TIM ENERGIJA d.o.o. za usluge</item>
    </derivirana_varijabla>
  </DomainObject.Predmet.SudioniciListNaziv>
  <DomainObject.Predmet.SudioniciListAdressOIB>
    <izvorni_sadrzaj>
      <item>FINA SPLIT, Mažuranićevo šetalište 24 b,21000 Split</item>
      <item>TIM ENERGIJA d.o.o. za usluge, OIB 08084099629, Blejburška 59,21260 Imotski</item>
    </izvorni_sadrzaj>
    <derivirana_varijabla naziv="DomainObject.Predmet.SudioniciListAdressOIB_1">
      <item>FINA SPLIT, Mažuranićevo šetalište 24 b,21000 Split</item>
      <item>TIM ENERGIJA d.o.o. za usluge, OIB 08084099629, Blejburška 59,21260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08084099629</item>
    </izvorni_sadrzaj>
    <derivirana_varijabla naziv="DomainObject.Predmet.SudioniciListNazivOIB_1">
      <item>, OIB null</item>
      <item>, OIB 08084099629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29E7B9-847D-40CF-A0CA-9B1FFA807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1943</properties:Characters>
  <properties:Lines>60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2015-10-28T11:28:00Z</dcterms:created>
  <dc:creator>nmarkovic</dc:creator>
  <cp:lastModifiedBy>Katarina Mikulić</cp:lastModifiedBy>
  <cp:lastPrinted>2015-10-29T08:03:00Z</cp:lastPrinted>
  <dcterms:modified xmlns:xsi="http://www.w3.org/2001/XMLSchema-instance" xsi:type="dcterms:W3CDTF">2015-10-29T09:16:00Z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