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3a0f" w14:paraId="e5a3a0f" w:rsidRDefault="00AE649C" w:rsidP="00FA5B5E" w:rsidR="00AE649C" w:rsidRPr="00B76F3C">
      <w:pPr>
        <w:pStyle w:val="Naslov3"/>
        <w15:collapsed w:val="false"/>
      </w:pPr>
    </w:p>
    <w:p w:rsidRDefault="00504B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04BC4" w:rsidP="00504BC4" w:rsidR="00504BC4" w:rsidRPr="00504BC4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 xml:space="preserve">9 </w:t>
      </w:r>
      <w:proofErr w:type="spellStart"/>
      <w:r w:rsidRPr="00504BC4">
        <w:rPr>
          <w:rFonts w:cs="Times New Roman" w:eastAsia="Times New Roman"/>
          <w:lang w:eastAsia="hr-HR"/>
        </w:rPr>
        <w:t>Stpn</w:t>
      </w:r>
      <w:proofErr w:type="spellEnd"/>
      <w:r w:rsidRPr="00504BC4">
        <w:rPr>
          <w:rFonts w:cs="Times New Roman" w:eastAsia="Times New Roman"/>
          <w:lang w:eastAsia="hr-HR"/>
        </w:rPr>
        <w:t>-55/2015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REPUBLIKA HRVATSKA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TRGOVAČKI SUD U ZADRU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STALNA SLUŽBA U ŠIBENIK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jc w:val="center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R J E Š E N J E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504BC4">
        <w:rPr>
          <w:rFonts w:cs="Times New Roman" w:eastAsia="Times New Roman"/>
          <w:lang w:eastAsia="hr-HR"/>
        </w:rPr>
        <w:t>predstečajne</w:t>
      </w:r>
      <w:proofErr w:type="spellEnd"/>
      <w:r w:rsidRPr="00504BC4">
        <w:rPr>
          <w:rFonts w:cs="Times New Roman" w:eastAsia="Times New Roman"/>
          <w:lang w:eastAsia="hr-HR"/>
        </w:rPr>
        <w:t xml:space="preserve"> nagodbe dužnika  Primošten d.d. iz Primoštena, </w:t>
      </w:r>
      <w:proofErr w:type="spellStart"/>
      <w:r w:rsidRPr="00504BC4">
        <w:rPr>
          <w:rFonts w:cs="Times New Roman" w:eastAsia="Times New Roman"/>
          <w:lang w:eastAsia="hr-HR"/>
        </w:rPr>
        <w:t>Raduča</w:t>
      </w:r>
      <w:proofErr w:type="spellEnd"/>
      <w:r w:rsidRPr="00504BC4">
        <w:rPr>
          <w:rFonts w:cs="Times New Roman" w:eastAsia="Times New Roman"/>
          <w:lang w:eastAsia="hr-HR"/>
        </w:rPr>
        <w:t xml:space="preserve"> </w:t>
      </w:r>
      <w:proofErr w:type="spellStart"/>
      <w:r w:rsidRPr="00504BC4">
        <w:rPr>
          <w:rFonts w:cs="Times New Roman" w:eastAsia="Times New Roman"/>
          <w:lang w:eastAsia="hr-HR"/>
        </w:rPr>
        <w:t>bb</w:t>
      </w:r>
      <w:proofErr w:type="spellEnd"/>
      <w:r w:rsidRPr="00504BC4">
        <w:rPr>
          <w:rFonts w:cs="Times New Roman" w:eastAsia="Times New Roman"/>
          <w:lang w:eastAsia="hr-HR"/>
        </w:rPr>
        <w:t>, OIB 77587041388, dana 03. svibnja 2016. godine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jc w:val="center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r i j e š i o    j e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jc w:val="both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504BC4">
        <w:rPr>
          <w:rFonts w:cs="Times New Roman" w:eastAsia="Times New Roman"/>
          <w:lang w:eastAsia="hr-HR"/>
        </w:rPr>
        <w:t>predstečajne</w:t>
      </w:r>
      <w:proofErr w:type="spellEnd"/>
      <w:r w:rsidRPr="00504BC4">
        <w:rPr>
          <w:rFonts w:cs="Times New Roman" w:eastAsia="Times New Roman"/>
          <w:lang w:eastAsia="hr-HR"/>
        </w:rPr>
        <w:t xml:space="preserve"> nagodbe nad dužnikom Primošten d.d. iz Primoštena, </w:t>
      </w:r>
      <w:proofErr w:type="spellStart"/>
      <w:r w:rsidRPr="00504BC4">
        <w:rPr>
          <w:rFonts w:cs="Times New Roman" w:eastAsia="Times New Roman"/>
          <w:lang w:eastAsia="hr-HR"/>
        </w:rPr>
        <w:t>Raduča</w:t>
      </w:r>
      <w:proofErr w:type="spellEnd"/>
      <w:r w:rsidRPr="00504BC4">
        <w:rPr>
          <w:rFonts w:cs="Times New Roman" w:eastAsia="Times New Roman"/>
          <w:lang w:eastAsia="hr-HR"/>
        </w:rPr>
        <w:t xml:space="preserve"> </w:t>
      </w:r>
      <w:proofErr w:type="spellStart"/>
      <w:r w:rsidRPr="00504BC4">
        <w:rPr>
          <w:rFonts w:cs="Times New Roman" w:eastAsia="Times New Roman"/>
          <w:lang w:eastAsia="hr-HR"/>
        </w:rPr>
        <w:t>bb</w:t>
      </w:r>
      <w:proofErr w:type="spellEnd"/>
      <w:r w:rsidRPr="00504BC4">
        <w:rPr>
          <w:rFonts w:cs="Times New Roman" w:eastAsia="Times New Roman"/>
          <w:lang w:eastAsia="hr-HR"/>
        </w:rPr>
        <w:t>, OIB 77587041388,  za dan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04BC4">
        <w:rPr>
          <w:rFonts w:cs="Times New Roman" w:eastAsia="Times New Roman"/>
          <w:b/>
          <w:lang w:eastAsia="hr-HR"/>
        </w:rPr>
        <w:t>15. lipnja 2016. godine u 09,30 sati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jc w:val="both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504BC4">
        <w:rPr>
          <w:rFonts w:cs="Times New Roman" w:eastAsia="Times New Roman"/>
          <w:b/>
          <w:lang w:eastAsia="hr-HR"/>
        </w:rPr>
        <w:t>Šibeniku</w:t>
      </w:r>
      <w:r w:rsidRPr="00504BC4">
        <w:rPr>
          <w:rFonts w:cs="Times New Roman" w:eastAsia="Times New Roman"/>
          <w:lang w:eastAsia="hr-HR"/>
        </w:rPr>
        <w:t>, Stjepana Radića 81, sudnica br. 212.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jc w:val="both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jc w:val="center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U Šibeniku, dana 03. svibnja 2016. godine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STEČAJNI SUDAC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ab/>
        <w:t xml:space="preserve">Terezija Goreta 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POUKA O PRAVNOM LIJEKU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DN-a :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- dužniku,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>- oglasna ploča, oglas,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  <w:r w:rsidRPr="00504BC4">
        <w:rPr>
          <w:rFonts w:cs="Times New Roman" w:eastAsia="Times New Roman"/>
          <w:lang w:eastAsia="hr-HR"/>
        </w:rPr>
        <w:t xml:space="preserve">- FINA RC Zagreb, oglas, putem </w:t>
      </w:r>
      <w:proofErr w:type="spellStart"/>
      <w:r w:rsidRPr="00504BC4">
        <w:rPr>
          <w:rFonts w:cs="Times New Roman" w:eastAsia="Times New Roman"/>
          <w:lang w:eastAsia="hr-HR"/>
        </w:rPr>
        <w:t>faxa</w:t>
      </w:r>
      <w:proofErr w:type="spellEnd"/>
      <w:r w:rsidRPr="00504BC4">
        <w:rPr>
          <w:rFonts w:cs="Times New Roman" w:eastAsia="Times New Roman"/>
          <w:lang w:eastAsia="hr-HR"/>
        </w:rPr>
        <w:t>.</w:t>
      </w: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504BC4" w:rsidP="00504BC4" w:rsidR="00504BC4" w:rsidRPr="00504BC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4BC4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67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Stpn-55/2015-9</izvorni_sadrzaj>
    <derivirana_varijabla naziv="DomainObject.Oznaka_1">Stpn-55/2015-9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Stpn-55/2015</izvorni_sadrzaj>
    <derivirana_varijabla naziv="DomainObject.Predmet.OznakaBroj_1">Stpn-55/2015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PRIMOŠTEN dioničko društvo za hotelijerstvo i trgovinu; CIB Bank Zrt - vjerovnik zastupanog po punomoćniku ŠAVORIĆ &amp; PARTNERI odvjetničko društvo, d.o.o.</izvorni_sadrzaj>
    <derivirana_varijabla naziv="DomainObject.Predmet.StrankaFormated_1">  PRIMOŠTEN dioničko društvo za hotelijerstvo i trgovinu; CIB Bank Zrt - vjerovnik zastupanog po punomoćniku ŠAVORIĆ &amp; PARTNERI odvjetničko društvo, d.o.o.</derivirana_varijabla>
  </DomainObject.Predmet.StrankaFormated>
  <DomainObject.Predmet.StrankaFormatedOIB>
    <izvorni_sadrzaj>  PRIMOŠTEN dioničko društvo za hotelijerstvo i trgovinu, OIB 77587041388; CIB Bank Zrt - vjerovnik, OIB 39439014454 zastupanog po punomoćniku ŠAVORIĆ &amp; PARTNERI odvjetničko društvo, d.o.o.</izvorni_sadrzaj>
    <derivirana_varijabla naziv="DomainObject.Predmet.StrankaFormatedOIB_1">  PRIMOŠTEN dioničko društvo za hotelijerstvo i trgovinu, OIB 77587041388; CIB Bank Zrt - vjerovnik, OIB 39439014454 zastupanog po punomoćniku ŠAVORIĆ &amp; PARTNERI odvjetničko društvo, d.o.o.</derivirana_varijabla>
  </DomainObject.Predmet.StrankaFormatedOIB>
  <DomainObject.Predmet.StrankaFormatedWithAdress>
    <izvorni_sadrzaj> PRIMOŠTEN dioničko društvo za hotelijerstvo i trgovinu, Raduča/bb, 22202 Primošten; CIB Bank Zrt - vjerovnik, Medve u. 4-14, Budimpešta zastupanog po punomoćniku ŠAVORIĆ &amp; PARTNERI odvjetničko društvo, d.o.o.</izvorni_sadrzaj>
    <derivirana_varijabla naziv="DomainObject.Predmet.StrankaFormatedWithAdress_1"> PRIMOŠTEN dioničko društvo za hotelijerstvo i trgovinu, Raduča/bb, 22202 Primošten; CIB Bank Zrt - vjerovnik, Medve u. 4-14, Budimpešta zastupanog po punomoćniku ŠAVORIĆ &amp; PARTNERI odvjetničko društvo, d.o.o.</derivirana_varijabla>
  </DomainObject.Predmet.StrankaFormatedWithAdress>
  <DomainObject.Predmet.StrankaFormatedWithAdressOIB>
    <izvorni_sadrzaj> PRIMOŠTEN dioničko društvo za hotelijerstvo i trgovinu, OIB 77587041388, Raduča/bb, 22202 Primošten; CIB Bank Zrt - vjerovnik, OIB 39439014454, Medve u. 4-14, Budimpešta zastupanog po punomoćniku ŠAVORIĆ &amp; PARTNERI odvjetničko društvo, d.o.o.</izvorni_sadrzaj>
    <derivirana_varijabla naziv="DomainObject.Predmet.StrankaFormatedWithAdressOIB_1"> PRIMOŠTEN dioničko društvo za hotelijerstvo i trgovinu, OIB 77587041388, Raduča/bb, 22202 Primošten; CIB Bank Zrt - vjerovnik, OIB 39439014454, Medve u. 4-14, Budimpešta zastupanog po punomoćniku ŠAVORIĆ &amp; PARTNERI odvjetničko društvo, d.o.o.</derivirana_varijabla>
  </DomainObject.Predmet.StrankaFormatedWithAdressOIB>
  <DomainObject.Predmet.StrankaWithAdress>
    <izvorni_sadrzaj>PRIMOŠTEN dioničko društvo za hotelijerstvo i trgovinu Raduča/bb,22202 Primošten,CIB Bank Zrt - vjerovnik Medve u. 4-14,Budimpešta</izvorni_sadrzaj>
    <derivirana_varijabla naziv="DomainObject.Predmet.StrankaWithAdress_1">PRIMOŠTEN dioničko društvo za hotelijerstvo i trgovinu Raduča/bb,22202 Primošten,CIB Bank Zrt - vjerovnik Medve u. 4-14,Budimpešta</derivirana_varijabla>
  </DomainObject.Predmet.StrankaWithAdress>
  <DomainObject.Predmet.StrankaWithAdressOIB>
    <izvorni_sadrzaj>PRIMOŠTEN dioničko društvo za hotelijerstvo i trgovinu, OIB 77587041388, Raduča/bb,22202 Primošten,CIB Bank Zrt - vjerovnik, OIB 39439014454, Medve u. 4-14,Budimpešta</izvorni_sadrzaj>
    <derivirana_varijabla naziv="DomainObject.Predmet.StrankaWithAdressOIB_1">PRIMOŠTEN dioničko društvo za hotelijerstvo i trgovinu, OIB 77587041388, Raduča/bb,22202 Primošten,CIB Bank Zrt - vjerovnik, OIB 39439014454, Medve u. 4-14,Budimpešta</derivirana_varijabla>
  </DomainObject.Predmet.StrankaWithAdressOIB>
  <DomainObject.Predmet.StrankaNazivFormated>
    <izvorni_sadrzaj>PRIMOŠTEN dioničko društvo za hotelijerstvo i trgovinu,CIB Bank Zrt - vjerovnik</izvorni_sadrzaj>
    <derivirana_varijabla naziv="DomainObject.Predmet.StrankaNazivFormated_1">PRIMOŠTEN dioničko društvo za hotelijerstvo i trgovinu,CIB Bank Zrt - vjerovnik</derivirana_varijabla>
  </DomainObject.Predmet.StrankaNazivFormated>
  <DomainObject.Predmet.StrankaNazivFormatedOIB>
    <izvorni_sadrzaj>PRIMOŠTEN dioničko društvo za hotelijerstvo i trgovinu, OIB 77587041388,CIB Bank Zrt - vjerovnik, OIB 39439014454</izvorni_sadrzaj>
    <derivirana_varijabla naziv="DomainObject.Predmet.StrankaNazivFormatedOIB_1">PRIMOŠTEN dioničko društvo za hotelijerstvo i trgovinu, OIB 77587041388,CIB Bank Zrt - vjerovnik, OIB 39439014454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PRIMOŠTEN dioničko društvo za hotelijerstvo i trgovinu</item>
      <item>CIB Bank Zrt - vjerovnik zastupanog po punomoćniku ŠAVORIĆ &amp; PARTNERI odvjetničko društvo, d.o.o.</item>
    </izvorni_sadrzaj>
    <derivirana_varijabla naziv="DomainObject.Predmet.StrankaListFormated_1">
      <item>PRIMOŠTEN dioničko društvo za hotelijerstvo i trgovinu</item>
      <item>CIB Bank Zrt - vjerovnik zastupanog po punomoćniku ŠAVORIĆ &amp; PARTNERI odvjetničko društvo, d.o.o.</item>
    </derivirana_varijabla>
  </DomainObject.Predmet.StrankaListFormated>
  <DomainObject.Predmet.StrankaListFormatedOIB>
    <izvorni_sadrzaj>
      <item>PRIMOŠTEN dioničko društvo za hotelijerstvo i trgovinu, OIB 77587041388</item>
      <item>CIB Bank Zrt - vjerovnik, OIB 39439014454 zastupanog po punomoćniku ŠAVORIĆ &amp; PARTNERI odvjetničko društvo, d.o.o.</item>
    </izvorni_sadrzaj>
    <derivirana_varijabla naziv="DomainObject.Predmet.StrankaListFormatedOIB_1">
      <item>PRIMOŠTEN dioničko društvo za hotelijerstvo i trgovinu, OIB 77587041388</item>
      <item>CIB Bank Zrt - vjerovnik, OIB 39439014454 zastupanog po punomoćniku ŠAVORIĆ &amp; PARTNERI odvjetničko društvo, d.o.o.</item>
    </derivirana_varijabla>
  </DomainObject.Predmet.StrankaListFormatedOIB>
  <DomainObject.Predmet.StrankaListFormatedWithAdress>
    <izvorni_sadrzaj>
      <item>PRIMOŠTEN dioničko društvo za hotelijerstvo i trgovinu, Raduča/bb, 22202 Primošten</item>
      <item>CIB Bank Zrt - vjerovnik, Medve u. 4-14, Budimpešta zastupanog po punomoćniku ŠAVORIĆ &amp; PARTNERI odvjetničko društvo, d.o.o.</item>
    </izvorni_sadrzaj>
    <derivirana_varijabla naziv="DomainObject.Predmet.StrankaListFormatedWithAdress_1">
      <item>PRIMOŠTEN dioničko društvo za hotelijerstvo i trgovinu, Raduča/bb, 22202 Primošten</item>
      <item>CIB Bank Zrt - vjerovnik, Medve u. 4-14, Budimpešta zastupanog po punomoćniku ŠAVORIĆ &amp; PARTNERI odvjetničko društvo, d.o.o.</item>
    </derivirana_varijabla>
  </DomainObject.Predmet.StrankaListFormatedWithAdress>
  <DomainObject.Predmet.StrankaListFormatedWithAdressOIB>
    <izvorni_sadrzaj>
      <item>PRIMOŠTEN dioničko društvo za hotelijerstvo i trgovinu, OIB 77587041388, Raduča/bb, 22202 Primošten</item>
      <item>CIB Bank Zrt - vjerovnik, OIB 39439014454, Medve u. 4-14, Budimpešta zastupanog po punomoćniku ŠAVORIĆ &amp; PARTNERI odvjetničko društvo, d.o.o.</item>
    </izvorni_sadrzaj>
    <derivirana_varijabla naziv="DomainObject.Predmet.StrankaListFormatedWithAdressOIB_1">
      <item>PRIMOŠTEN dioničko društvo za hotelijerstvo i trgovinu, OIB 77587041388, Raduča/bb, 22202 Primošten</item>
      <item>CIB Bank Zrt - vjerovnik, OIB 39439014454, Medve u. 4-14, Budimpešta zastupanog po punomoćniku ŠAVORIĆ &amp; PARTNERI odvjetničko društvo, d.o.o.</item>
    </derivirana_varijabla>
  </DomainObject.Predmet.StrankaListFormatedWithAdressOIB>
  <DomainObject.Predmet.StrankaListNazivFormated>
    <izvorni_sadrzaj>
      <item>PRIMOŠTEN dioničko društvo za hotelijerstvo i trgovinu</item>
      <item>CIB Bank Zrt - vjerovnik</item>
    </izvorni_sadrzaj>
    <derivirana_varijabla naziv="DomainObject.Predmet.StrankaListNazivFormated_1">
      <item>PRIMOŠTEN dioničko društvo za hotelijerstvo i trgovinu</item>
      <item>CIB Bank Zrt - vjerovnik</item>
    </derivirana_varijabla>
  </DomainObject.Predmet.StrankaListNazivFormated>
  <DomainObject.Predmet.StrankaListNazivFormatedOIB>
    <izvorni_sadrzaj>
      <item>PRIMOŠTEN dioničko društvo za hotelijerstvo i trgovinu, OIB 77587041388</item>
      <item>CIB Bank Zrt - vjerovnik, OIB 39439014454</item>
    </izvorni_sadrzaj>
    <derivirana_varijabla naziv="DomainObject.Predmet.StrankaListNazivFormatedOIB_1">
      <item>PRIMOŠTEN dioničko društvo za hotelijerstvo i trgovinu, OIB 77587041388</item>
      <item>CIB Bank Zrt - vjerovnik, OIB 39439014454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ŠAVORIĆ &amp; PARTNERI odvjetničko društvo, d.o.o. punomoćnik sudionika u postupku CIB Bank Zrt - vjerovnik</item>
    </izvorni_sadrzaj>
    <derivirana_varijabla naziv="DomainObject.Predmet.OstaliListFormated_1">
      <item>ŠAVORIĆ &amp; PARTNERI odvjetničko društvo, d.o.o. punomoćnik sudionika u postupku CIB Bank Zrt - vjerovnik</item>
    </derivirana_varijabla>
  </DomainObject.Predmet.OstaliListFormated>
  <DomainObject.Predmet.OstaliListFormatedOIB>
    <izvorni_sadrzaj>
      <item>ŠAVORIĆ &amp; PARTNERI odvjetničko društvo, d.o.o., OIB 76399409042 punomoćnik sudionika u postupku CIB Bank Zrt - vjerovnik</item>
    </izvorni_sadrzaj>
    <derivirana_varijabla naziv="DomainObject.Predmet.OstaliListFormatedOIB_1">
      <item>ŠAVORIĆ &amp; PARTNERI odvjetničko društvo, d.o.o., OIB 76399409042 punomoćnik sudionika u postupku CIB Bank Zrt - vjerovnik</item>
    </derivirana_varijabla>
  </DomainObject.Predmet.OstaliListFormatedOIB>
  <DomainObject.Predmet.OstaliListFormatedWithAdress>
    <izvorni_sadrzaj>
      <item>ŠAVORIĆ &amp; PARTNERI odvjetničko društvo, d.o.o., Ilica 1/A, Zagreb punomoćnik sudionika u postupku CIB Bank Zrt - vjerovnik</item>
    </izvorni_sadrzaj>
    <derivirana_varijabla naziv="DomainObject.Predmet.OstaliListFormatedWithAdress_1">
      <item>ŠAVORIĆ &amp; PARTNERI odvjetničko društvo, d.o.o., Ilica 1/A, Zagreb punomoćnik sudionika u postupku CIB Bank Zrt - vjerovnik</item>
    </derivirana_varijabla>
  </DomainObject.Predmet.OstaliListFormatedWithAdress>
  <DomainObject.Predmet.OstaliListFormatedWithAdressOIB>
    <izvorni_sadrzaj>
      <item>ŠAVORIĆ &amp; PARTNERI odvjetničko društvo, d.o.o., OIB 76399409042, Ilica 1/A, Zagreb punomoćnik sudionika u postupku CIB Bank Zrt - vjerovnik</item>
    </izvorni_sadrzaj>
    <derivirana_varijabla naziv="DomainObject.Predmet.OstaliListFormatedWithAdressOIB_1">
      <item>ŠAVORIĆ &amp; PARTNERI odvjetničko društvo, d.o.o., OIB 76399409042, Ilica 1/A, Zagreb punomoćnik sudionika u postupku CIB Bank Zrt - vjerovnik</item>
    </derivirana_varijabla>
  </DomainObject.Predmet.OstaliListFormatedWithAdressOIB>
  <DomainObject.Predmet.OstaliListNazivFormated>
    <izvorni_sadrzaj>
      <item>ŠAVORIĆ &amp; PARTNERI odvjetničko društvo, d.o.o.</item>
    </izvorni_sadrzaj>
    <derivirana_varijabla naziv="DomainObject.Predmet.OstaliListNazivFormated_1">
      <item>ŠAVORIĆ &amp; PARTNERI odvjetničko društvo, d.o.o.</item>
    </derivirana_varijabla>
  </DomainObject.Predmet.OstaliListNazivFormated>
  <DomainObject.Predmet.OstaliListNazivFormatedOIB>
    <izvorni_sadrzaj>
      <item>ŠAVORIĆ &amp; PARTNERI odvjetničko društvo, d.o.o., OIB 76399409042</item>
    </izvorni_sadrzaj>
    <derivirana_varijabla naziv="DomainObject.Predmet.OstaliListNazivFormatedOIB_1"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Stpn-55/2015-9</izvorni_sadrzaj>
    <derivirana_varijabla naziv="DomainObject.PoslovniBrojDokumenta_1">Stpn-55/2015-9</derivirana_varijabla>
  </DomainObject.PoslovniBrojDokumenta>
  <DomainObject.Predmet.StrankaIDrugi>
    <izvorni_sadrzaj>PRIMOŠTEN dioničko društvo za hotelijerstvo i trgovinu i dr.</izvorni_sadrzaj>
    <derivirana_varijabla naziv="DomainObject.Predmet.StrankaIDrugi_1">PRIMOŠTEN dioničko društvo za hotelijerstvo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PRIMOŠTEN dioničko društvo za hotelijerstvo i trgovinu, OIB 77587041388, Raduča/bb, 22202 Primošten i dr.</izvorni_sadrzaj>
    <derivirana_varijabla naziv="DomainObject.Predmet.StrankaIDrugiAdressOIB_1">PRIMOŠTEN dioničko društvo za hotelijerstvo i trgovinu, OIB 77587041388, Raduča/bb, 22202 Primošten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dioničko društvo za hotelijerstvo i trgovinu</item>
      <item>ŠAVORIĆ &amp; PARTNERI odvjetničko društvo, d.o.o.</item>
      <item>CIB Bank Zrt - vjerovnik</item>
    </izvorni_sadrzaj>
    <derivirana_varijabla naziv="DomainObject.Predmet.SudioniciListNaziv_1">
      <item>PRIMOŠTEN dioničko društvo za hotelijerstvo i trgovinu</item>
      <item>ŠAVORIĆ &amp; PARTNERI odvjetničko društvo, d.o.o.</item>
      <item>CIB Bank Zrt - vjerovnik</item>
    </derivirana_varijabla>
  </DomainObject.Predmet.SudioniciListNaziv>
  <DomainObject.Predmet.SudioniciListAdressOIB>
    <izvorni_sadrzaj>
      <item>PRIMOŠTEN dioničko društvo za hotelijerstvo i trgovinu, OIB 77587041388, Raduča/bb,22202 Primošten</item>
      <item>ŠAVORIĆ &amp; PARTNERI odvjetničko društvo, d.o.o., OIB 76399409042, Ilica 1/A,Zagreb</item>
      <item>CIB Bank Zrt - vjerovnik, OIB 39439014454, Medve u. 4-14,Budimpešta</item>
    </izvorni_sadrzaj>
    <derivirana_varijabla naziv="DomainObject.Predmet.SudioniciListAdressOIB_1">
      <item>PRIMOŠTEN dioničko društvo za hotelijerstvo i trgovinu, OIB 77587041388, Raduča/bb,22202 Primošten</item>
      <item>ŠAVORIĆ &amp; PARTNERI odvjetničko društvo, d.o.o., OIB 76399409042, Ilica 1/A,Zagreb</item>
      <item>CIB Bank Zrt - vjerovnik, OIB 39439014454, Medve u. 4-14,Budimpešta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C3027-D841-4B36-88C6-505F49AE5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870</properties:Characters>
  <properties:Lines>56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2016-05-03T12:14:00Z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Stpn-55/2015-9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