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7159" w14:paraId="3147159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A0396E" w:rsidP="00A0396E" w:rsidR="00A0396E">
      <w:pPr>
        <w:jc w:val="right"/>
      </w:pPr>
      <w:r w:rsidRPr="004D3D14">
        <w:t>40</w:t>
      </w:r>
      <w:r>
        <w:rPr>
          <w:b/>
        </w:rPr>
        <w:t xml:space="preserve">. </w:t>
      </w:r>
      <w:r>
        <w:t>St-2353/2017</w:t>
      </w:r>
    </w:p>
    <w:p w:rsidRDefault="00A0396E" w:rsidP="00A0396E" w:rsidR="00A0396E"/>
    <w:p w:rsidRDefault="00A0396E" w:rsidP="00A0396E" w:rsidR="00A0396E"/>
    <w:p w:rsidRDefault="00A0396E" w:rsidP="00A0396E" w:rsidR="00A0396E">
      <w:pPr>
        <w:jc w:val="center"/>
      </w:pPr>
    </w:p>
    <w:p w:rsidRDefault="00A0396E" w:rsidP="00A0396E" w:rsidR="00A0396E" w:rsidRPr="0063308C">
      <w:pPr>
        <w:jc w:val="center"/>
      </w:pPr>
      <w:r>
        <w:t>R E P U B L I K A   H R V A T S K A</w:t>
      </w:r>
    </w:p>
    <w:p w:rsidRDefault="00A0396E" w:rsidP="00A0396E" w:rsidR="00A0396E" w:rsidRPr="0063308C">
      <w:pPr>
        <w:jc w:val="center"/>
      </w:pPr>
      <w:r w:rsidRPr="0063308C">
        <w:t>R J E Š E NJ E</w:t>
      </w:r>
    </w:p>
    <w:p w:rsidRDefault="00A0396E" w:rsidP="00A0396E" w:rsidR="00A0396E" w:rsidRPr="0063308C">
      <w:pPr>
        <w:jc w:val="both"/>
      </w:pPr>
    </w:p>
    <w:p w:rsidRDefault="00A0396E" w:rsidP="00A0396E" w:rsidR="00A0396E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r>
        <w:t>predstečajnom postupku nad dužnikom PET-PROM  d.o.o., Zagreb, Vrtni put 5., OIB 67247311476, dana 7.</w:t>
      </w:r>
      <w:r w:rsidR="00AF4D65">
        <w:t xml:space="preserve">studenog </w:t>
      </w:r>
      <w:r>
        <w:t xml:space="preserve"> 201</w:t>
      </w:r>
      <w:r w:rsidR="00AF4D65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>Odbacuje se prijava tražbine vjerovnika</w:t>
      </w:r>
      <w:r w:rsidR="00F54281">
        <w:t xml:space="preserve"> </w:t>
      </w:r>
      <w:r w:rsidR="00AF4D65">
        <w:t>CONDITOR</w:t>
      </w:r>
      <w:r w:rsidR="007F6016">
        <w:t xml:space="preserve"> </w:t>
      </w:r>
      <w:r w:rsidR="0086311F">
        <w:t xml:space="preserve"> d.o.o., </w:t>
      </w:r>
      <w:r w:rsidR="00AF4D65">
        <w:t>SPLIT, Put Plokita 51.</w:t>
      </w:r>
      <w:r w:rsidR="00A0396E">
        <w:t xml:space="preserve">, </w:t>
      </w:r>
      <w:r w:rsidR="000F0FE6">
        <w:t xml:space="preserve"> </w:t>
      </w:r>
      <w:r w:rsidRPr="009A2892">
        <w:t xml:space="preserve">u iznosu </w:t>
      </w:r>
      <w:r w:rsidR="00AF4D65">
        <w:t>20.986,</w:t>
      </w:r>
      <w:r w:rsidR="004A7644">
        <w:t>26</w:t>
      </w:r>
      <w:r w:rsidR="00804268">
        <w:t xml:space="preserve">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4A7644">
        <w:t>4</w:t>
      </w:r>
      <w:r w:rsidR="00EE020E">
        <w:t>.listopada</w:t>
      </w:r>
      <w:r w:rsidR="00341FC1">
        <w:t xml:space="preserve"> </w:t>
      </w:r>
      <w:r w:rsidR="00804268">
        <w:t xml:space="preserve"> 2017</w:t>
      </w:r>
      <w:r>
        <w:t>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EE020E">
        <w:t>PET-PROM  d.o.o., Zagreb, Vrtni put 5., OIB 67247311476,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</w:t>
      </w:r>
      <w:r w:rsidR="00EE020E">
        <w:t>7.rujna</w:t>
      </w:r>
      <w:r w:rsidR="001B1090">
        <w:t xml:space="preserve">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>Vjerovnik</w:t>
      </w:r>
      <w:r w:rsidR="00804268">
        <w:t xml:space="preserve"> </w:t>
      </w:r>
      <w:r w:rsidR="004A7644">
        <w:t>CONDITOR  d.o.o., SPLIT, Put Plokita 51.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4A7644">
        <w:t>20.986,26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>rijava tražbine je</w:t>
      </w:r>
      <w:r w:rsidR="00804268">
        <w:t xml:space="preserve"> dostavljena Financijskoj agenciji </w:t>
      </w:r>
      <w:r w:rsidR="00BF7B20">
        <w:t>preporučenom pošiljkom</w:t>
      </w:r>
      <w:r w:rsidR="00586060">
        <w:t xml:space="preserve">, </w:t>
      </w:r>
      <w:r w:rsidR="004230A4">
        <w:t xml:space="preserve">dana </w:t>
      </w:r>
      <w:r w:rsidR="004A7644">
        <w:t>4</w:t>
      </w:r>
      <w:r w:rsidR="00EE020E">
        <w:t xml:space="preserve">.listopada </w:t>
      </w:r>
      <w:r w:rsidR="00804268">
        <w:t xml:space="preserve">2017., a što je vidljivo iz otiska prijemnog </w:t>
      </w:r>
      <w:r w:rsidR="004A7644">
        <w:t xml:space="preserve">žiga </w:t>
      </w:r>
      <w:r w:rsidR="00BF7B20">
        <w:t>Hrvatske pošte</w:t>
      </w:r>
      <w:r w:rsidR="00804268">
        <w:t>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</w:t>
      </w:r>
      <w:r w:rsidR="0018680C">
        <w:t xml:space="preserve">., </w:t>
      </w:r>
      <w:r w:rsidR="00695406">
        <w:t>dalje: SZ)</w:t>
      </w:r>
      <w:r w:rsidR="0018680C">
        <w:t xml:space="preserve"> u vezi članka 37. stavak 1. Zakona o izmjenama i dopunama stečajnog zakona (N.N.br.104/17)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lastRenderedPageBreak/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B131F0">
        <w:t>7.studenog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Pr="009A2892">
        <w:tab/>
      </w:r>
      <w:r w:rsidR="00205956">
        <w:t>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205956" w:rsidP="00205956" w:rsidR="00205956">
      <w:pPr>
        <w:ind w:firstLine="708" w:left="3540"/>
        <w:jc w:val="both"/>
      </w:pPr>
      <w:r>
        <w:t>Za točnost otpravka, ovlašteni službenik:</w:t>
      </w:r>
    </w:p>
    <w:p w:rsidRDefault="00205956" w:rsidP="00422EE0" w:rsidR="0020595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59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B131F0">
      <w:t>2353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A7D42"/>
    <w:rsid w:val="000D7DD4"/>
    <w:rsid w:val="000F0FE6"/>
    <w:rsid w:val="00135666"/>
    <w:rsid w:val="001423CB"/>
    <w:rsid w:val="00142CB2"/>
    <w:rsid w:val="00153D80"/>
    <w:rsid w:val="00183C92"/>
    <w:rsid w:val="0018613F"/>
    <w:rsid w:val="0018680C"/>
    <w:rsid w:val="001B1090"/>
    <w:rsid w:val="001B2AD1"/>
    <w:rsid w:val="001C6A50"/>
    <w:rsid w:val="001D7C1D"/>
    <w:rsid w:val="00201F56"/>
    <w:rsid w:val="002059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41FC1"/>
    <w:rsid w:val="00366CB2"/>
    <w:rsid w:val="003B213D"/>
    <w:rsid w:val="003C7F9B"/>
    <w:rsid w:val="00413E00"/>
    <w:rsid w:val="004230A4"/>
    <w:rsid w:val="0042407B"/>
    <w:rsid w:val="00456295"/>
    <w:rsid w:val="0046103E"/>
    <w:rsid w:val="00471BD2"/>
    <w:rsid w:val="00494008"/>
    <w:rsid w:val="004A7644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623AF3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87AFA"/>
    <w:rsid w:val="007B7CA2"/>
    <w:rsid w:val="007F3ABC"/>
    <w:rsid w:val="007F5CBE"/>
    <w:rsid w:val="007F6016"/>
    <w:rsid w:val="008028AB"/>
    <w:rsid w:val="00804268"/>
    <w:rsid w:val="00806934"/>
    <w:rsid w:val="00833454"/>
    <w:rsid w:val="00836780"/>
    <w:rsid w:val="00850167"/>
    <w:rsid w:val="0085489D"/>
    <w:rsid w:val="0086311F"/>
    <w:rsid w:val="00865F7D"/>
    <w:rsid w:val="00873338"/>
    <w:rsid w:val="00873C16"/>
    <w:rsid w:val="00894787"/>
    <w:rsid w:val="008A55DD"/>
    <w:rsid w:val="008E29C7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0396E"/>
    <w:rsid w:val="00A22919"/>
    <w:rsid w:val="00A545CD"/>
    <w:rsid w:val="00A65A28"/>
    <w:rsid w:val="00A73B0F"/>
    <w:rsid w:val="00A817BE"/>
    <w:rsid w:val="00A97C8F"/>
    <w:rsid w:val="00AB58E3"/>
    <w:rsid w:val="00AB7096"/>
    <w:rsid w:val="00AD6820"/>
    <w:rsid w:val="00AE3D96"/>
    <w:rsid w:val="00AF4D65"/>
    <w:rsid w:val="00B131F0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210E"/>
    <w:rsid w:val="00BE7FFA"/>
    <w:rsid w:val="00BF15A9"/>
    <w:rsid w:val="00BF7B20"/>
    <w:rsid w:val="00C22FB5"/>
    <w:rsid w:val="00C25555"/>
    <w:rsid w:val="00C558DE"/>
    <w:rsid w:val="00C73C08"/>
    <w:rsid w:val="00C838B1"/>
    <w:rsid w:val="00CA7873"/>
    <w:rsid w:val="00CA7CFE"/>
    <w:rsid w:val="00CD09E2"/>
    <w:rsid w:val="00CE29F2"/>
    <w:rsid w:val="00CE75B7"/>
    <w:rsid w:val="00CF28C5"/>
    <w:rsid w:val="00D03905"/>
    <w:rsid w:val="00D1401A"/>
    <w:rsid w:val="00D33ACA"/>
    <w:rsid w:val="00D42964"/>
    <w:rsid w:val="00D452A3"/>
    <w:rsid w:val="00D53EC5"/>
    <w:rsid w:val="00D91CEA"/>
    <w:rsid w:val="00DB6251"/>
    <w:rsid w:val="00E02326"/>
    <w:rsid w:val="00E3002E"/>
    <w:rsid w:val="00E33446"/>
    <w:rsid w:val="00E371BF"/>
    <w:rsid w:val="00E914F3"/>
    <w:rsid w:val="00E960BB"/>
    <w:rsid w:val="00EA24FC"/>
    <w:rsid w:val="00EA751C"/>
    <w:rsid w:val="00EB0FA7"/>
    <w:rsid w:val="00EC4EE8"/>
    <w:rsid w:val="00EC6C38"/>
    <w:rsid w:val="00ED3B98"/>
    <w:rsid w:val="00EE020E"/>
    <w:rsid w:val="00F24F8F"/>
    <w:rsid w:val="00F34043"/>
    <w:rsid w:val="00F54281"/>
    <w:rsid w:val="00F70A23"/>
    <w:rsid w:val="00F753F1"/>
    <w:rsid w:val="00F8450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5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9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9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9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9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5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9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9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9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9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d.o.o. zastupanog po punomoćniku Zvonko Jugović; Ivan Presečan</izvorni_sadrzaj>
    <derivirana_varijabla naziv="DomainObject.Predmet.ProtustrankaFormated_1">  PET-PROM d.o.o. zastupanog po punomoćniku Zvonko Jugović; Ivan Presečan</derivirana_varijabla>
  </DomainObject.Predmet.ProtustrankaFormated>
  <DomainObject.Predmet.ProtustrankaFormatedOIB>
    <izvorni_sadrzaj>  PET-PROM d.o.o., OIB 67247311476 zastupanog po punomoćniku Zvonko Jugović; Ivan Presečan</izvorni_sadrzaj>
    <derivirana_varijabla naziv="DomainObject.Predmet.ProtustrankaFormatedOIB_1">  PET-PROM d.o.o., OIB 67247311476 zastupanog po punomoćniku Zvonko Jugović; Ivan Presečan</derivirana_varijabla>
  </DomainObject.Predmet.ProtustrankaFormatedOIB>
  <DomainObject.Predmet.ProtustrankaFormatedWithAdress>
    <izvorni_sadrzaj> PET-PROM d.o.o., Vrtni put 5, 10000 Zagreb zastupanog po punomoćniku Zvonko Jugović; Ivan Presečan</izvorni_sadrzaj>
    <derivirana_varijabla naziv="DomainObject.Predmet.ProtustrankaFormatedWithAdress_1"> PET-PROM d.o.o., Vrtni put 5, 10000 Zagreb zastupanog po punomoćniku Zvonko Jugović; Ivan Presečan</derivirana_varijabla>
  </DomainObject.Predmet.ProtustrankaFormatedWithAdress>
  <DomainObject.Predmet.ProtustrankaFormatedWithAdressOIB>
    <izvorni_sadrzaj> PET-PROM d.o.o., OIB 67247311476, Vrtni put 5, 10000 Zagreb zastupanog po punomoćniku Zvonko Jugović; Ivan Presečan</izvorni_sadrzaj>
    <derivirana_varijabla naziv="DomainObject.Predmet.ProtustrankaFormatedWithAdressOIB_1"> PET-PROM d.o.o., OIB 67247311476, Vrtni put 5, 10000 Zagreb zastupanog po punomoćniku Zvonko Jugović; Ivan Presečan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Zvonko Jugović; Ivan Presečan</item>
    </izvorni_sadrzaj>
    <derivirana_varijabla naziv="DomainObject.Predmet.ProtuStrankaListFormated_1">
      <item>PET-PROM d.o.o. zastupanog po punomoćniku Zvonko Jugović; Ivan Presečan</item>
    </derivirana_varijabla>
  </DomainObject.Predmet.ProtuStrankaListFormated>
  <DomainObject.Predmet.ProtuStrankaListFormatedOIB>
    <izvorni_sadrzaj>
      <item>PET-PROM d.o.o., OIB 67247311476 zastupanog po punomoćniku Zvonko Jugović; Ivan Presečan</item>
    </izvorni_sadrzaj>
    <derivirana_varijabla naziv="DomainObject.Predmet.ProtuStrankaListFormatedOIB_1">
      <item>PET-PROM d.o.o., OIB 67247311476 zastupanog po punomoćniku Zvonko Jugović; Ivan Presečan</item>
    </derivirana_varijabla>
  </DomainObject.Predmet.ProtuStrankaListFormatedOIB>
  <DomainObject.Predmet.ProtuStrankaListFormatedWithAdress>
    <izvorni_sadrzaj>
      <item>PET-PROM d.o.o., Vrtni put 5, 10000 Zagreb zastupanog po punomoćniku Zvonko Jugović; Ivan Presečan</item>
    </izvorni_sadrzaj>
    <derivirana_varijabla naziv="DomainObject.Predmet.ProtuStrankaListFormatedWithAdress_1">
      <item>PET-PROM d.o.o., Vrtni put 5, 10000 Zagreb zastupanog po punomoćniku Zvonko Jugović; Ivan Presečan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Zvonko Jugović; Ivan Presečan</item>
    </izvorni_sadrzaj>
    <derivirana_varijabla naziv="DomainObject.Predmet.ProtuStrankaListFormatedWithAdressOIB_1">
      <item>PET-PROM d.o.o., OIB 67247311476, Vrtni put 5, 10000 Zagreb zastupanog po punomoćniku Zvonko Jugović; Ivan Presečan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AA434D-99CC-49D1-8DF6-F1C2581071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367</properties:Words>
  <properties:Characters>2033</properties:Characters>
  <properties:Lines>65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2017-11-07T14:17:00Z</dcterms:created>
  <dc:creator>nribaric</dc:creator>
  <cp:lastModifiedBy>Valentina Delač</cp:lastModifiedBy>
  <cp:lastPrinted>2015-11-03T12:15:00Z</cp:lastPrinted>
  <dcterms:modified xmlns:xsi="http://www.w3.org/2001/XMLSchema-instance" xsi:type="dcterms:W3CDTF">2017-11-07T14:18:00Z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