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dddf" w14:paraId="abcdddf" w:rsidRDefault="0023481C" w:rsidP="0023481C" w:rsidR="0023481C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3481C" w:rsidP="0023481C" w:rsidR="0023481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3481C" w:rsidP="0023481C" w:rsidR="0023481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3481C" w:rsidP="0023481C" w:rsidR="0023481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St-735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3481C" w:rsidP="0023481C" w:rsidR="0023481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3481C" w:rsidP="0023481C" w:rsidR="0023481C" w:rsidRPr="004C4B9E">
      <w:pPr>
        <w:jc w:val="both"/>
        <w:rPr>
          <w:sz w:val="23"/>
          <w:szCs w:val="23"/>
        </w:rPr>
      </w:pPr>
    </w:p>
    <w:p w:rsidRDefault="0023481C" w:rsidP="0023481C" w:rsidR="0023481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3481C" w:rsidP="0023481C" w:rsidR="0023481C" w:rsidRPr="004C4B9E">
      <w:pPr>
        <w:rPr>
          <w:sz w:val="23"/>
          <w:szCs w:val="23"/>
        </w:rPr>
      </w:pPr>
    </w:p>
    <w:p w:rsidRDefault="0023481C" w:rsidP="0023481C" w:rsidR="0023481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3481C" w:rsidP="0023481C" w:rsidR="0023481C" w:rsidRPr="004C4B9E">
      <w:pPr>
        <w:rPr>
          <w:sz w:val="23"/>
          <w:szCs w:val="23"/>
        </w:rPr>
      </w:pPr>
    </w:p>
    <w:p w:rsidRDefault="0023481C" w:rsidP="0023481C" w:rsidR="0023481C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Giardini 5, radi otvaranja stečajnog postupka nad dužnikom </w:t>
      </w:r>
      <w:r>
        <w:rPr>
          <w:sz w:val="23"/>
          <w:szCs w:val="23"/>
        </w:rPr>
        <w:t>DIVINITUS d.o.o., Pula, Palisina 4, OIB: 07507867109, dana 9</w:t>
      </w:r>
      <w:r w:rsidRPr="009C66D8">
        <w:rPr>
          <w:sz w:val="23"/>
          <w:szCs w:val="23"/>
        </w:rPr>
        <w:t xml:space="preserve">. svibnja 2016. </w:t>
      </w:r>
    </w:p>
    <w:p w:rsidRDefault="0023481C" w:rsidP="0023481C" w:rsidR="0023481C" w:rsidRPr="009C66D8">
      <w:pPr>
        <w:jc w:val="both"/>
        <w:rPr>
          <w:sz w:val="23"/>
          <w:szCs w:val="23"/>
        </w:rPr>
      </w:pPr>
    </w:p>
    <w:p w:rsidRDefault="0023481C" w:rsidP="0023481C" w:rsidR="0023481C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23481C" w:rsidP="0023481C" w:rsidR="0023481C" w:rsidRPr="009C66D8">
      <w:pPr>
        <w:jc w:val="both"/>
        <w:rPr>
          <w:sz w:val="23"/>
          <w:szCs w:val="23"/>
        </w:rPr>
      </w:pPr>
    </w:p>
    <w:p w:rsidRDefault="0023481C" w:rsidP="0023481C" w:rsidR="0023481C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DIVINITUS d.o.o., Pula, Palisina 4, OIB: 07507867109</w:t>
      </w:r>
      <w:r w:rsidRPr="009C66D8">
        <w:rPr>
          <w:sz w:val="23"/>
          <w:szCs w:val="23"/>
          <w:lang w:val="pl-PL"/>
        </w:rPr>
        <w:t xml:space="preserve">, te se odlučuje održati ročište, pa se </w:t>
      </w:r>
      <w:r w:rsidRPr="009C66D8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28</w:t>
      </w:r>
      <w:r w:rsidRPr="009C66D8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10</w:t>
      </w:r>
      <w:r w:rsidRPr="009C66D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9C66D8">
        <w:rPr>
          <w:b/>
          <w:sz w:val="23"/>
          <w:szCs w:val="23"/>
          <w:lang w:val="pl-PL"/>
        </w:rPr>
        <w:t xml:space="preserve"> sati, u</w:t>
      </w:r>
      <w:r w:rsidRPr="009C66D8">
        <w:rPr>
          <w:b/>
          <w:sz w:val="23"/>
          <w:szCs w:val="23"/>
        </w:rPr>
        <w:t xml:space="preserve"> </w:t>
      </w:r>
      <w:r w:rsidRPr="00D35A25">
        <w:rPr>
          <w:b/>
          <w:sz w:val="23"/>
          <w:szCs w:val="23"/>
        </w:rPr>
        <w:t xml:space="preserve">Trgovačkom sudu u </w:t>
      </w:r>
      <w:r w:rsidRPr="004C4B9E">
        <w:rPr>
          <w:b/>
          <w:sz w:val="23"/>
          <w:szCs w:val="23"/>
        </w:rPr>
        <w:t>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3481C" w:rsidP="0023481C" w:rsidR="0023481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23481C" w:rsidP="0023481C" w:rsidR="0023481C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>-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DIVINITUS d.o.o., Pula, Palisina 4, OIB: 07507867109, </w:t>
      </w:r>
    </w:p>
    <w:p w:rsidRDefault="0023481C" w:rsidP="0023481C" w:rsidR="0023481C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Mariza Stojanović, Fažana, Valbandon, Ulica lavanda 65</w:t>
      </w:r>
    </w:p>
    <w:p w:rsidRDefault="0023481C" w:rsidP="0023481C" w:rsidR="0023481C" w:rsidRPr="001A5FE7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>zakonski zastupnik dužnika</w:t>
      </w:r>
      <w:r>
        <w:rPr>
          <w:sz w:val="23"/>
          <w:szCs w:val="23"/>
          <w:lang w:val="sv-SE"/>
        </w:rPr>
        <w:t xml:space="preserve"> Jelena Maksimović, Pula, Flavijevska 14</w:t>
      </w:r>
    </w:p>
    <w:p w:rsidRDefault="0023481C" w:rsidP="0023481C" w:rsidR="0023481C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3481C" w:rsidP="0023481C" w:rsidR="0023481C" w:rsidRPr="004040C4">
      <w:pPr>
        <w:jc w:val="both"/>
        <w:rPr>
          <w:sz w:val="23"/>
          <w:szCs w:val="23"/>
          <w:lang w:val="sv-SE"/>
        </w:rPr>
      </w:pPr>
    </w:p>
    <w:p w:rsidRDefault="0023481C" w:rsidP="0023481C" w:rsidR="0023481C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DIVINITUS d.o.o., Pula, Palisina 4, OIB: 07507867109,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23481C" w:rsidP="0023481C" w:rsidR="0023481C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3481C" w:rsidP="0023481C" w:rsidR="0023481C" w:rsidRPr="00D10EBB">
      <w:pPr>
        <w:jc w:val="both"/>
        <w:rPr>
          <w:sz w:val="23"/>
          <w:szCs w:val="23"/>
        </w:rPr>
      </w:pPr>
    </w:p>
    <w:p w:rsidRDefault="0023481C" w:rsidP="0023481C" w:rsidR="0023481C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9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23481C" w:rsidP="0023481C" w:rsidR="0023481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3481C" w:rsidP="0023481C" w:rsidR="0023481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3481C" w:rsidP="0023481C" w:rsidR="0023481C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3481C" w:rsidP="0023481C" w:rsidR="0023481C" w:rsidRPr="004C4B9E">
      <w:pPr>
        <w:jc w:val="both"/>
        <w:rPr>
          <w:sz w:val="23"/>
          <w:szCs w:val="23"/>
        </w:rPr>
      </w:pPr>
    </w:p>
    <w:p w:rsidRDefault="0023481C" w:rsidP="0023481C" w:rsidR="0023481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3481C" w:rsidP="0023481C" w:rsidR="0023481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3481C" w:rsidP="0023481C" w:rsidR="0023481C" w:rsidRPr="004C4B9E">
      <w:pPr>
        <w:jc w:val="both"/>
        <w:rPr>
          <w:sz w:val="23"/>
          <w:szCs w:val="23"/>
        </w:rPr>
      </w:pPr>
    </w:p>
    <w:p w:rsidRDefault="0023481C" w:rsidP="0023481C" w:rsidR="0023481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3481C" w:rsidP="0023481C" w:rsidR="0023481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23481C" w:rsidP="0023481C" w:rsidR="0023481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DIVINITUS d.o.o., Pula, Palisina 4</w:t>
      </w:r>
    </w:p>
    <w:p w:rsidRDefault="0023481C" w:rsidP="0023481C" w:rsidR="0023481C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Mariza Stojanović, Fažana, Valbandon, Ulica lavanda 65</w:t>
      </w:r>
    </w:p>
    <w:p w:rsidRDefault="0023481C" w:rsidP="0023481C" w:rsidR="0023481C" w:rsidRPr="001A5FE7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 xml:space="preserve">- </w:t>
      </w:r>
      <w:r w:rsidRPr="001A5FE7">
        <w:rPr>
          <w:sz w:val="23"/>
          <w:szCs w:val="23"/>
          <w:lang w:val="sv-SE"/>
        </w:rPr>
        <w:t>zakonski zastupnik dužnika</w:t>
      </w:r>
      <w:r>
        <w:rPr>
          <w:sz w:val="23"/>
          <w:szCs w:val="23"/>
          <w:lang w:val="sv-SE"/>
        </w:rPr>
        <w:t xml:space="preserve"> Jelena Maksimović, Pula, Flavijevska 14</w:t>
      </w:r>
    </w:p>
    <w:p w:rsidRDefault="0023481C" w:rsidP="0023481C" w:rsidR="0023481C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23481C" w:rsidP="0023481C" w:rsidR="0023481C"/>
    <w:p w:rsidRDefault="0023481C" w:rsidP="0023481C" w:rsidR="0023481C"/>
    <w:p w:rsidRDefault="00D01D41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D41" w:rsidR="00000000">
      <w:r>
        <w:separator/>
      </w:r>
    </w:p>
  </w:endnote>
  <w:endnote w:id="0" w:type="continuationSeparator">
    <w:p w:rsidRDefault="00D01D4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D41" w:rsidR="00000000">
      <w:r>
        <w:separator/>
      </w:r>
    </w:p>
  </w:footnote>
  <w:footnote w:id="0" w:type="continuationSeparator">
    <w:p w:rsidRDefault="00D01D4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3481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01D4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81C"/>
    <w:rsid w:val="0023481C"/>
    <w:rsid w:val="00554328"/>
    <w:rsid w:val="00985388"/>
    <w:rsid w:val="00D0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81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48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481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48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481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1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D4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D4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D4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D4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81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48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481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48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481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1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D4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D4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D4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D4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DIVINITUS d.o.o. PULA</izvorni_sadrzaj>
    <derivirana_varijabla naziv="DomainObject.Predmet.ProtustrankaFormated_1">  DIVINITUS d.o.o. PULA</derivirana_varijabla>
  </DomainObject.Predmet.ProtustrankaFormated>
  <DomainObject.Predmet.ProtustrankaFormatedOIB>
    <izvorni_sadrzaj>  DIVINITUS d.o.o. PULA, OIB 07507867109</izvorni_sadrzaj>
    <derivirana_varijabla naziv="DomainObject.Predmet.ProtustrankaFormatedOIB_1">  DIVINITUS d.o.o. PULA, OIB 07507867109</derivirana_varijabla>
  </DomainObject.Predmet.ProtustrankaFormatedOIB>
  <DomainObject.Predmet.ProtustrankaFormatedWithAdress>
    <izvorni_sadrzaj> DIVINITUS d.o.o. PULA, Palisina 4, 52100 Pula</izvorni_sadrzaj>
    <derivirana_varijabla naziv="DomainObject.Predmet.ProtustrankaFormatedWithAdress_1"> DIVINITUS d.o.o. PULA, Palisina 4, 52100 Pula</derivirana_varijabla>
  </DomainObject.Predmet.ProtustrankaFormatedWithAdress>
  <DomainObject.Predmet.ProtustrankaFormatedWithAdressOIB>
    <izvorni_sadrzaj> DIVINITUS d.o.o. PULA, OIB 07507867109, Palisina 4, 52100 Pula</izvorni_sadrzaj>
    <derivirana_varijabla naziv="DomainObject.Predmet.ProtustrankaFormatedWithAdressOIB_1"> DIVINITUS d.o.o. PULA, OIB 07507867109, Palisina 4, 52100 Pula</derivirana_varijabla>
  </DomainObject.Predmet.ProtustrankaFormatedWithAdressOIB>
  <DomainObject.Predmet.ProtustrankaWithAdress>
    <izvorni_sadrzaj>DIVINITUS d.o.o. PULA Palisina 4, 52100 Pula</izvorni_sadrzaj>
    <derivirana_varijabla naziv="DomainObject.Predmet.ProtustrankaWithAdress_1">DIVINITUS d.o.o. PULA Palisina 4, 52100 Pula</derivirana_varijabla>
  </DomainObject.Predmet.ProtustrankaWithAdress>
  <DomainObject.Predmet.ProtustrankaWithAdressOIB>
    <izvorni_sadrzaj>DIVINITUS d.o.o. PULA, OIB 07507867109, Palisina 4, 52100 Pula</izvorni_sadrzaj>
    <derivirana_varijabla naziv="DomainObject.Predmet.ProtustrankaWithAdressOIB_1">DIVINITUS d.o.o. PULA, OIB 07507867109, Palisina 4, 52100 Pula</derivirana_varijabla>
  </DomainObject.Predmet.ProtustrankaWithAdressOIB>
  <DomainObject.Predmet.ProtustrankaNazivFormated>
    <izvorni_sadrzaj>DIVINITUS d.o.o. PULA</izvorni_sadrzaj>
    <derivirana_varijabla naziv="DomainObject.Predmet.ProtustrankaNazivFormated_1">DIVINITUS d.o.o. PULA</derivirana_varijabla>
  </DomainObject.Predmet.ProtustrankaNazivFormated>
  <DomainObject.Predmet.ProtustrankaNazivFormatedOIB>
    <izvorni_sadrzaj>DIVINITUS d.o.o. PULA, OIB 07507867109</izvorni_sadrzaj>
    <derivirana_varijabla naziv="DomainObject.Predmet.ProtustrankaNazivFormatedOIB_1">DIVINITUS d.o.o. PULA, OIB 07507867109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19875.05</izvorni_sadrzaj>
    <derivirana_varijabla naziv="DomainObject.Predmet.TrenutnaVrijednost_1">19875.05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DIVINITUS d.o.o. PULA</item>
    </izvorni_sadrzaj>
    <derivirana_varijabla naziv="DomainObject.Predmet.ProtuStrankaListFormated_1">
      <item>DIVINITUS d.o.o. PULA</item>
    </derivirana_varijabla>
  </DomainObject.Predmet.ProtuStrankaListFormated>
  <DomainObject.Predmet.ProtuStrankaListFormatedOIB>
    <izvorni_sadrzaj>
      <item>DIVINITUS d.o.o. PULA, OIB 07507867109</item>
    </izvorni_sadrzaj>
    <derivirana_varijabla naziv="DomainObject.Predmet.ProtuStrankaListFormatedOIB_1">
      <item>DIVINITUS d.o.o. PULA, OIB 07507867109</item>
    </derivirana_varijabla>
  </DomainObject.Predmet.ProtuStrankaListFormatedOIB>
  <DomainObject.Predmet.ProtuStrankaListFormatedWithAdress>
    <izvorni_sadrzaj>
      <item>DIVINITUS d.o.o. PULA, Palisina 4, 52100 Pula</item>
    </izvorni_sadrzaj>
    <derivirana_varijabla naziv="DomainObject.Predmet.ProtuStrankaListFormatedWithAdress_1">
      <item>DIVINITUS d.o.o. PULA, Palisina 4, 52100 Pula</item>
    </derivirana_varijabla>
  </DomainObject.Predmet.ProtuStrankaListFormatedWithAdress>
  <DomainObject.Predmet.ProtuStrankaListFormatedWithAdressOIB>
    <izvorni_sadrzaj>
      <item>DIVINITUS d.o.o. PULA, OIB 07507867109, Palisina 4, 52100 Pula</item>
    </izvorni_sadrzaj>
    <derivirana_varijabla naziv="DomainObject.Predmet.ProtuStrankaListFormatedWithAdressOIB_1">
      <item>DIVINITUS d.o.o. PULA, OIB 07507867109, Palisina 4, 52100 Pula</item>
    </derivirana_varijabla>
  </DomainObject.Predmet.ProtuStrankaListFormatedWithAdressOIB>
  <DomainObject.Predmet.ProtuStrankaListNazivFormated>
    <izvorni_sadrzaj>
      <item>DIVINITUS d.o.o. PULA</item>
    </izvorni_sadrzaj>
    <derivirana_varijabla naziv="DomainObject.Predmet.ProtuStrankaListNazivFormated_1">
      <item>DIVINITUS d.o.o. PULA</item>
    </derivirana_varijabla>
  </DomainObject.Predmet.ProtuStrankaListNazivFormated>
  <DomainObject.Predmet.ProtuStrankaListNazivFormatedOIB>
    <izvorni_sadrzaj>
      <item>DIVINITUS d.o.o. PULA, OIB 07507867109</item>
    </izvorni_sadrzaj>
    <derivirana_varijabla naziv="DomainObject.Predmet.ProtuStrankaListNazivFormatedOIB_1">
      <item>DIVINITUS d.o.o. PULA, OIB 07507867109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DIVINITUS d.o.o. PULA</izvorni_sadrzaj>
    <derivirana_varijabla naziv="DomainObject.Predmet.ProtustrankaIDrugi_1">DIVINITUS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DIVINITUS d.o.o. PULA, OIB 07507867109, Palisina 4, 52100 Pula</izvorni_sadrzaj>
    <derivirana_varijabla naziv="DomainObject.Predmet.ProtustrankaIDrugiAdressOIB_1">DIVINITUS d.o.o. PULA, OIB 07507867109, Palisina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DIVINITUS d.o.o. PULA</item>
    </izvorni_sadrzaj>
    <derivirana_varijabla naziv="DomainObject.Predmet.SudioniciListNaziv_1">
      <item>FINANCIJSKA AGENCIJA, RC RIJEKA, PODRUŽNICA PULA, PULA</item>
      <item>DIVINITUS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DIVINITUS d.o.o. PULA, OIB 07507867109, Palisina 4,52100 Pula</item>
    </izvorni_sadrzaj>
    <derivirana_varijabla naziv="DomainObject.Predmet.SudioniciListAdressOIB_1">
      <item>FINANCIJSKA AGENCIJA, RC RIJEKA, PODRUŽNICA PULA, PULA, OIB 85821130368, Giardini 5,52100 Pula</item>
      <item>DIVINITUS d.o.o. PULA, OIB 07507867109, Palisina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07507867109</item>
    </izvorni_sadrzaj>
    <derivirana_varijabla naziv="DomainObject.Predmet.SudioniciListNazivOIB_1">
      <item>, OIB 85821130368</item>
      <item>, OIB 07507867109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1702</properties:Characters>
  <properties:Lines>52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2016-05-09T11:19:00Z</dcterms:created>
  <dc:creator>Jasmina Matika</dc:creator>
  <cp:lastModifiedBy>Jasmina Matika</cp:lastModifiedBy>
  <dcterms:modified xmlns:xsi="http://www.w3.org/2001/XMLSchema-instance" xsi:type="dcterms:W3CDTF">2016-05-09T11:27:00Z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