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5e2e" w14:paraId="9b95e2e" w:rsidRDefault="0021013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10137" w:rsidP="00210137" w:rsidR="00AE649C">
      <w:pPr>
        <w:pStyle w:val="Bezproreda"/>
      </w:pPr>
      <w:r>
        <w:t xml:space="preserve">    Republika Hrvatska</w:t>
      </w:r>
    </w:p>
    <w:p w:rsidRDefault="00210137" w:rsidP="00210137" w:rsidR="00210137">
      <w:pPr>
        <w:pStyle w:val="Bezproreda"/>
      </w:pPr>
      <w:r>
        <w:t>Trgovački sud u Bjelovaru</w:t>
      </w:r>
    </w:p>
    <w:p w:rsidRDefault="00210137" w:rsidP="00210137" w:rsidR="0021013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10137" w:rsidP="00210137" w:rsidR="00210137">
      <w:pPr>
        <w:pStyle w:val="Bezproreda"/>
      </w:pPr>
    </w:p>
    <w:p w:rsidRDefault="00210137" w:rsidP="00210137" w:rsidR="00210137">
      <w:pPr>
        <w:ind w:firstLine="708" w:left="4956"/>
      </w:pPr>
      <w:r>
        <w:t>Poslovni broj: 1 St-746/2017-81</w:t>
      </w:r>
    </w:p>
    <w:p w:rsidRDefault="00210137" w:rsidP="00210137" w:rsidR="00210137"/>
    <w:p w:rsidRDefault="00210137" w:rsidP="00210137" w:rsidR="00210137"/>
    <w:p w:rsidRDefault="00210137" w:rsidP="00210137" w:rsidR="00210137">
      <w:pPr>
        <w:jc w:val="center"/>
        <w:rPr>
          <w:b/>
        </w:rPr>
      </w:pPr>
      <w:r>
        <w:rPr>
          <w:b/>
        </w:rPr>
        <w:t xml:space="preserve">P O Z I V </w:t>
      </w:r>
    </w:p>
    <w:p w:rsidRDefault="00210137" w:rsidP="00210137" w:rsidR="00210137">
      <w:pPr>
        <w:jc w:val="center"/>
      </w:pPr>
    </w:p>
    <w:p w:rsidRDefault="00210137" w:rsidP="00210137" w:rsidR="00210137">
      <w:pPr>
        <w:jc w:val="center"/>
      </w:pPr>
    </w:p>
    <w:p w:rsidRDefault="00210137" w:rsidP="00210137" w:rsidR="00210137">
      <w:pPr>
        <w:ind w:firstLine="708"/>
      </w:pPr>
      <w:r>
        <w:t xml:space="preserve">U stečajnom predmetu nad stečajnim dužnikom CIGLANA industrija građevinskog materijala  d.o.o. u stečaju, </w:t>
      </w:r>
      <w:proofErr w:type="spellStart"/>
      <w:r>
        <w:t>Sladojevci</w:t>
      </w:r>
      <w:proofErr w:type="spellEnd"/>
      <w:r>
        <w:t xml:space="preserve"> </w:t>
      </w:r>
      <w:proofErr w:type="spellStart"/>
      <w:r>
        <w:t>bb</w:t>
      </w:r>
      <w:proofErr w:type="spellEnd"/>
      <w:r>
        <w:t>, OIB: 15458350190, poslovni broj: 1 St-746/2017.,  pozivate se na ročište za diobu kupovine, na dan</w:t>
      </w:r>
    </w:p>
    <w:p w:rsidRDefault="00210137" w:rsidP="00210137" w:rsidR="00210137"/>
    <w:p w:rsidRDefault="00210137" w:rsidP="00210137" w:rsidR="00210137">
      <w:pPr>
        <w:jc w:val="center"/>
      </w:pPr>
      <w:r>
        <w:t>25.   rujna 2018. godine u 9,30 sati</w:t>
      </w:r>
    </w:p>
    <w:p w:rsidRDefault="00210137" w:rsidP="00210137" w:rsidR="00210137">
      <w:pPr>
        <w:jc w:val="center"/>
        <w:rPr>
          <w:b/>
        </w:rPr>
      </w:pPr>
    </w:p>
    <w:p w:rsidRDefault="00210137" w:rsidP="00210137" w:rsidR="00210137">
      <w:pPr>
        <w:jc w:val="center"/>
      </w:pPr>
      <w:r>
        <w:t xml:space="preserve"> sobu broj 4. Trgovačkog suda u Bjelovaru, Dr. I. </w:t>
      </w:r>
      <w:proofErr w:type="spellStart"/>
      <w:r>
        <w:t>Lebovića</w:t>
      </w:r>
      <w:proofErr w:type="spellEnd"/>
      <w:r>
        <w:t xml:space="preserve"> 42.</w:t>
      </w:r>
    </w:p>
    <w:p w:rsidRDefault="00210137" w:rsidP="00210137" w:rsidR="00210137">
      <w:pPr>
        <w:jc w:val="center"/>
      </w:pPr>
    </w:p>
    <w:p w:rsidRDefault="00210137" w:rsidP="00210137" w:rsidR="00210137"/>
    <w:p w:rsidRDefault="00210137" w:rsidP="00210137" w:rsidR="00210137">
      <w:pPr>
        <w:ind w:firstLine="708"/>
      </w:pPr>
      <w:r>
        <w:t xml:space="preserve">Ako ne pristupite na ročište Vaša tražbina uzet će se prema stanju koje proizlazi iz </w:t>
      </w:r>
      <w:smartTag w:element="PersonName" w:uri="urn:schemas-microsoft-com:office:smarttags">
        <w:r>
          <w:t>spis</w:t>
        </w:r>
      </w:smartTag>
      <w:r>
        <w:t>a.</w:t>
      </w:r>
    </w:p>
    <w:p w:rsidRDefault="00210137" w:rsidP="00210137" w:rsidR="00210137"/>
    <w:p w:rsidRDefault="00210137" w:rsidP="00210137" w:rsidR="00210137">
      <w:pPr>
        <w:ind w:firstLine="708"/>
      </w:pPr>
      <w:r>
        <w:t xml:space="preserve">Vjerovnik najkasnije na ročištu za diobu može drugom vjerovniku osporiti tražbinu, njezinu visinu i red namirenja (čl. 124. Ovršnog zakona).  </w:t>
      </w:r>
    </w:p>
    <w:p w:rsidRDefault="00210137" w:rsidP="00210137" w:rsidR="00210137"/>
    <w:p w:rsidRDefault="00210137" w:rsidP="00210137" w:rsidR="00210137">
      <w:pPr>
        <w:ind w:firstLine="708"/>
      </w:pPr>
      <w:r>
        <w:t xml:space="preserve">Iz iznosa dobivenog od ovršnog suda, stečajni sudac će izdvojiti u stečajnu masu odgovarajući iznos prema pravilima iz članka 124. Ovršnog zakona, namiriti tražbine </w:t>
      </w:r>
      <w:proofErr w:type="spellStart"/>
      <w:r>
        <w:t>razlučnih</w:t>
      </w:r>
      <w:proofErr w:type="spellEnd"/>
      <w:r>
        <w:t xml:space="preserve"> vjerovnika prema redoslijedu predviđenim pravilima ovršnog postupka i preostali iznos predati stečajnom upravitelju ( čl. 248 st. 2. Stečajnog zakona).</w:t>
      </w:r>
    </w:p>
    <w:p w:rsidRDefault="00210137" w:rsidP="00210137" w:rsidR="00210137"/>
    <w:p w:rsidRDefault="00210137" w:rsidP="00210137" w:rsidR="00210137">
      <w:pPr>
        <w:ind w:firstLine="708"/>
      </w:pPr>
      <w:r>
        <w:t xml:space="preserve">U Bjelovaru  27.  kolovoza  2018. </w:t>
      </w:r>
    </w:p>
    <w:p w:rsidRDefault="00210137" w:rsidP="00210137" w:rsidR="00210137"/>
    <w:p w:rsidRDefault="00210137" w:rsidP="00210137" w:rsidR="0021013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 u d a c</w:t>
      </w:r>
    </w:p>
    <w:p w:rsidRDefault="00210137" w:rsidP="00210137" w:rsidR="00210137"/>
    <w:p w:rsidRDefault="00210137" w:rsidP="00210137" w:rsidR="00210137">
      <w:r>
        <w:tab/>
      </w:r>
      <w:r>
        <w:tab/>
      </w:r>
      <w:r>
        <w:tab/>
      </w:r>
      <w:r>
        <w:tab/>
      </w:r>
      <w:r>
        <w:tab/>
        <w:t xml:space="preserve">                          Branka Pleskalt </w:t>
      </w:r>
      <w:r>
        <w:t>v.r.</w:t>
      </w:r>
      <w:bookmarkStart w:name="_GoBack" w:id="0"/>
      <w:bookmarkEnd w:id="0"/>
    </w:p>
    <w:p w:rsidRDefault="00210137" w:rsidP="00210137" w:rsidR="00210137"/>
    <w:p w:rsidRDefault="00210137" w:rsidP="00210137" w:rsidR="00210137">
      <w:proofErr w:type="spellStart"/>
      <w:r>
        <w:t>Rj</w:t>
      </w:r>
      <w:proofErr w:type="spellEnd"/>
      <w:r>
        <w:t>.</w:t>
      </w:r>
    </w:p>
    <w:p w:rsidRDefault="00210137" w:rsidP="00210137" w:rsidR="00210137">
      <w:r>
        <w:t xml:space="preserve">Dna: </w:t>
      </w:r>
      <w:proofErr w:type="spellStart"/>
      <w:r>
        <w:t>razlučnim</w:t>
      </w:r>
      <w:proofErr w:type="spellEnd"/>
      <w:r>
        <w:t xml:space="preserve"> vjerovnicima –putem e-oglasne ploče suda</w:t>
      </w:r>
    </w:p>
    <w:p w:rsidRDefault="00210137" w:rsidP="00210137" w:rsidR="00210137">
      <w:r>
        <w:t xml:space="preserve">        Stečajnom upravitelju-putem e-oglasne ploče suda</w:t>
      </w:r>
    </w:p>
    <w:p w:rsidRDefault="00210137" w:rsidP="00210137" w:rsidR="00210137">
      <w:r>
        <w:t xml:space="preserve">        e-oglasna ploča</w:t>
      </w:r>
    </w:p>
    <w:p w:rsidRDefault="00210137" w:rsidP="00210137" w:rsidR="00210137">
      <w:r>
        <w:t xml:space="preserve">         K ročištu</w:t>
      </w:r>
    </w:p>
    <w:p w:rsidRDefault="00210137" w:rsidP="00210137" w:rsidR="00210137">
      <w:r>
        <w:t>Bjelovar, 27. 8.  2018.</w:t>
      </w:r>
    </w:p>
    <w:p w:rsidRDefault="00210137" w:rsidP="00210137" w:rsidR="00210137"/>
    <w:p w:rsidRDefault="00210137" w:rsidP="00210137" w:rsidR="00210137"/>
    <w:p w:rsidRDefault="00210137" w:rsidP="00210137" w:rsidR="0021013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0137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1013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1013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0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St-746/2017-81</izvorni_sadrzaj>
    <derivirana_varijabla naziv="DomainObject.Oznaka_1">St-746/2017-81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</derivirana_varijabla>
  </DomainObject.Predmet.OstaliListFormated>
  <DomainObject.Predmet.OstaliList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</izvorni_sadrzaj>
    <derivirana_varijabla naziv="DomainObject.Predmet.OstaliList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  <item>Zagrebačka banka d.d., Trg bana J. Jelačića 10., 10000 Zagreb</item>
      <item>Branko Valentić, stečajni upravitelj</item>
      <item>Agencija za osiguranje radničkih tražbina, Frankopanska 11., 10000 Zagreb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  <item>Zagrebačka banka d.d., Trg bana J. Jelačića 10., 10000 Zagreb</item>
      <item>Branko Valentić, stečajni upravitelj</item>
      <item>Agencija za osiguranje radničkih tražbina, Frankopanska 11., 10000 Zagreb</item>
    </derivirana_varijabla>
  </DomainObject.Predmet.OstaliListFormatedWithAdress>
  <DomainObject.Predmet.OstaliListFormatedWithAdressOIB>
    <izvorni_sadrzaj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  <item>Zagrebačka banka d.d., OIB 92963223473, Trg bana J. Jelačića 10., 10000 Zagreb</item>
      <item>Branko Valentić, stečajni upravitelj, OIB 85378232573</item>
      <item>Agencija za osiguranje radničkih tražbina, OIB 04323472109, Frankopanska 11., 10000 Zagreb</item>
    </izvorni_sadrzaj>
    <derivirana_varijabla naziv="DomainObject.Predmet.OstaliListFormatedWithAdressOIB_1"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  <item>Zagrebačka banka d.d., OIB 92963223473, Trg bana J. Jelačića 10., 10000 Zagreb</item>
      <item>Branko Valentić, stečajni upravitelj, OIB 85378232573</item>
      <item>Agencija za osiguranje radničkih tražbina, OIB 04323472109, Frankopanska 11., 10000 Zagreb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</derivirana_varijabla>
  </DomainObject.Predmet.OstaliListNazivFormated>
  <DomainObject.Predmet.OstaliListNaziv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</izvorni_sadrzaj>
    <derivirana_varijabla naziv="DomainObject.Predmet.OstaliListNaziv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St-746/2017-81</izvorni_sadrzaj>
    <derivirana_varijabla naziv="DomainObject.PoslovniBrojDokumenta_1">St-746/2017-81</derivirana_varijabla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  <item>Zagrebačka banka d.d., OIB 92963223473, Trg bana J. Jelačića 10.,10000 Zagreb</item>
      <item>Branko Valentić, stečajni upravitelj, OIB 85378232573</item>
      <item>Agencija za osiguranje radničkih tražbina, OIB 04323472109, Frankopanska 11.,10000 Zagreb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  <item>Zagrebačka banka d.d., OIB 92963223473, Trg bana J. Jelačića 10.,10000 Zagreb</item>
      <item>Branko Valentić, stečajni upravitelj, OIB 85378232573</item>
      <item>Agencija za osiguranje radničkih tražbina, OIB 04323472109, Frankopanska 11.,10000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9BF4D9-A39F-4D3B-84B9-F4F4B843AB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183</properties:Words>
  <properties:Characters>1029</properties:Characters>
  <properties:Lines>46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2018-08-27T09:05:00Z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St-746/2017-81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