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9db52c" w14:paraId="89db52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7F3A4E">
        <w:t>1063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7F3A4E">
        <w:t>HERMAGO jednostavno</w:t>
      </w:r>
      <w:r w:rsidR="0025544A">
        <w:t xml:space="preserve"> društvo s ograničenom odgovornošću za </w:t>
      </w:r>
      <w:r w:rsidR="007F3A4E">
        <w:t>proizvodnju i usluge</w:t>
      </w:r>
      <w:r w:rsidR="007E0DEB">
        <w:t>,</w:t>
      </w:r>
      <w:r w:rsidR="002B40D7">
        <w:t xml:space="preserve"> </w:t>
      </w:r>
      <w:r>
        <w:t xml:space="preserve">MBS: </w:t>
      </w:r>
      <w:r w:rsidR="007F3A4E">
        <w:t>030189642</w:t>
      </w:r>
      <w:r>
        <w:t xml:space="preserve">, OIB: </w:t>
      </w:r>
      <w:r w:rsidR="007F3A4E">
        <w:t>38534277260</w:t>
      </w:r>
      <w:r w:rsidR="00B05FE1">
        <w:t>,</w:t>
      </w:r>
      <w:r w:rsidR="00D073C9">
        <w:t xml:space="preserve"> </w:t>
      </w:r>
      <w:r w:rsidR="007F3A4E">
        <w:t xml:space="preserve">Palača, </w:t>
      </w:r>
      <w:proofErr w:type="spellStart"/>
      <w:r w:rsidR="007F3A4E">
        <w:t>Šijanova</w:t>
      </w:r>
      <w:proofErr w:type="spellEnd"/>
      <w:r w:rsidR="007F3A4E">
        <w:t xml:space="preserve"> 23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7F3A4E">
        <w:t xml:space="preserve">HERMAGO jednostavno društvo s ograničenom odgovornošću za proizvodnju i usluge, MBS: 030189642, OIB: 38534277260, Palača, </w:t>
      </w:r>
      <w:proofErr w:type="spellStart"/>
      <w:r w:rsidR="007F3A4E">
        <w:t>Šijanova</w:t>
      </w:r>
      <w:proofErr w:type="spellEnd"/>
      <w:r w:rsidR="007F3A4E">
        <w:t xml:space="preserve"> 23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621E7A">
        <w:t>22.306,54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7F3A4E">
        <w:t xml:space="preserve">Natalija </w:t>
      </w:r>
      <w:proofErr w:type="spellStart"/>
      <w:r w:rsidR="007F3A4E">
        <w:t>Herget</w:t>
      </w:r>
      <w:proofErr w:type="spellEnd"/>
      <w:r w:rsidR="001C29A0">
        <w:t xml:space="preserve">, </w:t>
      </w:r>
      <w:r w:rsidR="00FD4C38">
        <w:t xml:space="preserve">OIB: </w:t>
      </w:r>
      <w:r w:rsidR="007F3A4E">
        <w:t>62653898233</w:t>
      </w:r>
      <w:r w:rsidR="00755864">
        <w:t xml:space="preserve">, </w:t>
      </w:r>
      <w:r w:rsidR="007F3A4E">
        <w:t xml:space="preserve">Palača, </w:t>
      </w:r>
      <w:proofErr w:type="spellStart"/>
      <w:r w:rsidR="007F3A4E">
        <w:t>Šijanova</w:t>
      </w:r>
      <w:proofErr w:type="spellEnd"/>
      <w:r w:rsidR="007F3A4E">
        <w:t xml:space="preserve"> 23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7F3A4E">
        <w:t>1063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3CD" w:rsidP="00D95CE2" w:rsidR="00F853CD">
      <w:r>
        <w:separator/>
      </w:r>
    </w:p>
  </w:endnote>
  <w:endnote w:id="0" w:type="continuationSeparator">
    <w:p w:rsidRDefault="00F853CD" w:rsidP="00D95CE2" w:rsidR="00F85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3CD" w:rsidP="00D95CE2" w:rsidR="00F853CD">
      <w:r>
        <w:separator/>
      </w:r>
    </w:p>
  </w:footnote>
  <w:footnote w:id="0" w:type="continuationSeparator">
    <w:p w:rsidRDefault="00F853CD" w:rsidP="00D95CE2" w:rsidR="00F85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B7263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44A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23BF2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21E7A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3A4E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00C5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853CD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3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3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St-1063/2018-4</izvorni_sadrzaj>
    <derivirana_varijabla naziv="DomainObject.Oznaka_1">St-1063/2018-4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St-1063/2018</izvorni_sadrzaj>
    <derivirana_varijabla naziv="DomainObject.Predmet.OznakaBroj_1">St-1063/2018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HERMAGO jednostavno društvo s ograničenom odgovornošću za proizvodnju i usluge</izvorni_sadrzaj>
    <derivirana_varijabla naziv="DomainObject.Predmet.ProtustrankaFormated_1">  HERMAGO jednostavno društvo s ograničenom odgovornošću za proizvodnju i usluge</derivirana_varijabla>
  </DomainObject.Predmet.ProtustrankaFormated>
  <DomainObject.Predmet.ProtustrankaFormatedOIB>
    <izvorni_sadrzaj>  HERMAGO jednostavno društvo s ograničenom odgovornošću za proizvodnju i usluge, OIB 38534277260</izvorni_sadrzaj>
    <derivirana_varijabla naziv="DomainObject.Predmet.ProtustrankaFormatedOIB_1">  HERMAGO jednostavno društvo s ograničenom odgovornošću za proizvodnju i usluge, OIB 38534277260</derivirana_varijabla>
  </DomainObject.Predmet.ProtustrankaFormatedOIB>
  <DomainObject.Predmet.ProtustrankaFormatedWithAdress>
    <izvorni_sadrzaj> HERMAGO jednostavno društvo s ograničenom odgovornošću za proizvodnju i usluge, Šijanova 23, 31207 Palača</izvorni_sadrzaj>
    <derivirana_varijabla naziv="DomainObject.Predmet.ProtustrankaFormatedWithAdress_1"> HERMAGO jednostavno društvo s ograničenom odgovornošću za proizvodnju i usluge, Šijanova 23, 31207 Palača</derivirana_varijabla>
  </DomainObject.Predmet.ProtustrankaFormatedWithAdress>
  <DomainObject.Predmet.ProtustrankaFormatedWithAdressOIB>
    <izvorni_sadrzaj> HERMAGO jednostavno društvo s ograničenom odgovornošću za proizvodnju i usluge, OIB 38534277260, Šijanova 23, 31207 Palača</izvorni_sadrzaj>
    <derivirana_varijabla naziv="DomainObject.Predmet.ProtustrankaFormatedWithAdressOIB_1"> HERMAGO jednostavno društvo s ograničenom odgovornošću za proizvodnju i usluge, OIB 38534277260, Šijanova 23, 31207 Palača</derivirana_varijabla>
  </DomainObject.Predmet.ProtustrankaFormatedWithAdressOIB>
  <DomainObject.Predmet.ProtustrankaWithAdress>
    <izvorni_sadrzaj>HERMAGO jednostavno društvo s ograničenom odgovornošću za proizvodnju i usluge Šijanova 23, 31207 Palača</izvorni_sadrzaj>
    <derivirana_varijabla naziv="DomainObject.Predmet.ProtustrankaWithAdress_1">HERMAGO jednostavno društvo s ograničenom odgovornošću za proizvodnju i usluge Šijanova 23, 31207 Palača</derivirana_varijabla>
  </DomainObject.Predmet.ProtustrankaWithAdress>
  <DomainObject.Predmet.ProtustrankaWithAdressOIB>
    <izvorni_sadrzaj>HERMAGO jednostavno društvo s ograničenom odgovornošću za proizvodnju i usluge, OIB 38534277260, Šijanova 23, 31207 Palača</izvorni_sadrzaj>
    <derivirana_varijabla naziv="DomainObject.Predmet.ProtustrankaWithAdressOIB_1">HERMAGO jednostavno društvo s ograničenom odgovornošću za proizvodnju i usluge, OIB 38534277260, Šijanova 23, 31207 Palača</derivirana_varijabla>
  </DomainObject.Predmet.ProtustrankaWithAdressOIB>
  <DomainObject.Predmet.ProtustrankaNazivFormated>
    <izvorni_sadrzaj>HERMAGO jednostavno društvo s ograničenom odgovornošću za proizvodnju i usluge</izvorni_sadrzaj>
    <derivirana_varijabla naziv="DomainObject.Predmet.ProtustrankaNazivFormated_1">HERMAGO jednostavno društvo s ograničenom odgovornošću za proizvodnju i usluge</derivirana_varijabla>
  </DomainObject.Predmet.ProtustrankaNazivFormated>
  <DomainObject.Predmet.ProtustrankaNazivFormatedOIB>
    <izvorni_sadrzaj>HERMAGO jednostavno društvo s ograničenom odgovornošću za proizvodnju i usluge, OIB 38534277260</izvorni_sadrzaj>
    <derivirana_varijabla naziv="DomainObject.Predmet.ProtustrankaNazivFormatedOIB_1">HERMAGO jednostavno društvo s ograničenom odgovornošću za proizvodnju i usluge, OIB 38534277260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HERMAGO jednostavno društvo s ograničenom odgovornošću za proizvodnju i usluge</item>
    </izvorni_sadrzaj>
    <derivirana_varijabla naziv="DomainObject.Predmet.ProtuStrankaListFormated_1">
      <item>HERMAGO jednostavno društvo s ograničenom odgovornošću za proizvodnju i usluge</item>
    </derivirana_varijabla>
  </DomainObject.Predmet.ProtuStrankaListFormated>
  <DomainObject.Predmet.ProtuStrankaListFormatedOIB>
    <izvorni_sadrzaj>
      <item>HERMAGO jednostavno društvo s ograničenom odgovornošću za proizvodnju i usluge, OIB 38534277260</item>
    </izvorni_sadrzaj>
    <derivirana_varijabla naziv="DomainObject.Predmet.ProtuStrankaListFormatedOIB_1">
      <item>HERMAGO jednostavno društvo s ograničenom odgovornošću za proizvodnju i usluge, OIB 38534277260</item>
    </derivirana_varijabla>
  </DomainObject.Predmet.ProtuStrankaListFormatedOIB>
  <DomainObject.Predmet.ProtuStrankaListFormatedWithAdress>
    <izvorni_sadrzaj>
      <item>HERMAGO jednostavno društvo s ograničenom odgovornošću za proizvodnju i usluge, Šijanova 23, 31207 Palača</item>
    </izvorni_sadrzaj>
    <derivirana_varijabla naziv="DomainObject.Predmet.ProtuStrankaListFormatedWithAdress_1">
      <item>HERMAGO jednostavno društvo s ograničenom odgovornošću za proizvodnju i usluge, Šijanova 23, 31207 Palača</item>
    </derivirana_varijabla>
  </DomainObject.Predmet.ProtuStrankaListFormatedWithAdress>
  <DomainObject.Predmet.ProtuStrankaListFormatedWithAdressOIB>
    <izvorni_sadrzaj>
      <item>HERMAGO jednostavno društvo s ograničenom odgovornošću za proizvodnju i usluge, OIB 38534277260, Šijanova 23, 31207 Palača</item>
    </izvorni_sadrzaj>
    <derivirana_varijabla naziv="DomainObject.Predmet.ProtuStrankaListFormatedWithAdressOIB_1">
      <item>HERMAGO jednostavno društvo s ograničenom odgovornošću za proizvodnju i usluge, OIB 38534277260, Šijanova 23, 31207 Palača</item>
    </derivirana_varijabla>
  </DomainObject.Predmet.ProtuStrankaListFormatedWithAdressOIB>
  <DomainObject.Predmet.ProtuStrankaListNazivFormated>
    <izvorni_sadrzaj>
      <item>HERMAGO jednostavno društvo s ograničenom odgovornošću za proizvodnju i usluge</item>
    </izvorni_sadrzaj>
    <derivirana_varijabla naziv="DomainObject.Predmet.ProtuStrankaListNazivFormated_1">
      <item>HERMAGO jednostavno društvo s ograničenom odgovornošću za proizvodnju i usluge</item>
    </derivirana_varijabla>
  </DomainObject.Predmet.ProtuStrankaListNazivFormated>
  <DomainObject.Predmet.ProtuStrankaListNazivFormatedOIB>
    <izvorni_sadrzaj>
      <item>HERMAGO jednostavno društvo s ograničenom odgovornošću za proizvodnju i usluge, OIB 38534277260</item>
    </izvorni_sadrzaj>
    <derivirana_varijabla naziv="DomainObject.Predmet.ProtuStrankaListNazivFormatedOIB_1">
      <item>HERMAGO jednostavno društvo s ograničenom odgovornošću za proizvodnju i usluge, OIB 38534277260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St-1063/2018-4</izvorni_sadrzaj>
    <derivirana_varijabla naziv="DomainObject.PoslovniBrojDokumenta_1">St-1063/2018-4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HERMAGO jednostavno društvo s ograničenom odgovornošću za proizvodnju i usluge</izvorni_sadrzaj>
    <derivirana_varijabla naziv="DomainObject.Predmet.ProtustrankaIDrugi_1">HERMAGO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HERMAGO jednostavno društvo s ograničenom odgovornošću za proizvodnju i usluge, OIB 38534277260, Šijanova 23, 31207 Palača</izvorni_sadrzaj>
    <derivirana_varijabla naziv="DomainObject.Predmet.ProtustrankaIDrugiAdressOIB_1">HERMAGO jednostavno društvo s ograničenom odgovornošću za proizvodnju i usluge, OIB 38534277260, Šijanova 23, 31207 Palača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HERMAGO jednostavno društvo s ograničenom odgovornošću za proizvodnju i usluge</item>
    </izvorni_sadrzaj>
    <derivirana_varijabla naziv="DomainObject.Predmet.SudioniciListNaziv_1">
      <item>FINA RC OSIJEK</item>
      <item>HERMAGO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HERMAGO jednostavno društvo s ograničenom odgovornošću za proizvodnju i usluge, OIB 38534277260, Šijanova 23,31207 Palača</item>
    </izvorni_sadrzaj>
    <derivirana_varijabla naziv="DomainObject.Predmet.SudioniciListAdressOIB_1">
      <item>FINA RC OSIJEK, OIB 85821130368</item>
      <item>HERMAGO jednostavno društvo s ograničenom odgovornošću za proizvodnju i usluge, OIB 38534277260, Šijanova 23,31207 Palača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38534277260</item>
    </izvorni_sadrzaj>
    <derivirana_varijabla naziv="DomainObject.Predmet.SudioniciListNazivOIB_1">
      <item>, OIB 85821130368</item>
      <item>, OIB 38534277260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F8C76-93D0-4DD4-AC8C-79B684B54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2215</properties:Characters>
  <properties:Lines>58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2018-09-13T11:45:00Z</dcterms:created>
  <dc:creator>Snježana Andrijanić</dc:creator>
  <cp:lastModifiedBy>Renata Horvat</cp:lastModifiedBy>
  <cp:lastPrinted>2018-09-13T11:50:00Z</cp:lastPrinted>
  <dcterms:modified xmlns:xsi="http://www.w3.org/2001/XMLSchema-instance" xsi:type="dcterms:W3CDTF">2018-09-13T11:50:00Z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St-1063/2018-4 / Odluka - Oglas (HERMAGO-_oglas.docx)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