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d1555" w14:paraId="24d1555" w:rsidRDefault="00EF311F" w:rsidP="006B0284" w:rsidR="00E543AD">
      <w:pPr>
        <w:jc w:val="right"/>
        <w15:collapsed w:val="false"/>
      </w:pPr>
      <w:bookmarkStart w:name="_GoBack" w:id="0"/>
      <w:bookmarkEnd w:id="0"/>
      <w:r>
        <w:tab/>
      </w:r>
      <w:r w:rsidR="00A34E9A">
        <w:tab/>
      </w:r>
      <w:r w:rsidR="00A34E9A">
        <w:tab/>
      </w:r>
      <w:r w:rsidR="00A34E9A">
        <w:tab/>
      </w:r>
      <w:r w:rsidR="00A34E9A">
        <w:tab/>
      </w:r>
      <w:r w:rsidR="00A34E9A">
        <w:tab/>
      </w:r>
      <w:r w:rsidR="00A34E9A">
        <w:tab/>
      </w:r>
      <w:r w:rsidR="00A34E9A">
        <w:tab/>
      </w:r>
      <w:r w:rsidR="00A34E9A">
        <w:tab/>
      </w:r>
      <w:r w:rsidR="00A34E9A">
        <w:tab/>
        <w:t>9</w:t>
      </w:r>
      <w:r>
        <w:t xml:space="preserve"> St-</w:t>
      </w:r>
      <w:r w:rsidR="00B33FC4">
        <w:t>719/18-8</w:t>
      </w:r>
    </w:p>
    <w:p w:rsidRDefault="00E543AD" w:rsidR="00E543AD">
      <w:pPr>
        <w:pStyle w:val="Zaglavlje"/>
        <w:tabs>
          <w:tab w:pos="4536" w:val="clear"/>
          <w:tab w:pos="9072" w:val="clear"/>
        </w:tabs>
      </w:pPr>
    </w:p>
    <w:p w:rsidRDefault="006B0284" w:rsidP="0034231B" w:rsidR="0034231B">
      <w:r>
        <w:rPr>
          <w:b/>
          <w:bCs/>
          <w:noProof/>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sidR="006B0284">
        <w:rPr>
          <w:sz w:val="22"/>
          <w:szCs w:val="22"/>
        </w:rPr>
        <w:t xml:space="preserve">    </w:t>
      </w:r>
      <w:r w:rsidRPr="00B82754">
        <w:rPr>
          <w:sz w:val="22"/>
          <w:szCs w:val="22"/>
        </w:rPr>
        <w:t>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703147" w:rsidR="00703147">
      <w:pPr>
        <w:pStyle w:val="Naslov2"/>
        <w:rPr>
          <w:b w:val="false"/>
          <w:bCs w:val="false"/>
        </w:rPr>
      </w:pPr>
      <w:r>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A34E9A">
      <w:pPr>
        <w:jc w:val="both"/>
      </w:pPr>
      <w:r>
        <w:tab/>
      </w:r>
      <w:r w:rsidR="005D7039" w:rsidRPr="00611430">
        <w:t xml:space="preserve">Trgovački sud u Osijeku, po </w:t>
      </w:r>
      <w:r w:rsidR="00A34E9A">
        <w:t>sucu Jadranki Pajur Vranješ</w:t>
      </w:r>
      <w:r w:rsidR="005D7039" w:rsidRPr="00611430">
        <w:t xml:space="preserve">, kao stečajnom sucu, povodom prijedloga </w:t>
      </w:r>
      <w:r w:rsidR="00A34E9A">
        <w:t>FIN</w:t>
      </w:r>
      <w:r w:rsidR="0080314B">
        <w:t>A RC Zagreb,</w:t>
      </w:r>
      <w:r w:rsidR="00925683">
        <w:t xml:space="preserve"> </w:t>
      </w:r>
      <w:r w:rsidR="0080314B">
        <w:t>Podružnica Zagreb</w:t>
      </w:r>
      <w:r w:rsidR="00A34E9A">
        <w:t xml:space="preserve"> </w:t>
      </w:r>
      <w:r w:rsidR="005D7039">
        <w:t xml:space="preserve">za </w:t>
      </w:r>
      <w:r w:rsidR="005D7039" w:rsidRPr="0041082E">
        <w:t xml:space="preserve">otvaranje stečajnog postupka nad dužnikom </w:t>
      </w:r>
    </w:p>
    <w:p w:rsidRDefault="00FD3A97" w:rsidP="008D5352" w:rsidR="008D5352">
      <w:pPr>
        <w:jc w:val="both"/>
      </w:pPr>
      <w:r>
        <w:t>ŽIZL ČUČA S j.d.o.o</w:t>
      </w:r>
      <w:r w:rsidR="00925683">
        <w:t>.</w:t>
      </w:r>
      <w:r>
        <w:t xml:space="preserve"> Gornja Reka,</w:t>
      </w:r>
      <w:r w:rsidR="00925683">
        <w:t xml:space="preserve"> </w:t>
      </w:r>
      <w:r>
        <w:t>Gornja Reka 209, OIB:</w:t>
      </w:r>
      <w:r w:rsidR="00925683">
        <w:t xml:space="preserve"> </w:t>
      </w:r>
      <w:r>
        <w:t>88627403509, MBS;:080927425</w:t>
      </w:r>
      <w:r w:rsidR="00502FCC">
        <w:t>,</w:t>
      </w:r>
      <w:r w:rsidR="008D5352" w:rsidRPr="0041082E">
        <w:t xml:space="preserve"> </w:t>
      </w:r>
      <w:r w:rsidR="004F010D">
        <w:t>2</w:t>
      </w:r>
      <w:r w:rsidR="00016FC8">
        <w:t>8</w:t>
      </w:r>
      <w:r w:rsidR="004F010D">
        <w:t>. studenog 2018.</w:t>
      </w: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0267D3" w:rsidR="00FD3A97" w:rsidRPr="00FD3A97">
      <w:pPr>
        <w:numPr>
          <w:ilvl w:val="0"/>
          <w:numId w:val="1"/>
        </w:numPr>
        <w:ind w:left="1065"/>
        <w:jc w:val="both"/>
        <w:rPr>
          <w:bCs/>
        </w:rPr>
      </w:pPr>
      <w:r w:rsidRPr="00FD3A97">
        <w:rPr>
          <w:bCs/>
        </w:rPr>
        <w:t>OTVARA</w:t>
      </w:r>
      <w:r w:rsidRPr="00557979">
        <w:t xml:space="preserve"> se stečajni postupak nad dužnikom</w:t>
      </w:r>
      <w:r>
        <w:t>:</w:t>
      </w:r>
      <w:r w:rsidR="00FD3A97" w:rsidRPr="00FD3A97">
        <w:t xml:space="preserve"> </w:t>
      </w:r>
      <w:r w:rsidR="00FD3A97">
        <w:t>ŽIZL ČUČA S j.d.o.o</w:t>
      </w:r>
      <w:r w:rsidR="004F010D">
        <w:t>. Gornja Reka</w:t>
      </w:r>
      <w:r w:rsidR="00FD3A97">
        <w:t>,</w:t>
      </w:r>
      <w:r w:rsidR="004F010D">
        <w:t xml:space="preserve"> </w:t>
      </w:r>
      <w:r w:rsidR="00FD3A97">
        <w:t>Gornja Reka 209, OIB:</w:t>
      </w:r>
      <w:r w:rsidR="004F010D">
        <w:t xml:space="preserve"> 88627403509, MBS: </w:t>
      </w:r>
      <w:r w:rsidR="00FD3A97">
        <w:t>080927425</w:t>
      </w:r>
      <w:r w:rsidR="004F010D">
        <w:t>.</w:t>
      </w:r>
    </w:p>
    <w:p w:rsidRDefault="00A275FE" w:rsidP="000267D3" w:rsidR="000267D3">
      <w:pPr>
        <w:numPr>
          <w:ilvl w:val="0"/>
          <w:numId w:val="1"/>
        </w:numPr>
        <w:ind w:left="1065"/>
        <w:jc w:val="both"/>
        <w:rPr>
          <w:bCs/>
        </w:rPr>
      </w:pPr>
      <w:r w:rsidRPr="001209D9">
        <w:t>Za stečajn</w:t>
      </w:r>
      <w:r>
        <w:t>og</w:t>
      </w:r>
      <w:r w:rsidRPr="001209D9">
        <w:t xml:space="preserve"> upravitelj</w:t>
      </w:r>
      <w:r>
        <w:t>a</w:t>
      </w:r>
      <w:r w:rsidRPr="001209D9">
        <w:t xml:space="preserve"> imenuje se </w:t>
      </w:r>
      <w:r w:rsidR="00FD3A97">
        <w:t>Vlado Šokac, Belišće, Fiskulturna 12,</w:t>
      </w:r>
      <w:r w:rsidR="004F010D">
        <w:t xml:space="preserve"> </w:t>
      </w:r>
      <w:r w:rsidR="00FD3A97">
        <w:t xml:space="preserve">Bristrinci, OIB: 95457319937 </w:t>
      </w:r>
      <w:r w:rsidR="00A34E9A">
        <w:t>a</w:t>
      </w:r>
      <w:r w:rsidRPr="00104A09">
        <w:t>utomatskom dodjelom</w:t>
      </w:r>
      <w:r w:rsidR="00A34E9A">
        <w:t xml:space="preserve"> </w:t>
      </w:r>
      <w:r w:rsidR="0036549D">
        <w:t>s iznimkom</w:t>
      </w:r>
      <w:r w:rsidR="004442D7">
        <w:t xml:space="preserve"> – promjenom uloge</w:t>
      </w:r>
      <w:r w:rsidRPr="002F195A">
        <w:t>.</w:t>
      </w:r>
    </w:p>
    <w:p w:rsidRDefault="00A275FE" w:rsidP="000267D3" w:rsidR="00FD3A97" w:rsidRPr="00FD3A97">
      <w:pPr>
        <w:numPr>
          <w:ilvl w:val="0"/>
          <w:numId w:val="1"/>
        </w:numPr>
        <w:ind w:left="1065"/>
        <w:jc w:val="both"/>
        <w:rPr>
          <w:bCs/>
        </w:rPr>
      </w:pPr>
      <w:r w:rsidRPr="00FD3A97">
        <w:rPr>
          <w:bCs/>
        </w:rPr>
        <w:t>ZAKLJUČUJE</w:t>
      </w:r>
      <w:r w:rsidRPr="00557979">
        <w:t xml:space="preserve"> se stečajni postupak nad dužnikom:</w:t>
      </w:r>
      <w:r w:rsidR="00FD3A97" w:rsidRPr="00FD3A97">
        <w:t xml:space="preserve"> </w:t>
      </w:r>
      <w:r w:rsidR="00FD3A97">
        <w:t>ŽIZL ČUČA S j.d.o.o</w:t>
      </w:r>
      <w:r w:rsidR="004F010D">
        <w:t>. Gornja Reka</w:t>
      </w:r>
      <w:r w:rsidR="00FD3A97">
        <w:t>,</w:t>
      </w:r>
      <w:r w:rsidR="004F010D">
        <w:t xml:space="preserve"> </w:t>
      </w:r>
      <w:r w:rsidR="00FD3A97">
        <w:t>Gornja Reka 209, OIB:</w:t>
      </w:r>
      <w:r w:rsidR="004F010D">
        <w:t xml:space="preserve"> </w:t>
      </w:r>
      <w:r w:rsidR="00FD3A97">
        <w:t>88627403509,</w:t>
      </w:r>
      <w:r w:rsidR="004F010D">
        <w:t xml:space="preserve"> MBS: 080927425.</w:t>
      </w:r>
      <w:r w:rsidR="00A34E9A" w:rsidRPr="00A34E9A">
        <w:t xml:space="preserve"> </w:t>
      </w:r>
    </w:p>
    <w:p w:rsidRDefault="00A275FE" w:rsidP="000267D3" w:rsidR="000267D3" w:rsidRPr="00FD3A97">
      <w:pPr>
        <w:numPr>
          <w:ilvl w:val="0"/>
          <w:numId w:val="1"/>
        </w:numPr>
        <w:ind w:left="1065"/>
        <w:jc w:val="both"/>
        <w:rPr>
          <w:bCs/>
        </w:rPr>
      </w:pPr>
      <w:r>
        <w:t xml:space="preserve">Nalaže se bivšem </w:t>
      </w:r>
      <w:r w:rsidR="00FD3A97">
        <w:t xml:space="preserve">zakonskom zastupniku </w:t>
      </w:r>
      <w:r w:rsidR="001075B0">
        <w:t>Zoranu Kopajtiću iz Jastrebarskog, Braće Kazić</w:t>
      </w:r>
      <w:r w:rsidR="007B472B">
        <w:t xml:space="preserve"> 7/3, OIB: </w:t>
      </w:r>
      <w:r w:rsidR="00FD3A97">
        <w:t xml:space="preserve">  </w:t>
      </w:r>
      <w:r>
        <w:t>da izvrši pregled, izlučivanje i pohranu arhivskog i registraturnog gradiva dužnika sukladno pozitivnim propisima, te o istom u roku od 15 dana dostavi dokaz u spis.</w:t>
      </w:r>
    </w:p>
    <w:p w:rsidRDefault="00A275FE" w:rsidP="000267D3" w:rsidR="00A275FE" w:rsidRPr="000267D3">
      <w:pPr>
        <w:numPr>
          <w:ilvl w:val="0"/>
          <w:numId w:val="1"/>
        </w:numPr>
        <w:ind w:left="1065"/>
        <w:jc w:val="both"/>
        <w:rPr>
          <w:bCs/>
        </w:rPr>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FD3A97" w:rsidP="00385975" w:rsidR="00385975">
      <w:pPr>
        <w:ind w:firstLine="720"/>
        <w:jc w:val="both"/>
      </w:pPr>
      <w:r>
        <w:t xml:space="preserve">Dana 26. lipnja </w:t>
      </w:r>
      <w:r w:rsidR="00E92F93">
        <w:t>2017</w:t>
      </w:r>
      <w:r w:rsidR="00DC6E8F">
        <w:t>.</w:t>
      </w:r>
      <w:r w:rsidR="00E92F93">
        <w:t xml:space="preserve"> godine zaprimljen je na Trgovačkom sudu u Zagreb s</w:t>
      </w:r>
      <w:r w:rsidR="00385975">
        <w:t xml:space="preserve"> zahtj</w:t>
      </w:r>
      <w:r w:rsidR="00E92F93">
        <w:t>ev FINE Regionalni ce</w:t>
      </w:r>
      <w:r w:rsidR="0080314B">
        <w:t>ntar Zagreb, Podružnica Zagreb</w:t>
      </w:r>
      <w:r w:rsidR="00385975">
        <w:t>, Klasa: 110-07/</w:t>
      </w:r>
      <w:r w:rsidR="00E92F93">
        <w:t>17-01/04, Ur.broj: 04</w:t>
      </w:r>
      <w:r>
        <w:t>-06-17-3339 od 23.</w:t>
      </w:r>
      <w:r w:rsidR="00DC6E8F">
        <w:t xml:space="preserve"> </w:t>
      </w:r>
      <w:r>
        <w:t>lipnja</w:t>
      </w:r>
      <w:r w:rsidR="00385975">
        <w:t>.2017. za provedbu stečajnog postupka nad dužnikom,</w:t>
      </w:r>
      <w:r w:rsidR="00502FCC">
        <w:t xml:space="preserve"> </w:t>
      </w:r>
      <w:r>
        <w:t>ŽIZL ČUČA S j.d.o.o</w:t>
      </w:r>
      <w:r w:rsidR="00DC6E8F">
        <w:t>. Gornja Reka</w:t>
      </w:r>
      <w:r>
        <w:t>,</w:t>
      </w:r>
      <w:r w:rsidR="00DC6E8F">
        <w:t xml:space="preserve"> </w:t>
      </w:r>
      <w:r>
        <w:t>Gornja Reka 209,</w:t>
      </w:r>
      <w:r w:rsidR="00DC6E8F">
        <w:t xml:space="preserve"> </w:t>
      </w:r>
      <w:r>
        <w:t>OIB:</w:t>
      </w:r>
      <w:r w:rsidR="00DC6E8F">
        <w:t xml:space="preserve"> 88627403509,MBS</w:t>
      </w:r>
      <w:r>
        <w:t>:</w:t>
      </w:r>
      <w:r w:rsidR="00DC6E8F">
        <w:t xml:space="preserve"> </w:t>
      </w:r>
      <w:r>
        <w:t xml:space="preserve">080927425 </w:t>
      </w:r>
      <w:r w:rsidR="00385975">
        <w:t xml:space="preserve"> temeljem odredbe čl. 429 st. 1. Stečajnog zakona (NN 71/15 i 104/17, dalje: SZ).</w:t>
      </w:r>
    </w:p>
    <w:p w:rsidRDefault="00E92F93" w:rsidP="00385975" w:rsidR="00E92F93">
      <w:pPr>
        <w:ind w:firstLine="720"/>
        <w:jc w:val="both"/>
      </w:pPr>
    </w:p>
    <w:p w:rsidRDefault="00E92F93" w:rsidP="00385975" w:rsidR="00E92F93">
      <w:pPr>
        <w:ind w:firstLine="720"/>
        <w:jc w:val="both"/>
      </w:pPr>
      <w:r>
        <w:t>Rješenjem Visokog trgovačkog suda u Zagrebu poslovni broj 31 Su-236/18-3 od 9</w:t>
      </w:r>
      <w:r w:rsidR="00C05143">
        <w:t>.</w:t>
      </w:r>
      <w:r>
        <w:t xml:space="preserve"> ožujk</w:t>
      </w:r>
      <w:r w:rsidR="00C05143">
        <w:t>a</w:t>
      </w:r>
      <w:r>
        <w:t xml:space="preserve"> 2018</w:t>
      </w:r>
      <w:r w:rsidR="00C05143">
        <w:t>.</w:t>
      </w:r>
      <w:r>
        <w:t xml:space="preserve"> godine određen je Trgovački sud u Osijeku kao drugi stvarno nadležni sud za postupanje u stečajnim predmetima Trgovačkog suda u Zagrebu.</w:t>
      </w:r>
    </w:p>
    <w:p w:rsidRDefault="00385975" w:rsidP="00385975" w:rsidR="00385975">
      <w:pPr>
        <w:ind w:firstLine="720"/>
        <w:jc w:val="both"/>
      </w:pPr>
    </w:p>
    <w:p w:rsidRDefault="00385975" w:rsidP="00385975" w:rsidR="00385975">
      <w:pPr>
        <w:ind w:firstLine="720"/>
        <w:jc w:val="both"/>
      </w:pPr>
      <w:r>
        <w:lastRenderedPageBreak/>
        <w:t>U prij</w:t>
      </w:r>
      <w:r w:rsidR="00FD3A97">
        <w:t xml:space="preserve">edlogu je </w:t>
      </w:r>
      <w:r w:rsidR="00C05143">
        <w:t xml:space="preserve">FINA </w:t>
      </w:r>
      <w:r w:rsidR="00FD3A97">
        <w:t>navela da na dan 22.06</w:t>
      </w:r>
      <w:r w:rsidR="00502FCC">
        <w:t xml:space="preserve"> </w:t>
      </w:r>
      <w:r>
        <w:t>2017. dužnik u Očevidniku redoslijeda osnova za plaćanje ima evidentirane neizvršene osnove za plaćanje</w:t>
      </w:r>
      <w:r w:rsidR="00E92F93">
        <w:t xml:space="preserve"> u neprekinutom razdoblju od 120</w:t>
      </w:r>
      <w:r>
        <w:t xml:space="preserve"> da</w:t>
      </w:r>
      <w:r w:rsidR="00E92F93">
        <w:t>n</w:t>
      </w:r>
      <w:r w:rsidR="00FD3A97">
        <w:t xml:space="preserve">a, u ukupnom iznosu od 17.077,56 </w:t>
      </w:r>
      <w:r w:rsidR="00502FCC">
        <w:t xml:space="preserve"> </w:t>
      </w:r>
      <w:r w:rsidR="00E92F93">
        <w:t>kn, i da ima zaposlenog 1 radnika.</w:t>
      </w:r>
    </w:p>
    <w:p w:rsidRDefault="00385975" w:rsidP="00385975" w:rsidR="00385975">
      <w:pPr>
        <w:ind w:firstLine="720"/>
        <w:jc w:val="both"/>
      </w:pPr>
    </w:p>
    <w:p w:rsidRDefault="00385975" w:rsidP="00FD3A97" w:rsidR="00385975">
      <w:pPr>
        <w:ind w:firstLine="720"/>
        <w:jc w:val="both"/>
      </w:pPr>
      <w:r>
        <w:t xml:space="preserve">Dostavlja popis računa i oročenih novčanih sredstava dužnika na dan </w:t>
      </w:r>
      <w:r w:rsidR="00FD3A97">
        <w:t>22.06</w:t>
      </w:r>
      <w:r>
        <w:t>.2017., te navodi da na temelju čl. 112. st. 5. SZ dužnik na ime predujma za namirenje</w:t>
      </w:r>
      <w:r w:rsidR="00FD3A97">
        <w:t xml:space="preserve"> troškova stečajnog postupka ima </w:t>
      </w:r>
      <w:r>
        <w:t xml:space="preserve"> zapli</w:t>
      </w:r>
      <w:r w:rsidR="00FD3A97">
        <w:t xml:space="preserve">jenjena novčana sredstva u iznosu od 320,60 kn </w:t>
      </w:r>
    </w:p>
    <w:p w:rsidRDefault="00E92F93" w:rsidP="009A6E46" w:rsidR="00E92F93">
      <w:pPr>
        <w:ind w:firstLine="708"/>
        <w:jc w:val="both"/>
      </w:pPr>
    </w:p>
    <w:p w:rsidRDefault="00A81386" w:rsidP="009A6E46" w:rsidR="009A6E46">
      <w:pPr>
        <w:ind w:firstLine="708"/>
        <w:jc w:val="both"/>
        <w:rPr>
          <w:bCs/>
        </w:rPr>
      </w:pPr>
      <w:r>
        <w:rPr>
          <w:color w:val="000000"/>
        </w:rPr>
        <w:t xml:space="preserve">U određenom </w:t>
      </w:r>
      <w:r w:rsidR="00E92F93">
        <w:rPr>
          <w:color w:val="000000"/>
        </w:rPr>
        <w:t xml:space="preserve">mu </w:t>
      </w:r>
      <w:r w:rsidR="00C05143">
        <w:rPr>
          <w:color w:val="000000"/>
        </w:rPr>
        <w:t>je</w:t>
      </w:r>
      <w:r>
        <w:rPr>
          <w:color w:val="000000"/>
        </w:rPr>
        <w:t xml:space="preserve"> roku privremen</w:t>
      </w:r>
      <w:r w:rsidR="00E92F93">
        <w:rPr>
          <w:color w:val="000000"/>
        </w:rPr>
        <w:t>i</w:t>
      </w:r>
      <w:r>
        <w:rPr>
          <w:color w:val="000000"/>
        </w:rPr>
        <w:t xml:space="preserve"> stečajn</w:t>
      </w:r>
      <w:r w:rsidR="00E92F93">
        <w:rPr>
          <w:color w:val="000000"/>
        </w:rPr>
        <w:t>i</w:t>
      </w:r>
      <w:r>
        <w:rPr>
          <w:color w:val="000000"/>
        </w:rPr>
        <w:t xml:space="preserve"> upravitelj dostavi</w:t>
      </w:r>
      <w:r w:rsidR="000267D3">
        <w:rPr>
          <w:color w:val="000000"/>
        </w:rPr>
        <w:t>o</w:t>
      </w:r>
      <w:r>
        <w:rPr>
          <w:color w:val="000000"/>
        </w:rPr>
        <w:t xml:space="preserve"> je svoje pisano izvješće u kojem navodi</w:t>
      </w:r>
      <w:r w:rsidR="00E92F93">
        <w:rPr>
          <w:color w:val="000000"/>
        </w:rPr>
        <w:t xml:space="preserve"> </w:t>
      </w:r>
      <w:r w:rsidR="00480323" w:rsidRPr="009C5736">
        <w:t>da</w:t>
      </w:r>
      <w:r w:rsidR="00C05143">
        <w:t xml:space="preserve"> </w:t>
      </w:r>
      <w:r w:rsidR="00E92F93">
        <w:t>je proveo</w:t>
      </w:r>
      <w:r w:rsidR="009A6E46">
        <w:t xml:space="preserve"> sve </w:t>
      </w:r>
      <w:r w:rsidR="00E92F93">
        <w:t xml:space="preserve">potrebne radnje kako bi sačinio </w:t>
      </w:r>
      <w:r w:rsidR="00C05143">
        <w:t>izv</w:t>
      </w:r>
      <w:r w:rsidR="00E92F93">
        <w:t>ješće sudu kojim bi utvrdio</w:t>
      </w:r>
      <w:r w:rsidR="009A6E46">
        <w:t xml:space="preserve"> da li postoji razlog za otvaranje stečajnog postupka, kao i mogućnost provođenja stečajnog postupka, ukoliko ima imovine kojom bi se pokrili troškovi stečajnog postupka.</w:t>
      </w:r>
    </w:p>
    <w:p w:rsidRDefault="009A6E46" w:rsidP="00C05143" w:rsidR="009A6E46">
      <w:pPr>
        <w:ind w:firstLine="708"/>
        <w:jc w:val="both"/>
      </w:pPr>
      <w:r>
        <w:tab/>
      </w:r>
      <w:r>
        <w:tab/>
      </w:r>
      <w:r>
        <w:tab/>
      </w:r>
      <w:r>
        <w:tab/>
      </w:r>
      <w:r>
        <w:tab/>
      </w:r>
      <w:r w:rsidR="00FD3A97">
        <w:t xml:space="preserve"> </w:t>
      </w:r>
    </w:p>
    <w:p w:rsidRDefault="009A6E46" w:rsidP="009A6E46" w:rsidR="00B93AF1">
      <w:pPr>
        <w:jc w:val="both"/>
        <w:rPr>
          <w:b/>
        </w:rPr>
      </w:pPr>
      <w:r>
        <w:rPr>
          <w:b/>
        </w:rPr>
        <w:tab/>
      </w:r>
      <w:r>
        <w:t>Temeljem potvrde o blokadi računa i novčanih sredstava</w:t>
      </w:r>
      <w:r w:rsidR="003001E8">
        <w:t xml:space="preserve"> ovršenika FINA-e, o</w:t>
      </w:r>
      <w:r w:rsidR="00FD3A97">
        <w:t>d dana 22.06.2017</w:t>
      </w:r>
      <w:r>
        <w:t xml:space="preserve">. godine, utvrđeno je da dužnik na dan izdavanja potvrde </w:t>
      </w:r>
      <w:r w:rsidRPr="00E124C5">
        <w:t xml:space="preserve">ima evidentiranu neprekidnu </w:t>
      </w:r>
      <w:r w:rsidR="003001E8">
        <w:t>blok</w:t>
      </w:r>
      <w:r w:rsidR="00FD3A97">
        <w:t>adu računa u iznosu od 17.077,56 kn</w:t>
      </w:r>
      <w:r w:rsidR="003001E8">
        <w:t>,a br</w:t>
      </w:r>
      <w:r w:rsidR="000267D3">
        <w:t>oj e</w:t>
      </w:r>
      <w:r w:rsidR="00502FCC">
        <w:t>videntiranih dana blokad</w:t>
      </w:r>
      <w:r w:rsidR="00FD3A97">
        <w:t>e je 12</w:t>
      </w:r>
      <w:r w:rsidR="00502FCC">
        <w:t>0</w:t>
      </w:r>
      <w:r w:rsidR="000267D3">
        <w:t xml:space="preserve"> dan neprekidno</w:t>
      </w:r>
      <w:r w:rsidR="00502FCC">
        <w:t>,</w:t>
      </w:r>
      <w:r>
        <w:rPr>
          <w:b/>
        </w:rPr>
        <w:tab/>
      </w:r>
    </w:p>
    <w:p w:rsidRDefault="009A6E46" w:rsidP="00FD3A97" w:rsidR="009A6E46">
      <w:pPr>
        <w:ind w:firstLine="708"/>
        <w:jc w:val="both"/>
      </w:pPr>
      <w:r w:rsidRPr="00742DF9">
        <w:t>U</w:t>
      </w:r>
      <w:r>
        <w:t>vidom u knjigovodstvenu evidenciju d</w:t>
      </w:r>
      <w:r w:rsidR="003001E8">
        <w:t xml:space="preserve">užnika </w:t>
      </w:r>
      <w:r>
        <w:t xml:space="preserve"> utvrđeno je da dužnik</w:t>
      </w:r>
      <w:r w:rsidR="003001E8">
        <w:t xml:space="preserve"> je imao uposlenog jednog djelatnika</w:t>
      </w:r>
      <w:r w:rsidR="00FD3A97">
        <w:t>, da iz pribavljene dokumentacije i dostupnih podataka proizlazi kako kod dužnika po</w:t>
      </w:r>
      <w:r w:rsidR="00C05143">
        <w:t>s</w:t>
      </w:r>
      <w:r w:rsidR="00FD3A97">
        <w:t>toje stečajni razlozi i to nesposobnost za pla</w:t>
      </w:r>
      <w:r w:rsidR="00016FC8">
        <w:t>ć</w:t>
      </w:r>
      <w:r w:rsidR="00FD3A97">
        <w:t>anje i prezaduženost, a kako društv</w:t>
      </w:r>
      <w:r w:rsidR="00016FC8">
        <w:t>o  nema realne imovine za pokrić</w:t>
      </w:r>
      <w:r w:rsidR="00FD3A97">
        <w:t>e troškova stečaajnog postupka objektivno je da se nad ovim družnikom otvori i istovremeno zaključi stečajni postupak.</w:t>
      </w:r>
    </w:p>
    <w:p w:rsidRDefault="00FD3A97" w:rsidP="00C05143" w:rsidR="00FD3A97">
      <w:pPr>
        <w:jc w:val="both"/>
        <w:rPr>
          <w:b/>
        </w:rPr>
      </w:pPr>
    </w:p>
    <w:p w:rsidRDefault="009A6E46" w:rsidP="000267D3" w:rsidR="009A6E46">
      <w:pPr>
        <w:ind w:firstLine="708"/>
        <w:jc w:val="both"/>
      </w:pPr>
      <w:r>
        <w:t>Slijedom navedenog, budući da je stečajni dužnik nesposoban za plaćanje  duže od 60 dana te su ispunjeni razlozi predviđeni člankom 6. Stečajnog zakona (NN 71/15,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w:t>
      </w:r>
      <w:r w:rsidR="00FD3A97">
        <w:t xml:space="preserve">g postupka u iznosu od </w:t>
      </w:r>
      <w:r w:rsidR="00672685">
        <w:t>21.467,50</w:t>
      </w:r>
      <w:r>
        <w:t xml:space="preserve"> kn.</w:t>
      </w:r>
    </w:p>
    <w:p w:rsidRDefault="006A4120" w:rsidP="00016FC8" w:rsidR="006A4120">
      <w:pPr>
        <w:jc w:val="both"/>
      </w:pPr>
    </w:p>
    <w:p w:rsidRDefault="007A1F0E" w:rsidP="009561AB" w:rsidR="009561AB">
      <w:pPr>
        <w:ind w:firstLine="708"/>
        <w:jc w:val="both"/>
        <w:rPr>
          <w:color w:val="000000"/>
        </w:rPr>
      </w:pPr>
      <w:r>
        <w:t>Z</w:t>
      </w:r>
      <w:r w:rsidR="00F36EFD">
        <w:t xml:space="preserve">akonski zastupnik RH po ŽDO Osijek </w:t>
      </w:r>
      <w:r w:rsidR="009561AB">
        <w:t xml:space="preserve">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016FC8">
        <w:rPr>
          <w:color w:val="000000"/>
        </w:rPr>
        <w:t xml:space="preserve"> </w:t>
      </w:r>
      <w:r w:rsidR="00D07082">
        <w:rPr>
          <w:color w:val="000000"/>
        </w:rPr>
        <w:t>s</w:t>
      </w:r>
      <w:r w:rsidR="00B72A40">
        <w:rPr>
          <w:color w:val="000000"/>
        </w:rPr>
        <w:t>e s istim</w:t>
      </w:r>
      <w:r w:rsidR="009561AB">
        <w:rPr>
          <w:color w:val="000000"/>
        </w:rPr>
        <w:t>.</w:t>
      </w:r>
    </w:p>
    <w:p w:rsidRDefault="00A81386" w:rsidP="00016FC8" w:rsidR="00A81386">
      <w:pPr>
        <w:jc w:val="both"/>
      </w:pPr>
    </w:p>
    <w:p w:rsidRDefault="00AE3E00" w:rsidP="00016FC8" w:rsidR="00A81386">
      <w:pPr>
        <w:ind w:firstLine="708"/>
        <w:jc w:val="both"/>
      </w:pPr>
      <w:r>
        <w:t xml:space="preserve">Nakon bezuspješnog proteka </w:t>
      </w:r>
      <w:r w:rsidR="00A81386">
        <w:t xml:space="preserve">roka za uplatu zatraženoga predujma troškova, te uvida u dokumentaciju u spisu i to Izvadak </w:t>
      </w:r>
      <w:r w:rsidR="007E7608">
        <w:t>iz sudskog registra</w:t>
      </w:r>
      <w:r w:rsidR="004B4D6B">
        <w:t>,</w:t>
      </w:r>
      <w:r w:rsidR="00860DDD">
        <w:t xml:space="preserve">Prijedlog </w:t>
      </w:r>
      <w:r w:rsidR="008802C0">
        <w:t xml:space="preserve"> FINE Zagreb RC </w:t>
      </w:r>
      <w:r w:rsidR="00F8098B" w:rsidRPr="00016FC8">
        <w:t>Zagreb Podružnica Zagreb</w:t>
      </w:r>
      <w:r w:rsidR="006015D4" w:rsidRPr="00016FC8">
        <w:t>, b</w:t>
      </w:r>
      <w:r w:rsidR="00F8098B" w:rsidRPr="00016FC8">
        <w:t xml:space="preserve">roj dana neprekidne blokade: </w:t>
      </w:r>
      <w:r w:rsidR="00672685" w:rsidRPr="00016FC8">
        <w:t>120</w:t>
      </w:r>
      <w:r w:rsidR="00D74D2B">
        <w:t xml:space="preserve"> </w:t>
      </w:r>
      <w:r>
        <w:t>izvješće privremenog steč</w:t>
      </w:r>
      <w:r w:rsidR="00672685">
        <w:t xml:space="preserve">ajnog upravitelja Vlado Šokac  (list spisa 9 i 10 </w:t>
      </w:r>
      <w:r>
        <w:t>),</w:t>
      </w:r>
      <w:r w:rsidR="00F8098B">
        <w:t xml:space="preserve">potvrda o blokadi računa i </w:t>
      </w:r>
      <w:r w:rsidR="00672685">
        <w:t>novčanih sredstava (list spisa 7</w:t>
      </w:r>
      <w:r w:rsidR="00F8098B">
        <w:t>),</w:t>
      </w:r>
      <w:r w:rsidR="00D807E7">
        <w:t xml:space="preserve">) </w:t>
      </w:r>
      <w:r w:rsidR="00A81386">
        <w:t xml:space="preserve">sud je utvrdio da postoji stečajni razlog predviđen zakonom (čl. 6. st. 2. SZ-a), da je predlagatelj ovlašten za podnošenje predmetnog prijedloga </w:t>
      </w:r>
      <w:r w:rsidR="00A81386" w:rsidRPr="00EA735A">
        <w:t>(</w:t>
      </w:r>
      <w:r w:rsidR="00A81386">
        <w:t>čl. 1</w:t>
      </w:r>
      <w:r w:rsidR="00835C71">
        <w:t>6</w:t>
      </w:r>
      <w:r w:rsidR="00A81386">
        <w:t xml:space="preserve">. </w:t>
      </w:r>
      <w:r w:rsidR="00835C71">
        <w:t>i</w:t>
      </w:r>
      <w:r w:rsidR="00A81386">
        <w:t xml:space="preserve"> 1</w:t>
      </w:r>
      <w:r w:rsidR="00835C71">
        <w:t>09</w:t>
      </w:r>
      <w:r w:rsidR="00A81386">
        <w:t xml:space="preserve">. </w:t>
      </w:r>
      <w:r w:rsidR="00A81386" w:rsidRPr="00EA735A">
        <w:t>SZ-a)</w:t>
      </w:r>
      <w:r w:rsidR="00A81386">
        <w:t>, da dužnik nema imovinu koja bi ušla u stečajnu masu, te je sud temeljem čl. 132. SZ-a odlučio kao u izreci.</w:t>
      </w:r>
    </w:p>
    <w:p w:rsidRDefault="008F1B01" w:rsidP="00016FC8" w:rsidR="008F1B01">
      <w:pPr>
        <w:ind w:firstLine="708"/>
        <w:jc w:val="both"/>
      </w:pPr>
    </w:p>
    <w:p w:rsidRDefault="008F1B01" w:rsidP="008F1B01" w:rsidR="008F1B01">
      <w:pPr>
        <w:pStyle w:val="Tijeloteksta"/>
        <w:jc w:val="center"/>
      </w:pPr>
      <w:r w:rsidRPr="00CE5270">
        <w:t xml:space="preserve">U Osijeku </w:t>
      </w:r>
      <w:r w:rsidR="00672685">
        <w:t xml:space="preserve"> </w:t>
      </w:r>
      <w:r w:rsidR="00016FC8">
        <w:t>28. studenog</w:t>
      </w:r>
      <w:r w:rsidR="00AE3E00">
        <w:t xml:space="preserve"> </w:t>
      </w:r>
      <w:r w:rsidR="00B26BED" w:rsidRPr="00B26BED">
        <w:t xml:space="preserve"> </w:t>
      </w:r>
      <w:r w:rsidRPr="006E0DC4">
        <w:t>2018</w:t>
      </w:r>
      <w:r w:rsidRPr="00CE5270">
        <w:t xml:space="preserve">. </w:t>
      </w:r>
    </w:p>
    <w:p w:rsidRDefault="008F1B01" w:rsidP="008F1B01" w:rsidR="008F1B01" w:rsidRPr="00CE5270">
      <w:pPr>
        <w:pStyle w:val="Tijeloteksta"/>
        <w:jc w:val="center"/>
      </w:pPr>
    </w:p>
    <w:p w:rsidRDefault="00016FC8" w:rsidP="008F1B01" w:rsidR="008F1B01" w:rsidRPr="00CE5270">
      <w:pPr>
        <w:pStyle w:val="Tijeloteksta"/>
      </w:pPr>
      <w:r>
        <w:tab/>
      </w:r>
      <w:r>
        <w:tab/>
      </w:r>
      <w:r>
        <w:tab/>
      </w:r>
      <w:r>
        <w:tab/>
      </w:r>
      <w:r>
        <w:tab/>
      </w:r>
      <w:r>
        <w:tab/>
      </w:r>
      <w:r>
        <w:tab/>
        <w:t>STEČAJNI SUDAC</w:t>
      </w:r>
    </w:p>
    <w:p w:rsidRDefault="008F1B01" w:rsidP="008F1B01" w:rsidR="008F1B01">
      <w:pPr>
        <w:pStyle w:val="Tijeloteksta"/>
      </w:pPr>
      <w:r>
        <w:rPr>
          <w:b/>
          <w:bCs/>
        </w:rPr>
        <w:tab/>
      </w:r>
      <w:r>
        <w:rPr>
          <w:b/>
          <w:bCs/>
        </w:rPr>
        <w:tab/>
      </w:r>
      <w:r>
        <w:rPr>
          <w:b/>
          <w:bCs/>
        </w:rPr>
        <w:tab/>
      </w:r>
      <w:r>
        <w:rPr>
          <w:b/>
          <w:bCs/>
        </w:rPr>
        <w:tab/>
      </w:r>
      <w:r w:rsidR="00016FC8">
        <w:rPr>
          <w:b/>
          <w:bCs/>
        </w:rPr>
        <w:t xml:space="preserve">         </w:t>
      </w:r>
      <w:r w:rsidR="00653F29">
        <w:rPr>
          <w:b/>
          <w:bCs/>
        </w:rPr>
        <w:t xml:space="preserve">                    </w:t>
      </w:r>
      <w:r w:rsidR="00016FC8">
        <w:rPr>
          <w:b/>
          <w:bCs/>
        </w:rPr>
        <w:t xml:space="preserve">  </w:t>
      </w:r>
      <w:r w:rsidR="00AE3E00">
        <w:t>Jadranka Pajur Vranješ</w:t>
      </w:r>
      <w:r w:rsidR="00653F29">
        <w:t xml:space="preserve"> v.r.</w:t>
      </w:r>
    </w:p>
    <w:p w:rsidRDefault="008F1B01" w:rsidP="008F1B01" w:rsidR="008F1B01" w:rsidRPr="00653F29">
      <w:pPr>
        <w:pStyle w:val="Tijeloteksta"/>
        <w:rPr>
          <w:sz w:val="20"/>
          <w:szCs w:val="20"/>
        </w:rPr>
      </w:pPr>
      <w:r w:rsidRPr="00653F29">
        <w:rPr>
          <w:bCs/>
          <w:sz w:val="20"/>
          <w:szCs w:val="20"/>
        </w:rPr>
        <w:t>UPUTA O PRAVNOM LIJEKU:</w:t>
      </w:r>
    </w:p>
    <w:p w:rsidRDefault="008F1B01" w:rsidP="008F1B01" w:rsidR="008F1B01" w:rsidRPr="00653F29">
      <w:pPr>
        <w:pStyle w:val="Tijeloteksta"/>
        <w:rPr>
          <w:bCs/>
          <w:sz w:val="20"/>
          <w:szCs w:val="20"/>
        </w:rPr>
      </w:pPr>
      <w:r w:rsidRPr="00653F29">
        <w:rPr>
          <w:bCs/>
          <w:sz w:val="20"/>
          <w:szCs w:val="20"/>
        </w:rPr>
        <w:t>Protiv ovog rješenja može nezadovoljna stranka uložiti žalbu Visokom trgovačkom sudu Republike Hrvatske u Zagrebu u roku od 8 dana pismeno u 3 primjerka putem ovog suda.</w:t>
      </w:r>
    </w:p>
    <w:p w:rsidRDefault="008F1B01" w:rsidP="008F1B01" w:rsidR="008F1B01" w:rsidRPr="00653F29">
      <w:pPr>
        <w:pStyle w:val="Tijeloteksta"/>
        <w:rPr>
          <w:bCs/>
          <w:sz w:val="20"/>
          <w:szCs w:val="20"/>
        </w:rPr>
      </w:pPr>
    </w:p>
    <w:p w:rsidRDefault="00653F29" w:rsidP="00653F29" w:rsidR="00653F29">
      <w:pPr>
        <w:ind w:firstLine="708" w:left="3540"/>
        <w:jc w:val="both"/>
        <w:rPr>
          <w:sz w:val="22"/>
          <w:szCs w:val="22"/>
        </w:rPr>
      </w:pPr>
      <w:r>
        <w:rPr>
          <w:sz w:val="22"/>
          <w:szCs w:val="22"/>
        </w:rPr>
        <w:t>Za točnost otpravka-ovlašteni službenik</w:t>
      </w:r>
    </w:p>
    <w:p w:rsidRDefault="00653F29" w:rsidP="004F707E" w:rsidR="00653F29">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Zvjezdana Kovačić</w:t>
      </w:r>
    </w:p>
    <w:p w:rsidRDefault="00653F29" w:rsidP="008F1B01" w:rsidR="00653F29">
      <w:pPr>
        <w:jc w:val="both"/>
      </w:pPr>
    </w:p>
    <w:sectPr w:rsidSect="00E9518F" w:rsidR="00653F29">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25EA" w:rsidR="00D825EA">
      <w:r>
        <w:separator/>
      </w:r>
    </w:p>
  </w:endnote>
  <w:endnote w:id="0" w:type="continuationSeparator">
    <w:p w:rsidRDefault="00D825EA" w:rsidR="00D825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25EA" w:rsidR="00D825EA">
      <w:r>
        <w:separator/>
      </w:r>
    </w:p>
  </w:footnote>
  <w:footnote w:id="0" w:type="continuationSeparator">
    <w:p w:rsidRDefault="00D825EA" w:rsidR="00D825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110C"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110C"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separate"/>
    </w:r>
    <w:r w:rsidR="00055D43">
      <w:rPr>
        <w:rStyle w:val="Brojstranice"/>
        <w:noProof/>
      </w:rPr>
      <w:t>3</w:t>
    </w:r>
    <w:r>
      <w:rPr>
        <w:rStyle w:val="Brojstranice"/>
      </w:rPr>
      <w:fldChar w:fldCharType="end"/>
    </w:r>
  </w:p>
  <w:p w:rsidRDefault="00C05143" w:rsidP="00C05143" w:rsidR="00A4485C">
    <w:pPr>
      <w:pStyle w:val="Zaglavlje"/>
      <w:jc w:val="right"/>
    </w:pPr>
    <w:r>
      <w:t>9 St-719/18-8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0">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9"/>
  </w:num>
  <w:num w:numId="4">
    <w:abstractNumId w:val="11"/>
  </w:num>
  <w:num w:numId="5">
    <w:abstractNumId w:val="4"/>
  </w:num>
  <w:num w:numId="6">
    <w:abstractNumId w:val="10"/>
  </w:num>
  <w:num w:numId="7">
    <w:abstractNumId w:val="3"/>
  </w:num>
  <w:num w:numId="8">
    <w:abstractNumId w:val="7"/>
  </w:num>
  <w:num w:numId="9">
    <w:abstractNumId w:val="8"/>
  </w:num>
  <w:num w:numId="10">
    <w:abstractNumId w:val="2"/>
  </w:num>
  <w:num w:numId="11">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2F1"/>
    <w:rsid w:val="00001615"/>
    <w:rsid w:val="000016F7"/>
    <w:rsid w:val="00001EAF"/>
    <w:rsid w:val="000026FC"/>
    <w:rsid w:val="00002C36"/>
    <w:rsid w:val="00003118"/>
    <w:rsid w:val="00004186"/>
    <w:rsid w:val="00005FC5"/>
    <w:rsid w:val="00012628"/>
    <w:rsid w:val="0001459D"/>
    <w:rsid w:val="00015D1F"/>
    <w:rsid w:val="00016FC8"/>
    <w:rsid w:val="0002036A"/>
    <w:rsid w:val="00020AF7"/>
    <w:rsid w:val="00021048"/>
    <w:rsid w:val="000267D3"/>
    <w:rsid w:val="00026A5A"/>
    <w:rsid w:val="00026EA4"/>
    <w:rsid w:val="00027CF2"/>
    <w:rsid w:val="000376CB"/>
    <w:rsid w:val="00040A11"/>
    <w:rsid w:val="00043D09"/>
    <w:rsid w:val="00045AA7"/>
    <w:rsid w:val="00050374"/>
    <w:rsid w:val="00053747"/>
    <w:rsid w:val="0005414C"/>
    <w:rsid w:val="0005461F"/>
    <w:rsid w:val="000549E2"/>
    <w:rsid w:val="00055D43"/>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075B0"/>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332"/>
    <w:rsid w:val="00247C23"/>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1E8"/>
    <w:rsid w:val="00300B54"/>
    <w:rsid w:val="00300D3D"/>
    <w:rsid w:val="00302AAF"/>
    <w:rsid w:val="00303D2C"/>
    <w:rsid w:val="0031110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A21"/>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010D"/>
    <w:rsid w:val="004F3B75"/>
    <w:rsid w:val="004F5283"/>
    <w:rsid w:val="004F64FE"/>
    <w:rsid w:val="004F6788"/>
    <w:rsid w:val="004F74FC"/>
    <w:rsid w:val="005012CB"/>
    <w:rsid w:val="00501F94"/>
    <w:rsid w:val="00502A7A"/>
    <w:rsid w:val="00502FCC"/>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3F29"/>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72685"/>
    <w:rsid w:val="006805A0"/>
    <w:rsid w:val="00680628"/>
    <w:rsid w:val="006816F1"/>
    <w:rsid w:val="00682D90"/>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284"/>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1FE2"/>
    <w:rsid w:val="00752BA1"/>
    <w:rsid w:val="00752C83"/>
    <w:rsid w:val="0075466B"/>
    <w:rsid w:val="0075567E"/>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77E82"/>
    <w:rsid w:val="00784FB2"/>
    <w:rsid w:val="007931B5"/>
    <w:rsid w:val="007932B0"/>
    <w:rsid w:val="00794235"/>
    <w:rsid w:val="00794A1C"/>
    <w:rsid w:val="00795040"/>
    <w:rsid w:val="00797544"/>
    <w:rsid w:val="00797989"/>
    <w:rsid w:val="007A044F"/>
    <w:rsid w:val="007A1B3A"/>
    <w:rsid w:val="007A1F0E"/>
    <w:rsid w:val="007A279F"/>
    <w:rsid w:val="007A3EB5"/>
    <w:rsid w:val="007A5D08"/>
    <w:rsid w:val="007A7302"/>
    <w:rsid w:val="007A7C9D"/>
    <w:rsid w:val="007B2CAE"/>
    <w:rsid w:val="007B472B"/>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14B"/>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02C0"/>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683"/>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57C"/>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E9A"/>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0"/>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3FC4"/>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3AF1"/>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143"/>
    <w:rsid w:val="00C05FA9"/>
    <w:rsid w:val="00C06D94"/>
    <w:rsid w:val="00C070A9"/>
    <w:rsid w:val="00C105B2"/>
    <w:rsid w:val="00C11B3F"/>
    <w:rsid w:val="00C13A4F"/>
    <w:rsid w:val="00C15261"/>
    <w:rsid w:val="00C15389"/>
    <w:rsid w:val="00C1708C"/>
    <w:rsid w:val="00C1794D"/>
    <w:rsid w:val="00C202A7"/>
    <w:rsid w:val="00C2091D"/>
    <w:rsid w:val="00C220E1"/>
    <w:rsid w:val="00C32BA0"/>
    <w:rsid w:val="00C32E4A"/>
    <w:rsid w:val="00C34901"/>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273"/>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07E7"/>
    <w:rsid w:val="00D825EA"/>
    <w:rsid w:val="00D82937"/>
    <w:rsid w:val="00D82D9E"/>
    <w:rsid w:val="00D8404C"/>
    <w:rsid w:val="00D843CA"/>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6E8F"/>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2F93"/>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0EB"/>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36EFD"/>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098B"/>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9AB"/>
    <w:rsid w:val="00FB2DB8"/>
    <w:rsid w:val="00FB319F"/>
    <w:rsid w:val="00FC1EA3"/>
    <w:rsid w:val="00FC7CA5"/>
    <w:rsid w:val="00FD0EFD"/>
    <w:rsid w:val="00FD2FD5"/>
    <w:rsid w:val="00FD3836"/>
    <w:rsid w:val="00FD3A97"/>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055D43"/>
    <w:rPr>
      <w:color w:val="808080"/>
      <w:bdr w:space="0" w:sz="0" w:color="auto" w:val="none"/>
      <w:shd w:fill="CCFFFF" w:color="auto" w:val="clear"/>
    </w:rPr>
  </w:style>
  <w:style w:customStyle="true" w:styleId="eSPISCCParagraphDefaultFont" w:type="character">
    <w:name w:val="eSPIS_CC_Paragraph Default Font"/>
    <w:basedOn w:val="Zadanifontodlomka"/>
    <w:rsid w:val="00055D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D43"/>
    <w:rPr>
      <w:bdr w:space="0" w:sz="0" w:color="auto" w:val="none"/>
      <w:shd w:fill="FFFFCC" w:color="auto" w:val="clear"/>
      <w:lang w:val="hr-HR"/>
    </w:rPr>
  </w:style>
  <w:style w:customStyle="true" w:styleId="PozadinaSvijetloCrvena" w:type="character">
    <w:name w:val="Pozadina_SvijetloCrvena"/>
    <w:basedOn w:val="eSPISCCParagraphDefaultFont"/>
    <w:rsid w:val="00055D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D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055D43"/>
    <w:rPr>
      <w:color w:val="808080"/>
      <w:bdr w:color="auto" w:space="0" w:sz="0" w:val="none"/>
      <w:shd w:color="auto" w:fill="CCFFFF" w:val="clear"/>
    </w:rPr>
  </w:style>
  <w:style w:customStyle="1" w:styleId="eSPISCCParagraphDefaultFont" w:type="character">
    <w:name w:val="eSPIS_CC_Paragraph Default Font"/>
    <w:basedOn w:val="Zadanifontodlomka"/>
    <w:rsid w:val="00055D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D43"/>
    <w:rPr>
      <w:bdr w:color="auto" w:space="0" w:sz="0" w:val="none"/>
      <w:shd w:color="auto" w:fill="FFFFCC" w:val="clear"/>
      <w:lang w:val="hr-HR"/>
    </w:rPr>
  </w:style>
  <w:style w:customStyle="1" w:styleId="PozadinaSvijetloCrvena" w:type="character">
    <w:name w:val="Pozadina_SvijetloCrvena"/>
    <w:basedOn w:val="eSPISCCParagraphDefaultFont"/>
    <w:rsid w:val="00055D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D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St-719/2018</izvorni_sadrzaj>
    <derivirana_varijabla naziv="DomainObject.Predmet.OznakaBroj_1">St-719/2018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ŽIZL ČUČA S j.d.o.o. za ugostiteljstvo</izvorni_sadrzaj>
    <derivirana_varijabla naziv="DomainObject.Predmet.ProtustrankaFormated_1">  ŽIZL ČUČA S j.d.o.o. za ugostiteljstvo</derivirana_varijabla>
  </DomainObject.Predmet.ProtustrankaFormated>
  <DomainObject.Predmet.ProtustrankaFormatedOIB>
    <izvorni_sadrzaj>  ŽIZL ČUČA S j.d.o.o. za ugostiteljstvo, OIB 88627403509</izvorni_sadrzaj>
    <derivirana_varijabla naziv="DomainObject.Predmet.ProtustrankaFormatedOIB_1">  ŽIZL ČUČA S j.d.o.o. za ugostiteljstvo, OIB 88627403509</derivirana_varijabla>
  </DomainObject.Predmet.ProtustrankaFormatedOIB>
  <DomainObject.Predmet.ProtustrankaFormatedWithAdress>
    <izvorni_sadrzaj> ŽIZL ČUČA S j.d.o.o. za ugostiteljstvo, Gornja Reka 209, 10450 Gornja Reka</izvorni_sadrzaj>
    <derivirana_varijabla naziv="DomainObject.Predmet.ProtustrankaFormatedWithAdress_1"> ŽIZL ČUČA S j.d.o.o. za ugostiteljstvo, Gornja Reka 209, 10450 Gornja Reka</derivirana_varijabla>
  </DomainObject.Predmet.ProtustrankaFormatedWithAdress>
  <DomainObject.Predmet.ProtustrankaFormatedWithAdressOIB>
    <izvorni_sadrzaj> ŽIZL ČUČA S j.d.o.o. za ugostiteljstvo, OIB 88627403509, Gornja Reka 209, 10450 Gornja Reka</izvorni_sadrzaj>
    <derivirana_varijabla naziv="DomainObject.Predmet.ProtustrankaFormatedWithAdressOIB_1"> ŽIZL ČUČA S j.d.o.o. za ugostiteljstvo, OIB 88627403509, Gornja Reka 209, 10450 Gornja Reka</derivirana_varijabla>
  </DomainObject.Predmet.ProtustrankaFormatedWithAdressOIB>
  <DomainObject.Predmet.ProtustrankaWithAdress>
    <izvorni_sadrzaj>ŽIZL ČUČA S j.d.o.o. za ugostiteljstvo Gornja Reka 209, 10450 Gornja Reka</izvorni_sadrzaj>
    <derivirana_varijabla naziv="DomainObject.Predmet.ProtustrankaWithAdress_1">ŽIZL ČUČA S j.d.o.o. za ugostiteljstvo Gornja Reka 209, 10450 Gornja Reka</derivirana_varijabla>
  </DomainObject.Predmet.ProtustrankaWithAdress>
  <DomainObject.Predmet.ProtustrankaWithAdressOIB>
    <izvorni_sadrzaj>ŽIZL ČUČA S j.d.o.o. za ugostiteljstvo, OIB 88627403509, Gornja Reka 209, 10450 Gornja Reka</izvorni_sadrzaj>
    <derivirana_varijabla naziv="DomainObject.Predmet.ProtustrankaWithAdressOIB_1">ŽIZL ČUČA S j.d.o.o. za ugostiteljstvo, OIB 88627403509, Gornja Reka 209, 10450 Gornja Reka</derivirana_varijabla>
  </DomainObject.Predmet.ProtustrankaWithAdressOIB>
  <DomainObject.Predmet.ProtustrankaNazivFormated>
    <izvorni_sadrzaj>ŽIZL ČUČA S j.d.o.o. za ugostiteljstvo</izvorni_sadrzaj>
    <derivirana_varijabla naziv="DomainObject.Predmet.ProtustrankaNazivFormated_1">ŽIZL ČUČA S j.d.o.o. za ugostiteljstvo</derivirana_varijabla>
  </DomainObject.Predmet.ProtustrankaNazivFormated>
  <DomainObject.Predmet.ProtustrankaNazivFormatedOIB>
    <izvorni_sadrzaj>ŽIZL ČUČA S j.d.o.o. za ugostiteljstvo, OIB 88627403509</izvorni_sadrzaj>
    <derivirana_varijabla naziv="DomainObject.Predmet.ProtustrankaNazivFormatedOIB_1">ŽIZL ČUČA S j.d.o.o. za ugostiteljstvo, OIB 88627403509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ŽIZL ČUČA S j.d.o.o. za ugostiteljstvo</item>
    </izvorni_sadrzaj>
    <derivirana_varijabla naziv="DomainObject.Predmet.ProtuStrankaListFormated_1">
      <item>ŽIZL ČUČA S j.d.o.o. za ugostiteljstvo</item>
    </derivirana_varijabla>
  </DomainObject.Predmet.ProtuStrankaListFormated>
  <DomainObject.Predmet.ProtuStrankaListFormatedOIB>
    <izvorni_sadrzaj>
      <item>ŽIZL ČUČA S j.d.o.o. za ugostiteljstvo, OIB 88627403509</item>
    </izvorni_sadrzaj>
    <derivirana_varijabla naziv="DomainObject.Predmet.ProtuStrankaListFormatedOIB_1">
      <item>ŽIZL ČUČA S j.d.o.o. za ugostiteljstvo, OIB 88627403509</item>
    </derivirana_varijabla>
  </DomainObject.Predmet.ProtuStrankaListFormatedOIB>
  <DomainObject.Predmet.ProtuStrankaListFormatedWithAdress>
    <izvorni_sadrzaj>
      <item>ŽIZL ČUČA S j.d.o.o. za ugostiteljstvo, Gornja Reka 209, 10450 Gornja Reka</item>
    </izvorni_sadrzaj>
    <derivirana_varijabla naziv="DomainObject.Predmet.ProtuStrankaListFormatedWithAdress_1">
      <item>ŽIZL ČUČA S j.d.o.o. za ugostiteljstvo, Gornja Reka 209, 10450 Gornja Reka</item>
    </derivirana_varijabla>
  </DomainObject.Predmet.ProtuStrankaListFormatedWithAdress>
  <DomainObject.Predmet.ProtuStrankaListFormatedWithAdressOIB>
    <izvorni_sadrzaj>
      <item>ŽIZL ČUČA S j.d.o.o. za ugostiteljstvo, OIB 88627403509, Gornja Reka 209, 10450 Gornja Reka</item>
    </izvorni_sadrzaj>
    <derivirana_varijabla naziv="DomainObject.Predmet.ProtuStrankaListFormatedWithAdressOIB_1">
      <item>ŽIZL ČUČA S j.d.o.o. za ugostiteljstvo, OIB 88627403509, Gornja Reka 209, 10450 Gornja Reka</item>
    </derivirana_varijabla>
  </DomainObject.Predmet.ProtuStrankaListFormatedWithAdressOIB>
  <DomainObject.Predmet.ProtuStrankaListNazivFormated>
    <izvorni_sadrzaj>
      <item>ŽIZL ČUČA S j.d.o.o. za ugostiteljstvo</item>
    </izvorni_sadrzaj>
    <derivirana_varijabla naziv="DomainObject.Predmet.ProtuStrankaListNazivFormated_1">
      <item>ŽIZL ČUČA S j.d.o.o. za ugostiteljstvo</item>
    </derivirana_varijabla>
  </DomainObject.Predmet.ProtuStrankaListNazivFormated>
  <DomainObject.Predmet.ProtuStrankaListNazivFormatedOIB>
    <izvorni_sadrzaj>
      <item>ŽIZL ČUČA S j.d.o.o. za ugostiteljstvo, OIB 88627403509</item>
    </izvorni_sadrzaj>
    <derivirana_varijabla naziv="DomainObject.Predmet.ProtuStrankaListNazivFormatedOIB_1">
      <item>ŽIZL ČUČA S j.d.o.o. za ugostiteljstvo, OIB 88627403509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ŽIZL ČUČA S j.d.o.o. za ugostiteljstvo</izvorni_sadrzaj>
    <derivirana_varijabla naziv="DomainObject.Predmet.ProtustrankaIDrugi_1">ŽIZL ČUČA S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ŽIZL ČUČA S j.d.o.o. za ugostiteljstvo, OIB 88627403509, Gornja Reka 209, 10450 Gornja Reka</izvorni_sadrzaj>
    <derivirana_varijabla naziv="DomainObject.Predmet.ProtustrankaIDrugiAdressOIB_1">ŽIZL ČUČA S j.d.o.o. za ugostiteljstvo, OIB 88627403509, Gornja Reka 209, 10450 Gornja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ŽIZL ČUČA S j.d.o.o. za ugostiteljstvo</item>
      <item>FINA Regionalni centar Zagreb</item>
    </izvorni_sadrzaj>
    <derivirana_varijabla naziv="DomainObject.Predmet.SudioniciListNaziv_1">
      <item>ŽIZL ČUČA S j.d.o.o. za ugostiteljstvo</item>
      <item>FINA Regionalni centar Zagreb</item>
    </derivirana_varijabla>
  </DomainObject.Predmet.SudioniciListNaziv>
  <DomainObject.Predmet.SudioniciListAdressOIB>
    <izvorni_sadrzaj>
      <item>ŽIZL ČUČA S j.d.o.o. za ugostiteljstvo, OIB 88627403509, Gornja Reka 209,10450 Gornja Reka</item>
      <item>FINA Regionalni centar Zagreb, OIB 85821130368, Trg svibanjskih žrtava 1995. br. 1,10000 Zagreb</item>
    </izvorni_sadrzaj>
    <derivirana_varijabla naziv="DomainObject.Predmet.SudioniciListAdressOIB_1">
      <item>ŽIZL ČUČA S j.d.o.o. za ugostiteljstvo, OIB 88627403509, Gornja Reka 209,10450 Gornja Reka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88627403509</item>
      <item>, OIB 85821130368</item>
    </izvorni_sadrzaj>
    <derivirana_varijabla naziv="DomainObject.Predmet.SudioniciListNazivOIB_1">
      <item>, OIB 88627403509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Vlado Šokac, OIB 95457319937, Fiskulturna 12, Belišće Bistrinci</item>
    </izvorni_sadrzaj>
    <derivirana_varijabla naziv="DomainObject.Predmet.StecajniUpraviteljiListAddressOIB_1">
      <item>Vlado Šokac, OIB 95457319937, Fiskulturna 12, Belišće Bistrinci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St-719/2018-2</izvorni_sadrzaj>
    <derivirana_varijabla naziv="DomainObject.PredzadnjaOdlukaIzPredmeta.Oznaka_1">St-719/2018-2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627933-CE6A-4EAF-95EA-BE71D1C451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773</properties:Words>
  <properties:Characters>4324</properties:Characters>
  <properties:Lines>97</properties:Lines>
  <properties:Paragraphs>31</properties:Paragraphs>
  <properties:TotalTime>238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2018-11-26T07:56:00Z</dcterms:created>
  <dc:creator>banka</dc:creator>
  <cp:lastModifiedBy>Zvjezdana Kovačić</cp:lastModifiedBy>
  <cp:lastPrinted>2018-11-28T12:45:00Z</cp:lastPrinted>
  <dcterms:modified xmlns:xsi="http://www.w3.org/2001/XMLSchema-instance" xsi:type="dcterms:W3CDTF">2018-11-28T12:48:00Z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(St-719-18 - OTVARANJE I ZAKLJUČENJE.docx)</vt:lpwstr>
  </prop:property>
  <prop:property name="CC_coloring" pid="4" fmtid="{D5CDD505-2E9C-101B-9397-08002B2CF9AE}">
    <vt:bool>true</vt:bool>
  </prop:property>
  <prop:property name="BrojStranica" pid="5" fmtid="{D5CDD505-2E9C-101B-9397-08002B2CF9AE}">
    <vt:i4>3</vt:i4>
  </prop:property>
</prop:Properties>
</file>