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7ed3" w14:paraId="a967ed3" w:rsidRDefault="0073640C" w:rsidR="00934BB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St-4413/15-5</w:t>
      </w:r>
    </w:p>
    <w:p w:rsidRDefault="0073640C" w:rsidR="00934BB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B715F" w:rsidR="00934BB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BBA" w:rsidR="00934BBA">
      <w:pPr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73640C" w:rsidR="00934BB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73640C" w:rsidR="00934BB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73640C" w:rsidR="00934BB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934BBA" w:rsidR="00934BBA">
      <w:pPr>
        <w:jc w:val="center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St-4413/15, temeljem odredbe čl.430. Stečajnog zakona (NN br. 71/15),  dana  17. prosinca 2015., objavljuje </w:t>
      </w:r>
    </w:p>
    <w:p w:rsidRDefault="00934BBA" w:rsidR="00934BBA">
      <w:pPr>
        <w:jc w:val="both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34BBA" w:rsidR="00934BBA">
      <w:pPr>
        <w:jc w:val="center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NOEGEL MONTAGETECHNIK d.o.o. Zagreb, Požarinje 16, OIB:15607571804, MBS:080204526.</w:t>
      </w:r>
    </w:p>
    <w:p w:rsidRDefault="00934BBA" w:rsidR="00934BB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1.476.239,90 kn.</w:t>
      </w:r>
    </w:p>
    <w:p w:rsidRDefault="00934BBA" w:rsidR="00934BB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934BBA" w:rsidR="00934BB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34BBA" w:rsidR="00934BB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73640C" w:rsidR="00934BB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73640C" w:rsidR="00934BB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934BBA" w:rsidR="00934BB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934BBA" w:rsidR="00934BBA">
      <w:pPr>
        <w:jc w:val="both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73640C" w:rsidR="00934BB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934BBA" w:rsidR="00934BBA">
      <w:pPr>
        <w:jc w:val="right"/>
        <w:rPr>
          <w:rFonts w:hAnsi="Times New Roman" w:ascii="Times New Roman"/>
          <w:szCs w:val="24"/>
          <w:lang w:val="hr-HR"/>
        </w:rPr>
      </w:pPr>
    </w:p>
    <w:p w:rsidRDefault="00934BBA" w:rsidR="00934BBA">
      <w:pPr>
        <w:jc w:val="right"/>
        <w:rPr>
          <w:rFonts w:hAnsi="Times New Roman" w:ascii="Times New Roman"/>
          <w:szCs w:val="24"/>
          <w:lang w:val="hr-HR"/>
        </w:rPr>
      </w:pPr>
    </w:p>
    <w:p w:rsidRDefault="0073640C" w:rsidR="00934BB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73640C" w:rsidR="00934B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73640C" w:rsidR="0073640C"/>
    <w:sectPr w:rsidR="0073640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3DC"/>
    <w:rsid w:val="004B715F"/>
    <w:rsid w:val="0073640C"/>
    <w:rsid w:val="008463DC"/>
    <w:rsid w:val="00934BBA"/>
    <w:rsid w:val="009D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1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0B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0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D1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0B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D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0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St-4413/2015</izvorni_sadrzaj>
    <derivirana_varijabla naziv="DomainObject.Predmet.OznakaBroj_1">St-4413/2015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NOEGEL MONTAGETECHNIK d.o.o.</izvorni_sadrzaj>
    <derivirana_varijabla naziv="DomainObject.Predmet.ProtustrankaFormated_1">  NOEGEL MONTAGETECHNIK d.o.o.</derivirana_varijabla>
  </DomainObject.Predmet.ProtustrankaFormated>
  <DomainObject.Predmet.ProtustrankaFormatedOIB>
    <izvorni_sadrzaj>  NOEGEL MONTAGETECHNIK d.o.o., OIB 15607571804</izvorni_sadrzaj>
    <derivirana_varijabla naziv="DomainObject.Predmet.ProtustrankaFormatedOIB_1">  NOEGEL MONTAGETECHNIK d.o.o., OIB 15607571804</derivirana_varijabla>
  </DomainObject.Predmet.ProtustrankaFormatedOIB>
  <DomainObject.Predmet.ProtustrankaFormatedWithAdress>
    <izvorni_sadrzaj> NOEGEL MONTAGETECHNIK d.o.o., Požarinje 16, 10000 Zagreb</izvorni_sadrzaj>
    <derivirana_varijabla naziv="DomainObject.Predmet.ProtustrankaFormatedWithAdress_1"> NOEGEL MONTAGETECHNIK d.o.o., Požarinje 16, 10000 Zagreb</derivirana_varijabla>
  </DomainObject.Predmet.ProtustrankaFormatedWithAdress>
  <DomainObject.Predmet.ProtustrankaFormatedWithAdressOIB>
    <izvorni_sadrzaj> NOEGEL MONTAGETECHNIK d.o.o., OIB 15607571804, Požarinje 16, 10000 Zagreb</izvorni_sadrzaj>
    <derivirana_varijabla naziv="DomainObject.Predmet.ProtustrankaFormatedWithAdressOIB_1"> NOEGEL MONTAGETECHNIK d.o.o., OIB 15607571804, Požarinje 16, 10000 Zagreb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NOEGEL MONTAGETECHNIK d.o.o.</item>
    </izvorni_sadrzaj>
    <derivirana_varijabla naziv="DomainObject.Predmet.ProtuStrankaListFormated_1">
      <item>NOEGEL MONTAGETECHNIK d.o.o.</item>
    </derivirana_varijabla>
  </DomainObject.Predmet.ProtuStrankaListFormated>
  <DomainObject.Predmet.ProtuStrankaListFormatedOIB>
    <izvorni_sadrzaj>
      <item>NOEGEL MONTAGETECHNIK d.o.o., OIB 15607571804</item>
    </izvorni_sadrzaj>
    <derivirana_varijabla naziv="DomainObject.Predmet.ProtuStrankaListFormatedOIB_1">
      <item>NOEGEL MONTAGETECHNIK d.o.o., OIB 15607571804</item>
    </derivirana_varijabla>
  </DomainObject.Predmet.ProtuStrankaListFormatedOIB>
  <DomainObject.Predmet.ProtuStrankaListFormatedWithAdress>
    <izvorni_sadrzaj>
      <item>NOEGEL MONTAGETECHNIK d.o.o., Požarinje 16, 10000 Zagreb</item>
    </izvorni_sadrzaj>
    <derivirana_varijabla naziv="DomainObject.Predmet.ProtuStrankaListFormatedWithAdress_1">
      <item>NOEGEL MONTAGETECHNIK d.o.o., Požarinje 16, 10000 Zagreb</item>
    </derivirana_varijabla>
  </DomainObject.Predmet.ProtuStrankaListFormatedWithAdress>
  <DomainObject.Predmet.ProtuStrankaListFormatedWithAdressOIB>
    <izvorni_sadrzaj>
      <item>NOEGEL MONTAGETECHNIK d.o.o., OIB 15607571804, Požarinje 16, 10000 Zagreb</item>
    </izvorni_sadrzaj>
    <derivirana_varijabla naziv="DomainObject.Predmet.ProtuStrankaListFormatedWithAdressOIB_1">
      <item>NOEGEL MONTAGETECHNIK d.o.o., OIB 15607571804, Požarinje 16, 10000 Zagreb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</item>
    </izvorni_sadrzaj>
    <derivirana_varijabla naziv="DomainObject.Predmet.OstaliListFormated_1">
      <item>Stipe Čirko</item>
    </derivirana_varijabla>
  </DomainObject.Predmet.OstaliListFormated>
  <DomainObject.Predmet.OstaliListFormatedOIB>
    <izvorni_sadrzaj>
      <item>Stipe Čirko, OIB 90973079792</item>
    </izvorni_sadrzaj>
    <derivirana_varijabla naziv="DomainObject.Predmet.OstaliListFormatedOIB_1">
      <item>Stipe Čirko, OIB 90973079792</item>
    </derivirana_varijabla>
  </DomainObject.Predmet.OstaliListFormatedOIB>
  <DomainObject.Predmet.OstaliListFormatedWithAdress>
    <izvorni_sadrzaj>
      <item>Stipe Čirko, Požarinje 16, 10000 Zagreb</item>
    </izvorni_sadrzaj>
    <derivirana_varijabla naziv="DomainObject.Predmet.OstaliListFormatedWithAdress_1">
      <item>Stipe Čirko, Požarinje 16, 10000 Zagreb</item>
    </derivirana_varijabla>
  </DomainObject.Predmet.OstaliListFormatedWithAdress>
  <DomainObject.Predmet.OstaliListFormatedWithAdressOIB>
    <izvorni_sadrzaj>
      <item>Stipe Čirko, OIB 90973079792, Požarinje 16, 10000 Zagreb</item>
    </izvorni_sadrzaj>
    <derivirana_varijabla naziv="DomainObject.Predmet.OstaliListFormatedWithAdressOIB_1">
      <item>Stipe Čirko, OIB 90973079792, Požarinje 16, 10000 Zagreb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NOEGEL MONTAGETECHNIK d.o.o.</item>
      <item>Stipe Čirko</item>
    </izvorni_sadrzaj>
    <derivirana_varijabla naziv="DomainObject.Predmet.SudioniciListNaziv_1">
      <item>FINA Regionalni centar Zagreb</item>
      <item>NOEGEL MONTAGETECHNIK d.o.o.</item>
      <item>Stipe Čirko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NOEGEL MONTAGETECHNIK d.o.o., OIB 15607571804, Požarinje 16,10000 Zagreb</item>
      <item>Stipe Čirko, OIB 90973079792, Požarinje 16,10000 Zagreb</item>
    </izvorni_sadrzaj>
    <derivirana_varijabla naziv="DomainObject.Predmet.SudioniciListAdressOIB_1">
      <item>FINA Regionalni centar Zagreb, OIB 85821130368, Trg svibanjskih žrtava 1995. br.1,10000 Zagreb</item>
      <item>NOEGEL MONTAGETECHNIK d.o.o., OIB 15607571804, Požarinje 16,10000 Zagreb</item>
      <item>Stipe Čirko, OIB 90973079792,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15607571804</item>
      <item>, OIB 90973079792</item>
    </izvorni_sadrzaj>
    <derivirana_varijabla naziv="DomainObject.Predmet.SudioniciListNazivOIB_1">
      <item>, OIB 85821130368</item>
      <item>, OIB 15607571804</item>
      <item>, OIB 90973079792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2015-12-17T15:40:00Z</dcterms:created>
  <dc:creator>Sudsko vijeæe</dc:creator>
  <cp:lastModifiedBy>Marina Markić</cp:lastModifiedBy>
  <cp:lastPrinted>2015-12-17T15:40:00Z</cp:lastPrinted>
  <dcterms:modified xmlns:xsi="http://www.w3.org/2001/XMLSchema-instance" xsi:type="dcterms:W3CDTF">2015-12-17T15:41:00Z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