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7edb" w14:paraId="1747edb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462223">
        <w:t>1401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>
        <w:t xml:space="preserve">družnica OSIJEK, L.Jagera 3, za pokretanje skraćenog stečajnog postupka  nad dužnikom  </w:t>
      </w:r>
      <w:r w:rsidR="00462223" w:rsidRPr="00462223">
        <w:t xml:space="preserve">VIRTUAL d.o.o. trgovina i usluge </w:t>
      </w:r>
      <w:r w:rsidR="00462223">
        <w:t>Đakovo, O. Keršovanija 21,</w:t>
      </w:r>
      <w:r>
        <w:t xml:space="preserve">  MBS </w:t>
      </w:r>
      <w:r w:rsidR="00462223" w:rsidRPr="00462223">
        <w:t>030073325</w:t>
      </w:r>
      <w:r>
        <w:t xml:space="preserve">, OIB </w:t>
      </w:r>
      <w:r w:rsidR="00462223" w:rsidRPr="00462223">
        <w:t>21184090193</w:t>
      </w:r>
      <w:r>
        <w:t xml:space="preserve">, temeljem članka 430. Stečajnog zakona ( „Narodne novine“ 71/15), dana </w:t>
      </w:r>
      <w:r w:rsidR="00462223">
        <w:t>20</w:t>
      </w:r>
      <w:r>
        <w:t>. rujna 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62223" w:rsidRPr="00462223">
        <w:t xml:space="preserve">VIRTUAL d.o.o. trgovina i usluge </w:t>
      </w:r>
      <w:r w:rsidR="00462223">
        <w:t xml:space="preserve">Đakovo, O. Keršovanija 21,  MBS </w:t>
      </w:r>
      <w:r w:rsidR="00462223" w:rsidRPr="00462223">
        <w:t>030073325</w:t>
      </w:r>
      <w:r w:rsidR="00462223">
        <w:t xml:space="preserve">, OIB </w:t>
      </w:r>
      <w:r w:rsidR="00462223" w:rsidRPr="00462223">
        <w:t>21184090193</w:t>
      </w:r>
      <w:r>
        <w:t xml:space="preserve">, iznosi </w:t>
      </w:r>
      <w:r w:rsidR="00462223">
        <w:t>4.648.106,98</w:t>
      </w:r>
      <w:r>
        <w:t xml:space="preserve"> kn.</w:t>
      </w:r>
    </w:p>
    <w:p w:rsidRDefault="006B0EC5" w:rsidP="00F2165F" w:rsidR="006B0EC5">
      <w:pPr>
        <w:ind w:left="708"/>
        <w:jc w:val="both"/>
      </w:pPr>
      <w:r>
        <w:t xml:space="preserve">II Pozivaju se osobe ovlaštene za zastupanje dužnika </w:t>
      </w:r>
      <w:r w:rsidR="008804A3">
        <w:t xml:space="preserve">Ružica Jurčević, Đakovo, O. Keršovanija 21, </w:t>
      </w:r>
      <w:r>
        <w:t xml:space="preserve">OIB: </w:t>
      </w:r>
      <w:r w:rsidR="008804A3">
        <w:t>91203762475</w:t>
      </w:r>
      <w:r>
        <w:t>, da u roku od 15 dana od dana objave ovog oglasa na e-oglasnoj ploči suda podnesu ovom sudu, pozivom na gornji broj spisa, javnobilježnički ovjerovljeni prokazni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62223">
        <w:t>1401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 xml:space="preserve">U Osijeku </w:t>
      </w:r>
      <w:r w:rsidR="00462223">
        <w:t>20</w:t>
      </w:r>
      <w:r>
        <w:t>. rujna 2017.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462223">
        <w:t>6</w:t>
      </w:r>
      <w:r>
        <w:t>/</w:t>
      </w:r>
      <w:r w:rsidR="00462223">
        <w:t>11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30F" w:rsidR="00F8230F">
      <w:r>
        <w:separator/>
      </w:r>
    </w:p>
  </w:endnote>
  <w:endnote w:id="0" w:type="continuationSeparator">
    <w:p w:rsidRDefault="00F8230F" w:rsidR="00F82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30F" w:rsidR="00F8230F">
      <w:r>
        <w:separator/>
      </w:r>
    </w:p>
  </w:footnote>
  <w:footnote w:id="0" w:type="continuationSeparator">
    <w:p w:rsidRDefault="00F8230F" w:rsidR="00F82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B3ED5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30F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B3E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3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B3E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3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St-1401/2017</izvorni_sadrzaj>
    <derivirana_varijabla naziv="DomainObject.Predmet.OznakaBroj_1">St-1401/2017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 d.o.o. trgovina i usluge</izvorni_sadrzaj>
    <derivirana_varijabla naziv="DomainObject.Predmet.ProtustrankaFormated_1">  VIRTUAL d.o.o. trgovina i usluge</derivirana_varijabla>
  </DomainObject.Predmet.ProtustrankaFormated>
  <DomainObject.Predmet.ProtustrankaFormatedOIB>
    <izvorni_sadrzaj>  VIRTUAL d.o.o. trgovina i usluge, OIB 21184090193</izvorni_sadrzaj>
    <derivirana_varijabla naziv="DomainObject.Predmet.ProtustrankaFormatedOIB_1">  VIRTUAL d.o.o. trgovina i usluge, OIB 21184090193</derivirana_varijabla>
  </DomainObject.Predmet.ProtustrankaFormatedOIB>
  <DomainObject.Predmet.ProtustrankaFormatedWithAdress>
    <izvorni_sadrzaj> VIRTUAL d.o.o. trgovina i usluge, O.Keršovanija 21, 31400 Đakovo</izvorni_sadrzaj>
    <derivirana_varijabla naziv="DomainObject.Predmet.ProtustrankaFormatedWithAdress_1"> VIRTUAL d.o.o. trgovina i usluge, O.Keršovanija 21, 31400 Đakovo</derivirana_varijabla>
  </DomainObject.Predmet.ProtustrankaFormatedWithAdress>
  <DomainObject.Predmet.ProtustrankaFormatedWithAdressOIB>
    <izvorni_sadrzaj> VIRTUAL d.o.o. trgovina i usluge, OIB 21184090193, O.Keršovanija 21, 31400 Đakovo</izvorni_sadrzaj>
    <derivirana_varijabla naziv="DomainObject.Predmet.ProtustrankaFormatedWithAdressOIB_1"> VIRTUAL d.o.o. trgovina i usluge, OIB 21184090193, O.Keršovanija 21, 31400 Đakovo</derivirana_varijabla>
  </DomainObject.Predmet.ProtustrankaFormatedWithAdressOIB>
  <DomainObject.Predmet.ProtustrankaWithAdress>
    <izvorni_sadrzaj>VIRTUAL d.o.o. trgovina i usluge O.Keršovanija 21, 31400 Đakovo</izvorni_sadrzaj>
    <derivirana_varijabla naziv="DomainObject.Predmet.ProtustrankaWithAdress_1">VIRTUAL d.o.o. trgovina i usluge O.Keršovanija 21, 31400 Đakovo</derivirana_varijabla>
  </DomainObject.Predmet.ProtustrankaWithAdress>
  <DomainObject.Predmet.ProtustrankaWithAdressOIB>
    <izvorni_sadrzaj>VIRTUAL d.o.o. trgovina i usluge, OIB 21184090193, O.Keršovanija 21, 31400 Đakovo</izvorni_sadrzaj>
    <derivirana_varijabla naziv="DomainObject.Predmet.ProtustrankaWithAdressOIB_1">VIRTUAL d.o.o. trgovina i usluge, OIB 21184090193, O.Keršovanija 21, 31400 Đakovo</derivirana_varijabla>
  </DomainObject.Predmet.ProtustrankaWithAdressOIB>
  <DomainObject.Predmet.ProtustrankaNazivFormated>
    <izvorni_sadrzaj>VIRTUAL d.o.o. trgovina i usluge</izvorni_sadrzaj>
    <derivirana_varijabla naziv="DomainObject.Predmet.ProtustrankaNazivFormated_1">VIRTUAL d.o.o. trgovina i usluge</derivirana_varijabla>
  </DomainObject.Predmet.ProtustrankaNazivFormated>
  <DomainObject.Predmet.ProtustrankaNazivFormatedOIB>
    <izvorni_sadrzaj>VIRTUAL d.o.o. trgovina i usluge, OIB 21184090193</izvorni_sadrzaj>
    <derivirana_varijabla naziv="DomainObject.Predmet.ProtustrankaNazivFormatedOIB_1">VIRTUAL d.o.o. trgovina i usluge, OIB 21184090193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VIRTUAL d.o.o. trgovina i usluge</item>
    </izvorni_sadrzaj>
    <derivirana_varijabla naziv="DomainObject.Predmet.ProtuStrankaListFormated_1">
      <item>VIRTUAL d.o.o. trgovina i usluge</item>
    </derivirana_varijabla>
  </DomainObject.Predmet.ProtuStrankaListFormated>
  <DomainObject.Predmet.ProtuStrankaListFormatedOIB>
    <izvorni_sadrzaj>
      <item>VIRTUAL d.o.o. trgovina i usluge, OIB 21184090193</item>
    </izvorni_sadrzaj>
    <derivirana_varijabla naziv="DomainObject.Predmet.ProtuStrankaListFormatedOIB_1">
      <item>VIRTUAL d.o.o. trgovina i usluge, OIB 21184090193</item>
    </derivirana_varijabla>
  </DomainObject.Predmet.ProtuStrankaListFormatedOIB>
  <DomainObject.Predmet.ProtuStrankaListFormatedWithAdress>
    <izvorni_sadrzaj>
      <item>VIRTUAL d.o.o. trgovina i usluge, O.Keršovanija 21, 31400 Đakovo</item>
    </izvorni_sadrzaj>
    <derivirana_varijabla naziv="DomainObject.Predmet.ProtuStrankaListFormatedWithAdress_1">
      <item>VIRTUAL d.o.o. trgovina i usluge, O.Keršovanija 21, 31400 Đakovo</item>
    </derivirana_varijabla>
  </DomainObject.Predmet.ProtuStrankaListFormatedWithAdress>
  <DomainObject.Predmet.ProtuStrankaListFormatedWithAdressOIB>
    <izvorni_sadrzaj>
      <item>VIRTUAL d.o.o. trgovina i usluge, OIB 21184090193, O.Keršovanija 21, 31400 Đakovo</item>
    </izvorni_sadrzaj>
    <derivirana_varijabla naziv="DomainObject.Predmet.ProtuStrankaListFormatedWithAdressOIB_1">
      <item>VIRTUAL d.o.o. trgovina i usluge, OIB 21184090193, O.Keršovanija 21, 31400 Đakovo</item>
    </derivirana_varijabla>
  </DomainObject.Predmet.ProtuStrankaListFormatedWithAdressOIB>
  <DomainObject.Predmet.ProtuStrankaListNazivFormated>
    <izvorni_sadrzaj>
      <item>VIRTUAL d.o.o. trgovina i usluge</item>
    </izvorni_sadrzaj>
    <derivirana_varijabla naziv="DomainObject.Predmet.ProtuStrankaListNazivFormated_1">
      <item>VIRTUAL d.o.o. trgovina i usluge</item>
    </derivirana_varijabla>
  </DomainObject.Predmet.ProtuStrankaListNazivFormated>
  <DomainObject.Predmet.ProtuStrankaListNazivFormatedOIB>
    <izvorni_sadrzaj>
      <item>VIRTUAL d.o.o. trgovina i usluge, OIB 21184090193</item>
    </izvorni_sadrzaj>
    <derivirana_varijabla naziv="DomainObject.Predmet.ProtuStrankaListNazivFormatedOIB_1">
      <item>VIRTUAL d.o.o. trgovina i usluge, OIB 21184090193</item>
    </derivirana_varijabla>
  </DomainObject.Predmet.ProtuStrankaListNazivFormatedOIB>
  <DomainObject.Predmet.OstaliListFormated>
    <izvorni_sadrzaj>
      <item>Ružica Jurčević</item>
    </izvorni_sadrzaj>
    <derivirana_varijabla naziv="DomainObject.Predmet.OstaliListFormated_1">
      <item>Ružica Jurčević</item>
    </derivirana_varijabla>
  </DomainObject.Predmet.OstaliListFormated>
  <DomainObject.Predmet.OstaliListFormatedOIB>
    <izvorni_sadrzaj>
      <item>Ružica Jurčević, OIB 91203762475</item>
    </izvorni_sadrzaj>
    <derivirana_varijabla naziv="DomainObject.Predmet.OstaliListFormatedOIB_1">
      <item>Ružica Jurčević, OIB 91203762475</item>
    </derivirana_varijabla>
  </DomainObject.Predmet.OstaliListFormatedOIB>
  <DomainObject.Predmet.OstaliListFormatedWithAdress>
    <izvorni_sadrzaj>
      <item>Ružica Jurčević, Otokara Keršovanija 21, 31400 Đakovo</item>
    </izvorni_sadrzaj>
    <derivirana_varijabla naziv="DomainObject.Predmet.OstaliListFormatedWithAdress_1">
      <item>Ružica Jurčević, Otokara Keršovanija 21, 31400 Đakovo</item>
    </derivirana_varijabla>
  </DomainObject.Predmet.OstaliListFormatedWithAdress>
  <DomainObject.Predmet.OstaliListFormatedWithAdressOIB>
    <izvorni_sadrzaj>
      <item>Ružica Jurčević, OIB 91203762475, Otokara Keršovanija 21, 31400 Đakovo</item>
    </izvorni_sadrzaj>
    <derivirana_varijabla naziv="DomainObject.Predmet.OstaliListFormatedWithAdressOIB_1">
      <item>Ružica Jurčević, OIB 91203762475, Otokara Keršovanija 21, 31400 Đakovo</item>
    </derivirana_varijabla>
  </DomainObject.Predmet.OstaliListFormatedWithAdressOIB>
  <DomainObject.Predmet.OstaliListNazivFormated>
    <izvorni_sadrzaj>
      <item>Ružica Jurčević</item>
    </izvorni_sadrzaj>
    <derivirana_varijabla naziv="DomainObject.Predmet.OstaliListNazivFormated_1">
      <item>Ružica Jurčević</item>
    </derivirana_varijabla>
  </DomainObject.Predmet.OstaliListNazivFormated>
  <DomainObject.Predmet.OstaliListNazivFormatedOIB>
    <izvorni_sadrzaj>
      <item>Ružica Jurčević, OIB 91203762475</item>
    </izvorni_sadrzaj>
    <derivirana_varijabla naziv="DomainObject.Predmet.OstaliListNazivFormatedOIB_1">
      <item>Ružica Jurčević, OIB 91203762475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VIRTUAL d.o.o. trgovina i usluge</izvorni_sadrzaj>
    <derivirana_varijabla naziv="DomainObject.Predmet.ProtustrankaIDrugi_1">VIRTUAL d.o.o.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VIRTUAL d.o.o. trgovina i usluge, OIB 21184090193, O.Keršovanija 21, 31400 Đakovo</izvorni_sadrzaj>
    <derivirana_varijabla naziv="DomainObject.Predmet.ProtustrankaIDrugiAdressOIB_1">VIRTUAL d.o.o. trgovina i usluge, OIB 21184090193, O.Keršovanija 21,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VIRTUAL d.o.o. trgovina i usluge</item>
      <item>Ružica Jurčević</item>
    </izvorni_sadrzaj>
    <derivirana_varijabla naziv="DomainObject.Predmet.SudioniciListNaziv_1">
      <item>FINA RC OSIJEK</item>
      <item>VIRTUAL d.o.o. trgovina i usluge</item>
      <item>Ružica Jurčević</item>
    </derivirana_varijabla>
  </DomainObject.Predmet.SudioniciListNaziv>
  <DomainObject.Predmet.SudioniciListAdressOIB>
    <izvorni_sadrzaj>
      <item>FINA RC OSIJEK, OIB 85821130368</item>
      <item>VIRTUAL d.o.o. trgovina i usluge, OIB 21184090193, O.Keršovanija 21,31400 Đakovo</item>
      <item>Ružica Jurčević, OIB 91203762475, Otokara Keršovanija 21,31400 Đakovo</item>
    </izvorni_sadrzaj>
    <derivirana_varijabla naziv="DomainObject.Predmet.SudioniciListAdressOIB_1">
      <item>FINA RC OSIJEK, OIB 85821130368</item>
      <item>VIRTUAL d.o.o. trgovina i usluge, OIB 21184090193, O.Keršovanija 21,31400 Đakovo</item>
      <item>Ružica Jurčević, OIB 91203762475, Otokara Keršovanija 21,31400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21184090193</item>
      <item>, OIB 91203762475</item>
    </izvorni_sadrzaj>
    <derivirana_varijabla naziv="DomainObject.Predmet.SudioniciListNazivOIB_1">
      <item>, OIB 85821130368</item>
      <item>, OIB 21184090193</item>
      <item>, OIB 91203762475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1923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2017-09-20T07:05:00Z</dcterms:created>
  <dc:creator>Korisnik</dc:creator>
  <cp:lastModifiedBy>Snježana Markotić Jurić</cp:lastModifiedBy>
  <cp:lastPrinted>2017-09-20T07:00:00Z</cp:lastPrinted>
  <dcterms:modified xmlns:xsi="http://www.w3.org/2001/XMLSchema-instance" xsi:type="dcterms:W3CDTF">2017-09-20T07:05:00Z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