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0498" w14:paraId="6690498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B37B42">
        <w:t>2346</w:t>
      </w:r>
      <w:r w:rsidR="002A27C9">
        <w:t>/16</w:t>
      </w:r>
      <w:r w:rsidR="0072710A">
        <w:t>-</w:t>
      </w:r>
      <w:r w:rsidR="00E1769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B37B42">
        <w:t>RH MF Porezna uprava Područni ured Slavonija i Baranja, Vukovar, zastupana po ŽDO u Vukovaru</w:t>
      </w:r>
      <w:r w:rsidR="00F24BBF" w:rsidRPr="00810FE8">
        <w:t xml:space="preserve">, za otvaranje stečajnog  postupka nad dužnikom </w:t>
      </w:r>
      <w:r w:rsidR="00B37B42">
        <w:t>FOSSIOS d.o.o. Nuštar, K. Frankopana 17, MBS: 030136158, OIB: 87294775159</w:t>
      </w:r>
      <w:r w:rsidR="0072710A">
        <w:t xml:space="preserve">, </w:t>
      </w:r>
      <w:r w:rsidR="003B4C28">
        <w:t xml:space="preserve">dana </w:t>
      </w:r>
      <w:r w:rsidR="002A27C9">
        <w:t xml:space="preserve">17. siječnja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B37B42">
        <w:t>ju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B37B42">
        <w:t>ci</w:t>
      </w:r>
      <w:r w:rsidR="005E5D90">
        <w:t xml:space="preserve"> </w:t>
      </w:r>
      <w:r w:rsidR="00253A6A">
        <w:t xml:space="preserve">dužnika </w:t>
      </w:r>
      <w:r w:rsidR="00B37B42">
        <w:t>Miroslav Puljić, OIB: 67057196466, Laslovo, Pobjede 18/a i Tomislav Pirić, OIB: 92164364080, Nuštar, K. Frankopana 17</w:t>
      </w:r>
      <w:r w:rsidR="006D1526">
        <w:t>,</w:t>
      </w:r>
      <w:r w:rsidR="00C34EAB">
        <w:t xml:space="preserve"> </w:t>
      </w:r>
      <w:r w:rsidR="005E5D90">
        <w:t>da u roku od 8 dana od dan</w:t>
      </w:r>
      <w:r w:rsidR="00B37B42">
        <w:t>a primitka ovog zaključka uplate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B37B42">
        <w:t>2346</w:t>
      </w:r>
      <w:r w:rsidR="002A27C9">
        <w:t>-16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B37B42">
        <w:t xml:space="preserve">FOSSIOS d.o.o. Nuštar, K. Frankopana 17, MBS: 030136158, OIB: 87294775159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B37B42">
        <w:t>zakonski zastupnici</w:t>
      </w:r>
      <w:r w:rsidR="0072710A">
        <w:t xml:space="preserve"> dužnika</w:t>
      </w:r>
      <w:r w:rsidR="002A27C9" w:rsidRPr="002A27C9">
        <w:t xml:space="preserve"> </w:t>
      </w:r>
      <w:r w:rsidR="00B37B42">
        <w:t>Miroslav Puljić, OIB: 67057196466, Laslovo, Pobjede 18/a i Tomislav Pirić, OIB: 92164364080, Nuštar, K. Frankopana 17</w:t>
      </w:r>
      <w:r w:rsidR="00B37A22">
        <w:t xml:space="preserve"> </w:t>
      </w:r>
      <w:r w:rsidR="005E5D90">
        <w:t>ne plat</w:t>
      </w:r>
      <w:r w:rsidR="00B37B42">
        <w:t>e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</w:t>
      </w:r>
      <w:r w:rsidR="00B37B42">
        <w:t>ju</w:t>
      </w:r>
      <w:r w:rsidR="00E17696">
        <w:t xml:space="preserve"> se zakonski zastupni</w:t>
      </w:r>
      <w:r w:rsidR="00B37B42">
        <w:t>ci</w:t>
      </w:r>
      <w:r w:rsidR="00E17696">
        <w:t xml:space="preserve"> dužnika </w:t>
      </w:r>
      <w:r w:rsidR="00B37B42">
        <w:t>Miroslav Puljić, OIB: 67057196466, Laslovo, Pobjede 18/a i Tomislav Pirić, OIB: 92164364080, Nuštar, K. Frankopana 17</w:t>
      </w:r>
      <w:r w:rsidR="00B37A22">
        <w:t xml:space="preserve"> </w:t>
      </w:r>
      <w:r>
        <w:t>da u roku od 8 dana od dana primitka ovog zaključka preda</w:t>
      </w:r>
      <w:r w:rsidR="00B37B42">
        <w:t>ju</w:t>
      </w:r>
      <w:r>
        <w:t xml:space="preserve">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B37B42">
        <w:t>Miroslav Puljić, OIB: 67057196466, Laslovo, Pobjede 18/a i Tomislav Pirić, OIB: 92164364080, Nuštar, K. Frankopana 17</w:t>
      </w:r>
      <w:r w:rsidR="00B37A22">
        <w:t xml:space="preserve"> </w:t>
      </w:r>
      <w:r>
        <w:t>ne postup</w:t>
      </w:r>
      <w:r w:rsidR="00B37B42">
        <w:t>e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lastRenderedPageBreak/>
        <w:t>Broj: 6 St-2346/16-3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B37B42">
        <w:t>ju se zakonski zastupnici</w:t>
      </w:r>
      <w:r w:rsidRPr="002A27C9">
        <w:t xml:space="preserve"> dužnika </w:t>
      </w:r>
      <w:r w:rsidR="00B37B42">
        <w:t xml:space="preserve">Miroslav Puljić, OIB: 67057196466, Laslovo, Pobjede 18/a i Tomislav Pirić, OIB: 92164364080, Nuštar, K. Frankopana 17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A27C9">
        <w:t>17. siječnja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37B42" w:rsidP="00470B34" w:rsidR="00B37B42">
      <w:pPr>
        <w:numPr>
          <w:ilvl w:val="0"/>
          <w:numId w:val="6"/>
        </w:numPr>
        <w:jc w:val="both"/>
      </w:pPr>
      <w:r>
        <w:t>Miroslav Puljić - uz prijedlog od 8.4.2016.</w:t>
      </w:r>
    </w:p>
    <w:p w:rsidRDefault="00B37B42" w:rsidP="00B37B42" w:rsidR="00B37B42">
      <w:pPr>
        <w:numPr>
          <w:ilvl w:val="0"/>
          <w:numId w:val="6"/>
        </w:numPr>
        <w:jc w:val="both"/>
      </w:pPr>
      <w:r>
        <w:t>Tomislav Pirić - uz prijedlog od 8.4.2016.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A27C9">
        <w:t>17/2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477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A22"/>
    <w:rsid w:val="00B37B42"/>
    <w:rsid w:val="00B41F79"/>
    <w:rsid w:val="00B54778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4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4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St-2346/2016</izvorni_sadrzaj>
    <derivirana_varijabla naziv="DomainObject.Predmet.OznakaBroj_1">St-2346/2016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FOSSIOS d.o.o.  za usluge i trgovinu</izvorni_sadrzaj>
    <derivirana_varijabla naziv="DomainObject.Predmet.ProtustrankaFormated_1">  FOSSIOS d.o.o.  za usluge i trgovinu</derivirana_varijabla>
  </DomainObject.Predmet.ProtustrankaFormated>
  <DomainObject.Predmet.ProtustrankaFormatedOIB>
    <izvorni_sadrzaj>  FOSSIOS d.o.o.  za usluge i trgovinu, OIB 87294775159</izvorni_sadrzaj>
    <derivirana_varijabla naziv="DomainObject.Predmet.ProtustrankaFormatedOIB_1">  FOSSIOS d.o.o.  za usluge i trgovinu, OIB 87294775159</derivirana_varijabla>
  </DomainObject.Predmet.ProtustrankaFormatedOIB>
  <DomainObject.Predmet.ProtustrankaFormatedWithAdress>
    <izvorni_sadrzaj> FOSSIOS d.o.o.  za usluge i trgovinu, Krste Frankopana 17, 32221 Nuštar</izvorni_sadrzaj>
    <derivirana_varijabla naziv="DomainObject.Predmet.ProtustrankaFormatedWithAdress_1"> FOSSIOS d.o.o.  za usluge i trgovinu, Krste Frankopana 17, 32221 Nuštar</derivirana_varijabla>
  </DomainObject.Predmet.ProtustrankaFormatedWithAdress>
  <DomainObject.Predmet.ProtustrankaFormatedWithAdressOIB>
    <izvorni_sadrzaj> FOSSIOS d.o.o.  za usluge i trgovinu, OIB 87294775159, Krste Frankopana 17, 32221 Nuštar</izvorni_sadrzaj>
    <derivirana_varijabla naziv="DomainObject.Predmet.ProtustrankaFormatedWithAdressOIB_1"> FOSSIOS d.o.o.  za usluge i trgovinu, OIB 87294775159, Krste Frankopana 17, 32221 Nuštar</derivirana_varijabla>
  </DomainObject.Predmet.ProtustrankaFormatedWithAdressOIB>
  <DomainObject.Predmet.ProtustrankaWithAdress>
    <izvorni_sadrzaj>FOSSIOS d.o.o.  za usluge i trgovinu Krste Frankopana 17, 32221 Nuštar</izvorni_sadrzaj>
    <derivirana_varijabla naziv="DomainObject.Predmet.ProtustrankaWithAdress_1">FOSSIOS d.o.o.  za usluge i trgovinu Krste Frankopana 17, 32221 Nuštar</derivirana_varijabla>
  </DomainObject.Predmet.ProtustrankaWithAdress>
  <DomainObject.Predmet.ProtustrankaWithAdressOIB>
    <izvorni_sadrzaj>FOSSIOS d.o.o.  za usluge i trgovinu, OIB 87294775159, Krste Frankopana 17, 32221 Nuštar</izvorni_sadrzaj>
    <derivirana_varijabla naziv="DomainObject.Predmet.ProtustrankaWithAdressOIB_1">FOSSIOS d.o.o.  za usluge i trgovinu, OIB 87294775159, Krste Frankopana 17, 32221 Nuštar</derivirana_varijabla>
  </DomainObject.Predmet.ProtustrankaWithAdressOIB>
  <DomainObject.Predmet.ProtustrankaNazivFormated>
    <izvorni_sadrzaj>FOSSIOS d.o.o.  za usluge i trgovinu</izvorni_sadrzaj>
    <derivirana_varijabla naziv="DomainObject.Predmet.ProtustrankaNazivFormated_1">FOSSIOS d.o.o.  za usluge i trgovinu</derivirana_varijabla>
  </DomainObject.Predmet.ProtustrankaNazivFormated>
  <DomainObject.Predmet.ProtustrankaNazivFormatedOIB>
    <izvorni_sadrzaj>FOSSIOS d.o.o.  za usluge i trgovinu, OIB 87294775159</izvorni_sadrzaj>
    <derivirana_varijabla naziv="DomainObject.Predmet.ProtustrankaNazivFormatedOIB_1">FOSSIOS d.o.o.  za usluge i trgovinu,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PODRUČNI URED SLAVONIJE I BARANJE  POREZNO MJESTO VUKOVAR</izvorni_sadrzaj>
    <derivirana_varijabla naziv="DomainObject.Predmet.StrankaFormated_1">  MF POREZNA UPRAVA PODRUČNI URED SLAVONIJE I BARANJE  POREZNO MJESTO VUKOVAR</derivirana_varijabla>
  </DomainObject.Predmet.StrankaFormated>
  <DomainObject.Predmet.StrankaFormatedOIB>
    <izvorni_sadrzaj>  MF POREZNA UPRAVA PODRUČNI URED SLAVONIJE I BARANJE  POREZNO MJESTO VUKOVAR, OIB 18683136487</izvorni_sadrzaj>
    <derivirana_varijabla naziv="DomainObject.Predmet.StrankaFormatedOIB_1">  MF POREZNA UPRAVA PODRUČNI URED SLAVONIJE I BARANJE  POREZNO MJESTO VUKOVAR, OIB 18683136487</derivirana_varijabla>
  </DomainObject.Predmet.StrankaFormatedOIB>
  <DomainObject.Predmet.StrankaFormatedWithAdress>
    <izvorni_sadrzaj> MF POREZNA UPRAVA PODRUČNI URED SLAVONIJE I BARANJE  POREZNO MJESTO VUKOVAR</izvorni_sadrzaj>
    <derivirana_varijabla naziv="DomainObject.Predmet.StrankaFormatedWithAdress_1"> MF POREZNA UPRAVA PODRUČNI URED SLAVONIJE I BARANJE  POREZNO MJESTO VUKOVAR</derivirana_varijabla>
  </DomainObject.Predmet.StrankaFormatedWithAdress>
  <DomainObject.Predmet.StrankaFormatedWithAdressOIB>
    <izvorni_sadrzaj> MF POREZNA UPRAVA PODRUČNI URED SLAVONIJE I BARANJE  POREZNO MJESTO VUKOVAR, OIB 18683136487</izvorni_sadrzaj>
    <derivirana_varijabla naziv="DomainObject.Predmet.StrankaFormatedWithAdressOIB_1"> MF POREZNA UPRAVA PODRUČNI URED SLAVONIJE I BARANJE  POREZNO MJESTO VUKOVAR, OIB 18683136487</derivirana_varijabla>
  </DomainObject.Predmet.StrankaFormatedWithAdressOIB>
  <DomainObject.Predmet.StrankaWithAdress>
    <izvorni_sadrzaj>MF POREZNA UPRAVA PODRUČNI URED SLAVONIJE I BARANJE  POREZNO MJESTO VUKOVAR </izvorni_sadrzaj>
    <derivirana_varijabla naziv="DomainObject.Predmet.StrankaWithAdress_1">MF POREZNA UPRAVA PODRUČNI URED SLAVONIJE I BARANJE  POREZNO MJESTO VUKOVAR </derivirana_varijabla>
  </DomainObject.Predmet.StrankaWithAdress>
  <DomainObject.Predmet.StrankaWithAdressOIB>
    <izvorni_sadrzaj>MF POREZNA UPRAVA PODRUČNI URED SLAVONIJE I BARANJE  POREZNO MJESTO VUKOVAR, OIB 18683136487</izvorni_sadrzaj>
    <derivirana_varijabla naziv="DomainObject.Predmet.StrankaWithAdressOIB_1">MF POREZNA UPRAVA PODRUČNI URED SLAVONIJE I BARANJE  POREZNO MJESTO VUKOVAR, OIB 18683136487</derivirana_varijabla>
  </DomainObject.Predmet.StrankaWithAdressOIB>
  <DomainObject.Predmet.StrankaNazivFormated>
    <izvorni_sadrzaj>MF POREZNA UPRAVA PODRUČNI URED SLAVONIJE I BARANJE  POREZNO MJESTO VUKOVAR</izvorni_sadrzaj>
    <derivirana_varijabla naziv="DomainObject.Predmet.StrankaNazivFormated_1">MF POREZNA UPRAVA PODRUČNI URED SLAVONIJE I BARANJE  POREZNO MJESTO VUKOVAR</derivirana_varijabla>
  </DomainObject.Predmet.StrankaNazivFormated>
  <DomainObject.Predmet.StrankaNazivFormatedOIB>
    <izvorni_sadrzaj>MF POREZNA UPRAVA PODRUČNI URED SLAVONIJE I BARANJE  POREZNO MJESTO VUKOVAR, OIB 18683136487</izvorni_sadrzaj>
    <derivirana_varijabla naziv="DomainObject.Predmet.StrankaNazivFormatedOIB_1">MF POREZNA UPRAVA PODRUČNI URED SLAVONIJE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PODRUČNI URED SLAVONIJE I BARANJE  POREZNO MJESTO VUKOVAR</item>
    </izvorni_sadrzaj>
    <derivirana_varijabla naziv="DomainObject.Predmet.StrankaListFormated_1">
      <item>MF POREZNA UPRAVA PODRUČNI URED SLAVONIJE I BARANJE  POREZNO MJESTO VUKOVAR</item>
    </derivirana_varijabla>
  </DomainObject.Predmet.StrankaListFormated>
  <DomainObject.Predmet.StrankaListFormatedOIB>
    <izvorni_sadrzaj>
      <item>MF POREZNA UPRAVA PODRUČNI URED SLAVONIJE I BARANJE  POREZNO MJESTO VUKOVAR, OIB 18683136487</item>
    </izvorni_sadrzaj>
    <derivirana_varijabla naziv="DomainObject.Predmet.StrankaListFormatedOIB_1">
      <item>MF POREZNA UPRAVA PODRUČNI URED SLAVONIJE I BARANJE  POREZNO MJESTO VUKOVAR, OIB 18683136487</item>
    </derivirana_varijabla>
  </DomainObject.Predmet.StrankaListFormatedOIB>
  <DomainObject.Predmet.StrankaListFormatedWithAdress>
    <izvorni_sadrzaj>
      <item>MF POREZNA UPRAVA PODRUČNI URED SLAVONIJE I BARANJE  POREZNO MJESTO VUKOVAR</item>
    </izvorni_sadrzaj>
    <derivirana_varijabla naziv="DomainObject.Predmet.StrankaListFormatedWithAdress_1">
      <item>MF POREZNA UPRAVA PODRUČNI URED SLAVONIJE I BARANJE  POREZNO MJESTO VUKOVAR</item>
    </derivirana_varijabla>
  </DomainObject.Predmet.StrankaListFormatedWithAdress>
  <DomainObject.Predmet.StrankaListFormatedWithAdressOIB>
    <izvorni_sadrzaj>
      <item>MF POREZNA UPRAVA PODRUČNI URED SLAVONIJE I BARANJE  POREZNO MJESTO VUKOVAR, OIB 18683136487</item>
    </izvorni_sadrzaj>
    <derivirana_varijabla naziv="DomainObject.Predmet.StrankaListFormatedWithAdressOIB_1">
      <item>MF POREZNA UPRAVA PODRUČNI URED SLAVONIJE I BARANJE  POREZNO MJESTO VUKOVAR, OIB 18683136487</item>
    </derivirana_varijabla>
  </DomainObject.Predmet.StrankaListFormatedWithAdressOIB>
  <DomainObject.Predmet.StrankaListNazivFormated>
    <izvorni_sadrzaj>
      <item>MF POREZNA UPRAVA PODRUČNI URED SLAVONIJE I BARANJE  POREZNO MJESTO VUKOVAR</item>
    </izvorni_sadrzaj>
    <derivirana_varijabla naziv="DomainObject.Predmet.StrankaListNazivFormated_1">
      <item>MF POREZNA UPRAVA PODRUČNI URED SLAVONIJE I BARANJE  POREZNO MJESTO VUKOVAR</item>
    </derivirana_varijabla>
  </DomainObject.Predmet.StrankaListNazivFormated>
  <DomainObject.Predmet.StrankaListNazivFormatedOIB>
    <izvorni_sadrzaj>
      <item>MF POREZNA UPRAVA PODRUČNI URED SLAVONIJE I BARANJE  POREZNO MJESTO VUKOVAR, OIB 18683136487</item>
    </izvorni_sadrzaj>
    <derivirana_varijabla naziv="DomainObject.Predmet.StrankaListNazivFormatedOIB_1">
      <item>MF POREZNA UPRAVA PODRUČNI URED SLAVONIJE I BARANJE  POREZNO MJESTO VUKOVAR, OIB 18683136487</item>
    </derivirana_varijabla>
  </DomainObject.Predmet.StrankaListNazivFormatedOIB>
  <DomainObject.Predmet.ProtuStrankaListFormated>
    <izvorni_sadrzaj>
      <item>FOSSIOS d.o.o.  za usluge i trgovinu</item>
    </izvorni_sadrzaj>
    <derivirana_varijabla naziv="DomainObject.Predmet.ProtuStrankaListFormated_1">
      <item>FOSSIOS d.o.o.  za usluge i trgovinu</item>
    </derivirana_varijabla>
  </DomainObject.Predmet.ProtuStrankaListFormated>
  <DomainObject.Predmet.ProtuStrankaListFormatedOIB>
    <izvorni_sadrzaj>
      <item>FOSSIOS d.o.o.  za usluge i trgovinu, OIB 87294775159</item>
    </izvorni_sadrzaj>
    <derivirana_varijabla naziv="DomainObject.Predmet.ProtuStrankaListFormatedOIB_1">
      <item>FOSSIOS d.o.o.  za usluge i trgovinu, OIB 87294775159</item>
    </derivirana_varijabla>
  </DomainObject.Predmet.ProtuStrankaListFormatedOIB>
  <DomainObject.Predmet.ProtuStrankaListFormatedWithAdress>
    <izvorni_sadrzaj>
      <item>FOSSIOS d.o.o.  za usluge i trgovinu, Krste Frankopana 17, 32221 Nuštar</item>
    </izvorni_sadrzaj>
    <derivirana_varijabla naziv="DomainObject.Predmet.ProtuStrankaListFormatedWithAdress_1">
      <item>FOSSIOS d.o.o.  za usluge i trgovinu, Krste Frankopana 17, 32221 Nuštar</item>
    </derivirana_varijabla>
  </DomainObject.Predmet.ProtuStrankaListFormatedWithAdress>
  <DomainObject.Predmet.ProtuStrankaListFormatedWithAdressOIB>
    <izvorni_sadrzaj>
      <item>FOSSIOS d.o.o.  za usluge i trgovinu, OIB 87294775159, Krste Frankopana 17, 32221 Nuštar</item>
    </izvorni_sadrzaj>
    <derivirana_varijabla naziv="DomainObject.Predmet.ProtuStrankaListFormatedWithAdressOIB_1">
      <item>FOSSIOS d.o.o.  za usluge i trgovinu, OIB 87294775159, Krste Frankopana 17, 32221 Nuštar</item>
    </derivirana_varijabla>
  </DomainObject.Predmet.ProtuStrankaListFormatedWithAdressOIB>
  <DomainObject.Predmet.ProtuStrankaListNazivFormated>
    <izvorni_sadrzaj>
      <item>FOSSIOS d.o.o.  za usluge i trgovinu</item>
    </izvorni_sadrzaj>
    <derivirana_varijabla naziv="DomainObject.Predmet.ProtuStrankaListNazivFormated_1">
      <item>FOSSIOS d.o.o.  za usluge i trgovinu</item>
    </derivirana_varijabla>
  </DomainObject.Predmet.ProtuStrankaListNazivFormated>
  <DomainObject.Predmet.ProtuStrankaListNazivFormatedOIB>
    <izvorni_sadrzaj>
      <item>FOSSIOS d.o.o.  za usluge i trgovinu, OIB 87294775159</item>
    </izvorni_sadrzaj>
    <derivirana_varijabla naziv="DomainObject.Predmet.ProtuStrankaListNazivFormatedOIB_1">
      <item>FOSSIOS d.o.o.  za usluge i trgovinu,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PODRUČNI URED SLAVONIJE I BARANJE  POREZNO MJESTO VUKOVAR</izvorni_sadrzaj>
    <derivirana_varijabla naziv="DomainObject.Predmet.StrankaIDrugi_1">MF POREZNA UPRAVA PODRUČNI URED SLAVONIJE I BARANJE  POREZNO MJESTO VUKOVAR</derivirana_varijabla>
  </DomainObject.Predmet.StrankaIDrugi>
  <DomainObject.Predmet.ProtustrankaIDrugi>
    <izvorni_sadrzaj>FOSSIOS d.o.o.  za usluge i trgovinu</izvorni_sadrzaj>
    <derivirana_varijabla naziv="DomainObject.Predmet.ProtustrankaIDrugi_1">FOSSIOS d.o.o.  za usluge i trgovinu</derivirana_varijabla>
  </DomainObject.Predmet.ProtustrankaIDrugi>
  <DomainObject.Predmet.StrankaIDrugiAdressOIB>
    <izvorni_sadrzaj>MF POREZNA UPRAVA PODRUČNI URED SLAVONIJE I BARANJE  POREZNO MJESTO VUKOVAR, OIB 18683136487</izvorni_sadrzaj>
    <derivirana_varijabla naziv="DomainObject.Predmet.StrankaIDrugiAdressOIB_1">MF POREZNA UPRAVA PODRUČNI URED SLAVONIJE I BARANJE  POREZNO MJESTO VUKOVAR, OIB 18683136487</derivirana_varijabla>
  </DomainObject.Predmet.StrankaIDrugiAdressOIB>
  <DomainObject.Predmet.ProtustrankaIDrugiAdressOIB>
    <izvorni_sadrzaj>FOSSIOS d.o.o.  za usluge i trgovinu, OIB 87294775159, Krste Frankopana 17, 32221 Nuštar</izvorni_sadrzaj>
    <derivirana_varijabla naziv="DomainObject.Predmet.ProtustrankaIDrugiAdressOIB_1">FOSSIOS d.o.o.  za usluge i trgovinu,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FOSSIOS d.o.o.  za usluge i trgovinu</item>
      <item>MF POREZNA UPRAVA PODRUČNI URED SLAVONIJE I BARANJE  POREZNO MJESTO VUKOVAR</item>
    </izvorni_sadrzaj>
    <derivirana_varijabla naziv="DomainObject.Predmet.SudioniciListNaziv_1">
      <item>FOSSIOS d.o.o.  za usluge i trgovinu</item>
      <item>MF POREZNA UPRAVA PODRUČNI URED SLAVONIJE I BARANJE  POREZNO MJESTO VUKOVAR</item>
    </derivirana_varijabla>
  </DomainObject.Predmet.SudioniciListNaziv>
  <DomainObject.Predmet.SudioniciListAdressOIB>
    <izvorni_sadrzaj>
      <item>FOSSIOS d.o.o.  za usluge i trgovinu, OIB 87294775159, Krste Frankopana 17,32221 Nuštar</item>
      <item>MF POREZNA UPRAVA PODRUČNI URED SLAVONIJE I BARANJE  POREZNO MJESTO VUKOVAR, OIB 18683136487</item>
    </izvorni_sadrzaj>
    <derivirana_varijabla naziv="DomainObject.Predmet.SudioniciListAdressOIB_1">
      <item>FOSSIOS d.o.o.  za usluge i trgovinu, OIB 87294775159, Krste Frankopana 17,32221 Nuštar</item>
      <item>MF POREZNA UPRAVA PODRUČNI URED SLAVONIJE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87294775159</item>
      <item>, OIB 18683136487</item>
    </izvorni_sadrzaj>
    <derivirana_varijabla naziv="DomainObject.Predmet.SudioniciListNazivOIB_1">
      <item>, OIB 87294775159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652BA-D685-4249-BBA0-C90F303D6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2804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2017-01-17T07:36:00Z</dcterms:created>
  <dc:creator>hermanj</dc:creator>
  <cp:lastModifiedBy>Žana Bem</cp:lastModifiedBy>
  <cp:lastPrinted>2015-11-27T13:34:00Z</cp:lastPrinted>
  <dcterms:modified xmlns:xsi="http://www.w3.org/2001/XMLSchema-instance" xsi:type="dcterms:W3CDTF">2017-01-17T07:40:00Z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