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3c5a" w14:paraId="4f43c5a" w:rsidRDefault="00FB74EE" w:rsidP="00FB74EE" w:rsidR="00FB74EE">
      <w:pPr>
        <w:jc w:val="right"/>
        <w15:collapsed w:val="false"/>
      </w:pPr>
      <w:bookmarkStart w:name="_GoBack" w:id="0"/>
      <w:bookmarkEnd w:id="0"/>
      <w:r>
        <w:t>9 St-</w:t>
      </w:r>
      <w:r w:rsidR="00A72979">
        <w:t>718</w:t>
      </w:r>
      <w:r>
        <w:t>/2015</w:t>
      </w:r>
    </w:p>
    <w:p w:rsidRDefault="00FB74EE" w:rsidP="00FB74EE" w:rsidR="00FB74EE"/>
    <w:p w:rsidRDefault="00FB74EE" w:rsidP="00FB74EE" w:rsidR="00FB74EE"/>
    <w:p w:rsidRDefault="00FB74EE" w:rsidP="00FB74EE" w:rsidR="00FB74EE">
      <w:r>
        <w:t>REPUBLIKA HRVATSKA</w:t>
      </w:r>
    </w:p>
    <w:p w:rsidRDefault="00FB74EE" w:rsidP="00FB74EE" w:rsidR="00FB74EE">
      <w:r>
        <w:t>TRGOVAČKI SUD U ZADRU</w:t>
      </w:r>
    </w:p>
    <w:p w:rsidRDefault="00FB74EE" w:rsidP="00FB74EE" w:rsidR="00FB74EE">
      <w:r>
        <w:t>STALNA SLUŽBA U ŠIBENIKU</w:t>
      </w:r>
    </w:p>
    <w:p w:rsidRDefault="00FB74EE" w:rsidP="00FB74EE" w:rsidR="00FB74EE"/>
    <w:p w:rsidRDefault="00FB74EE" w:rsidP="00FB74EE" w:rsidR="00FB74EE"/>
    <w:p w:rsidRDefault="00FB74EE" w:rsidP="00FB74EE" w:rsidR="00FB74EE"/>
    <w:p w:rsidRDefault="00FB74EE" w:rsidP="00FB74EE" w:rsidR="00FB74EE">
      <w:pPr>
        <w:jc w:val="center"/>
      </w:pPr>
      <w:r>
        <w:t>R E P U B L I K A  H R V A T S K A</w:t>
      </w:r>
    </w:p>
    <w:p w:rsidRDefault="00FB74EE" w:rsidP="00FB74EE" w:rsidR="00FB74EE">
      <w:pPr>
        <w:jc w:val="center"/>
      </w:pPr>
    </w:p>
    <w:p w:rsidRDefault="00FB74EE" w:rsidP="00FB74EE" w:rsidR="00FB74EE">
      <w:pPr>
        <w:jc w:val="center"/>
      </w:pPr>
    </w:p>
    <w:p w:rsidRDefault="00FB74EE" w:rsidP="00FB74EE" w:rsidR="00FB74EE">
      <w:pPr>
        <w:jc w:val="center"/>
      </w:pPr>
      <w:r>
        <w:t>R J E Š E N J E</w:t>
      </w:r>
    </w:p>
    <w:p w:rsidRDefault="00FB74EE" w:rsidP="00FB74EE" w:rsidR="00FB74EE">
      <w:pPr>
        <w:jc w:val="center"/>
      </w:pPr>
    </w:p>
    <w:p w:rsidRDefault="00FB74EE" w:rsidP="00FB74EE" w:rsidR="00FB74EE">
      <w:pPr>
        <w:jc w:val="both"/>
      </w:pPr>
    </w:p>
    <w:p w:rsidRDefault="00FB74EE" w:rsidP="00FB74EE" w:rsidR="00FB74EE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</w:t>
      </w:r>
      <w:r w:rsidR="00EC11AD">
        <w:rPr>
          <w:lang w:val="hr-HR"/>
        </w:rPr>
        <w:t xml:space="preserve">OIB: 36970464653, </w:t>
      </w:r>
      <w:r>
        <w:rPr>
          <w:lang w:val="hr-HR"/>
        </w:rPr>
        <w:t xml:space="preserve">po stečajnom sucu Tereziji Goreta, u skraćenom postupku nad dužnikom </w:t>
      </w:r>
      <w:r w:rsidR="00A72979">
        <w:rPr>
          <w:lang w:val="hr-HR"/>
        </w:rPr>
        <w:t>PIKADO KLUB "Z" iz Šibenika, Vrpoljačka cesta bb, OIB: 38379566642</w:t>
      </w:r>
      <w:r>
        <w:rPr>
          <w:lang w:val="hr-HR"/>
        </w:rPr>
        <w:t xml:space="preserve">, povodom zahtjeva Financijske agencije – Regionalni centar Split, Podružnica Šibenik, po službenoj dužnosti dana </w:t>
      </w:r>
      <w:r w:rsidR="00EC11AD">
        <w:rPr>
          <w:lang w:val="hr-HR"/>
        </w:rPr>
        <w:t>23. Siječnja 2017</w:t>
      </w:r>
      <w:r>
        <w:rPr>
          <w:lang w:val="hr-HR"/>
        </w:rPr>
        <w:t>. godine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A81C34" w:rsidR="00FB74EE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DB089C" w:rsidP="00A81C34" w:rsidR="00DB089C">
      <w:pPr>
        <w:tabs>
          <w:tab w:pos="885" w:val="left"/>
        </w:tabs>
        <w:ind w:firstLine="720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="00A72979" w:rsidRPr="00A72979">
        <w:rPr>
          <w:lang w:val="hr-HR"/>
        </w:rPr>
        <w:t xml:space="preserve"> </w:t>
      </w:r>
      <w:r w:rsidR="00A72979">
        <w:rPr>
          <w:lang w:val="hr-HR"/>
        </w:rPr>
        <w:t>PIKADO KLUB "Z" iz Šibenika, Vrpoljačka cesta bb, OIB: 38379566642</w:t>
      </w:r>
      <w:r>
        <w:rPr>
          <w:lang w:val="hr-HR"/>
        </w:rPr>
        <w:t xml:space="preserve">, sa danom </w:t>
      </w:r>
      <w:r w:rsidR="00EC11AD">
        <w:rPr>
          <w:lang w:val="hr-HR"/>
        </w:rPr>
        <w:t>23. Siječnja 2017</w:t>
      </w:r>
      <w:r>
        <w:rPr>
          <w:lang w:val="hr-HR"/>
        </w:rPr>
        <w:t>. godine, kada je ovo rješenje istaknuto na e – oglasnoj ploči Trgovačkog suda u Zadru, Stalne službe u Šibeniku.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skraćenom steč</w:t>
      </w:r>
      <w:r w:rsidR="00EC11AD">
        <w:rPr>
          <w:lang w:val="hr-HR"/>
        </w:rPr>
        <w:t>ajnom postupku imenuje se Nada Reljić iz Slavonskog Broda, Naselje A. Hebranga 7/9, OIB: 63776354688.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="00A72979" w:rsidRPr="00A72979">
        <w:rPr>
          <w:lang w:val="hr-HR"/>
        </w:rPr>
        <w:t xml:space="preserve"> </w:t>
      </w:r>
      <w:r w:rsidR="00A72979">
        <w:rPr>
          <w:lang w:val="hr-HR"/>
        </w:rPr>
        <w:t>PIKADO KLUB "Z" iz Šibenika, Vrpoljačka cesta bb, OIB: 38379566642</w:t>
      </w:r>
      <w:r>
        <w:rPr>
          <w:lang w:val="hr-HR"/>
        </w:rPr>
        <w:t xml:space="preserve">, sa danom </w:t>
      </w:r>
      <w:r w:rsidR="00EC11AD">
        <w:rPr>
          <w:lang w:val="hr-HR"/>
        </w:rPr>
        <w:t>23. Siječnja 2017</w:t>
      </w:r>
      <w:r>
        <w:rPr>
          <w:lang w:val="hr-HR"/>
        </w:rPr>
        <w:t>. godine.</w:t>
      </w:r>
    </w:p>
    <w:p w:rsidRDefault="00EC11AD" w:rsidP="00EC11AD" w:rsidR="00EC11AD">
      <w:pPr>
        <w:pStyle w:val="Odlomakpopisa"/>
        <w:rPr>
          <w:lang w:val="hr-HR"/>
        </w:rPr>
      </w:pPr>
    </w:p>
    <w:p w:rsidRDefault="00EC11AD" w:rsidP="00EC11AD" w:rsidR="00EC11AD">
      <w:pPr>
        <w:ind w:left="720"/>
        <w:jc w:val="both"/>
        <w:rPr>
          <w:lang w:val="hr-HR"/>
        </w:rPr>
      </w:pPr>
    </w:p>
    <w:p w:rsidRDefault="00EC11AD" w:rsidP="00EC11AD" w:rsidR="00EC11AD" w:rsidRPr="00EC11AD">
      <w:pPr>
        <w:numPr>
          <w:ilvl w:val="0"/>
          <w:numId w:val="1"/>
        </w:numPr>
        <w:jc w:val="both"/>
        <w:rPr>
          <w:lang w:val="hr-HR"/>
        </w:rPr>
      </w:pPr>
      <w:r w:rsidRPr="00EC11AD">
        <w:rPr>
          <w:lang w:val="hr-HR"/>
        </w:rPr>
        <w:t>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EC11AD" w:rsidP="00EC11AD" w:rsidR="00EC11AD" w:rsidRPr="00EC11AD">
      <w:pPr>
        <w:ind w:left="720"/>
        <w:jc w:val="both"/>
        <w:rPr>
          <w:lang w:val="hr-HR"/>
        </w:rPr>
      </w:pPr>
    </w:p>
    <w:p w:rsidRDefault="00EC11AD" w:rsidP="00EC11AD" w:rsidR="00EC11AD" w:rsidRPr="00EC11AD">
      <w:pPr>
        <w:numPr>
          <w:ilvl w:val="0"/>
          <w:numId w:val="1"/>
        </w:numPr>
        <w:jc w:val="both"/>
        <w:rPr>
          <w:lang w:val="hr-HR"/>
        </w:rPr>
      </w:pPr>
      <w:r w:rsidRPr="00EC11AD">
        <w:rPr>
          <w:lang w:val="hr-HR"/>
        </w:rPr>
        <w:t>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EC11AD" w:rsidP="00EC11AD" w:rsidR="00EC11AD">
      <w:pPr>
        <w:numPr>
          <w:ilvl w:val="0"/>
          <w:numId w:val="1"/>
        </w:numPr>
        <w:jc w:val="right"/>
        <w:rPr>
          <w:lang w:val="hr-HR"/>
        </w:rPr>
      </w:pPr>
      <w:r>
        <w:rPr>
          <w:lang w:val="hr-HR"/>
        </w:rPr>
        <w:lastRenderedPageBreak/>
        <w:t>9 St-718/2015</w:t>
      </w:r>
    </w:p>
    <w:p w:rsidRDefault="00EC11AD" w:rsidP="00EC11AD" w:rsidR="00EC11AD">
      <w:pPr>
        <w:ind w:left="360"/>
        <w:rPr>
          <w:lang w:val="hr-HR"/>
        </w:rPr>
      </w:pPr>
    </w:p>
    <w:p w:rsidRDefault="00FB74EE" w:rsidP="00EC11AD" w:rsidR="00FB74EE">
      <w:pPr>
        <w:jc w:val="right"/>
        <w:rPr>
          <w:lang w:val="hr-HR"/>
        </w:rPr>
      </w:pPr>
    </w:p>
    <w:p w:rsidRDefault="00FB74EE" w:rsidP="00A72979" w:rsidR="00FB74EE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B74EE" w:rsidP="00FB74EE" w:rsidR="00FB74EE">
      <w:pPr>
        <w:jc w:val="center"/>
        <w:rPr>
          <w:lang w:val="hr-HR"/>
        </w:rPr>
      </w:pPr>
    </w:p>
    <w:p w:rsidRDefault="00FB74EE" w:rsidP="00A72979" w:rsidR="00A81C34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</w:t>
      </w:r>
      <w:r w:rsidR="00A72979">
        <w:rPr>
          <w:lang w:val="hr-HR"/>
        </w:rPr>
        <w:t>23</w:t>
      </w:r>
      <w:r>
        <w:rPr>
          <w:lang w:val="hr-HR"/>
        </w:rPr>
        <w:t xml:space="preserve">. </w:t>
      </w:r>
      <w:r w:rsidR="00080EC6">
        <w:rPr>
          <w:lang w:val="hr-HR"/>
        </w:rPr>
        <w:t>studenog</w:t>
      </w:r>
      <w:r>
        <w:rPr>
          <w:lang w:val="hr-HR"/>
        </w:rPr>
        <w:t xml:space="preserve"> 2015. godine zaprimljen je na ovom sudu zahtjev Financijske agencije – Regionalni centar Split, Podružnica Šibenik, za provedbu skraćenog stečajnog </w:t>
      </w:r>
    </w:p>
    <w:p w:rsidRDefault="00FB74EE" w:rsidP="00BE1C58" w:rsidR="00FB74EE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="00A72979" w:rsidRPr="00A72979">
        <w:rPr>
          <w:lang w:val="hr-HR"/>
        </w:rPr>
        <w:t xml:space="preserve"> </w:t>
      </w:r>
      <w:r w:rsidR="00A72979">
        <w:rPr>
          <w:lang w:val="hr-HR"/>
        </w:rPr>
        <w:t>PIKADO KLUB "Z" iz Šibenika, Vrpoljačka cesta bb, OIB: 38379566642</w:t>
      </w:r>
      <w:r>
        <w:rPr>
          <w:lang w:val="hr-HR"/>
        </w:rPr>
        <w:t>.</w:t>
      </w:r>
    </w:p>
    <w:p w:rsidRDefault="00BE1C58" w:rsidP="00BE1C58" w:rsidR="00BE1C58">
      <w:pPr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>Oglasom ovog suda pod poslovnim brojem 9 St-</w:t>
      </w:r>
      <w:r w:rsidR="00A72979">
        <w:rPr>
          <w:lang w:val="hr-HR"/>
        </w:rPr>
        <w:t>718</w:t>
      </w:r>
      <w:r>
        <w:rPr>
          <w:lang w:val="hr-HR"/>
        </w:rPr>
        <w:t xml:space="preserve">/2015 od dana </w:t>
      </w:r>
      <w:r w:rsidR="00DB089C">
        <w:rPr>
          <w:lang w:val="hr-HR"/>
        </w:rPr>
        <w:t>07</w:t>
      </w:r>
      <w:r>
        <w:rPr>
          <w:lang w:val="hr-HR"/>
        </w:rPr>
        <w:t xml:space="preserve">. </w:t>
      </w:r>
      <w:r w:rsidR="00DB089C">
        <w:rPr>
          <w:lang w:val="hr-HR"/>
        </w:rPr>
        <w:t>siječnja</w:t>
      </w:r>
      <w:r>
        <w:rPr>
          <w:lang w:val="hr-HR"/>
        </w:rPr>
        <w:t xml:space="preserve"> 201</w:t>
      </w:r>
      <w:r w:rsidR="00DB089C">
        <w:rPr>
          <w:lang w:val="hr-HR"/>
        </w:rPr>
        <w:t>6</w:t>
      </w:r>
      <w:r>
        <w:rPr>
          <w:lang w:val="hr-HR"/>
        </w:rPr>
        <w:t>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>Naved</w:t>
      </w:r>
      <w:r w:rsidR="00366AE9">
        <w:rPr>
          <w:lang w:val="hr-HR"/>
        </w:rPr>
        <w:t>e</w:t>
      </w:r>
      <w:r>
        <w:rPr>
          <w:lang w:val="hr-HR"/>
        </w:rPr>
        <w:t xml:space="preserve">ni oglas objavljen je na e-oglasnoj ploči suda danom </w:t>
      </w:r>
      <w:r w:rsidR="00DB089C">
        <w:rPr>
          <w:lang w:val="hr-HR"/>
        </w:rPr>
        <w:t>07</w:t>
      </w:r>
      <w:r>
        <w:rPr>
          <w:lang w:val="hr-HR"/>
        </w:rPr>
        <w:t xml:space="preserve">. </w:t>
      </w:r>
      <w:r w:rsidR="00DB089C">
        <w:rPr>
          <w:lang w:val="hr-HR"/>
        </w:rPr>
        <w:t>siječnja</w:t>
      </w:r>
      <w:r>
        <w:rPr>
          <w:lang w:val="hr-HR"/>
        </w:rPr>
        <w:t xml:space="preserve"> 201</w:t>
      </w:r>
      <w:r w:rsidR="00DB089C">
        <w:rPr>
          <w:lang w:val="hr-HR"/>
        </w:rPr>
        <w:t>6</w:t>
      </w:r>
      <w:r>
        <w:rPr>
          <w:lang w:val="hr-HR"/>
        </w:rPr>
        <w:t>. godine.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  <w:r>
        <w:rPr>
          <w:lang w:val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both"/>
        <w:rPr>
          <w:lang w:val="hr-HR"/>
        </w:rPr>
      </w:pPr>
    </w:p>
    <w:p w:rsidRDefault="00FB74EE" w:rsidP="00FB74EE" w:rsidR="00FB74EE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EC11AD">
        <w:rPr>
          <w:lang w:val="hr-HR"/>
        </w:rPr>
        <w:t>23. Siječnja 2017</w:t>
      </w:r>
      <w:r>
        <w:rPr>
          <w:lang w:val="hr-HR"/>
        </w:rPr>
        <w:t>. godine</w:t>
      </w:r>
    </w:p>
    <w:p w:rsidRDefault="00FB74EE" w:rsidP="00FB74EE" w:rsidR="00FB74EE">
      <w:pPr>
        <w:ind w:firstLine="720"/>
        <w:jc w:val="center"/>
        <w:rPr>
          <w:lang w:val="hr-HR"/>
        </w:rPr>
      </w:pPr>
    </w:p>
    <w:p w:rsidRDefault="00FB74EE" w:rsidP="00FB74EE" w:rsidR="00FB74EE">
      <w:pPr>
        <w:ind w:firstLine="720"/>
        <w:jc w:val="center"/>
        <w:rPr>
          <w:lang w:val="hr-HR"/>
        </w:rPr>
      </w:pP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FB74EE" w:rsidP="00FB74EE" w:rsidR="00FB74EE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B22342" w:rsidP="00FB74EE" w:rsidR="00FB74EE">
      <w:pPr>
        <w:ind w:firstLine="720"/>
        <w:jc w:val="right"/>
        <w:rPr>
          <w:lang w:val="hr-HR"/>
        </w:rPr>
      </w:pPr>
      <w:r>
        <w:rPr>
          <w:lang w:val="hr-HR"/>
        </w:rPr>
        <w:t>Terezija Goreta,v.r.</w:t>
      </w:r>
    </w:p>
    <w:p w:rsidRDefault="00FB74EE" w:rsidP="00FB74EE" w:rsidR="00FB74EE">
      <w:pPr>
        <w:ind w:firstLine="720"/>
        <w:jc w:val="right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FB74EE" w:rsidP="00FB74EE" w:rsidR="00FB74EE">
      <w:pPr>
        <w:jc w:val="both"/>
        <w:rPr>
          <w:lang w:val="hr-HR"/>
        </w:rPr>
      </w:pP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Zakonskom zastupniku dužnika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lastRenderedPageBreak/>
        <w:t>Stečajnom upravitelju</w:t>
      </w:r>
    </w:p>
    <w:p w:rsidRDefault="00FB74EE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EC11AD" w:rsidP="00FB74EE" w:rsid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 xml:space="preserve">registar udruga, prije i </w:t>
      </w:r>
      <w:r w:rsidR="00FB74EE">
        <w:rPr>
          <w:lang w:val="hr-HR"/>
        </w:rPr>
        <w:t xml:space="preserve"> po pravomoćnosti</w:t>
      </w:r>
    </w:p>
    <w:p w:rsidRDefault="00EC11AD" w:rsidP="00FB74EE" w:rsidR="00EC11AD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EC11AD" w:rsidP="00FB74EE" w:rsidR="00EC11AD" w:rsidRPr="00FB74EE">
      <w:pPr>
        <w:numPr>
          <w:ilvl w:val="0"/>
          <w:numId w:val="2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sectPr w:rsidSect="00EF0A19" w:rsidR="00EC11AD" w:rsidRPr="00FB74EE">
      <w:headerReference w:type="default" r:id="rId9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2860" w:rsidP="00A81C34" w:rsidR="00912860">
      <w:r>
        <w:separator/>
      </w:r>
    </w:p>
  </w:endnote>
  <w:endnote w:id="0" w:type="continuationSeparator">
    <w:p w:rsidRDefault="00912860" w:rsidP="00A81C34" w:rsidR="00912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2860" w:rsidP="00A81C34" w:rsidR="00912860">
      <w:r>
        <w:separator/>
      </w:r>
    </w:p>
  </w:footnote>
  <w:footnote w:id="0" w:type="continuationSeparator">
    <w:p w:rsidRDefault="00912860" w:rsidP="00A81C34" w:rsidR="009128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A19" w:rsidR="00EF0A1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276C2" w:rsidRPr="004276C2">
      <w:rPr>
        <w:noProof/>
        <w:lang w:val="hr-HR"/>
      </w:rPr>
      <w:t>2</w:t>
    </w:r>
    <w:r>
      <w:fldChar w:fldCharType="end"/>
    </w:r>
  </w:p>
  <w:p w:rsidRDefault="00EF0A19" w:rsidR="00EF0A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74EE"/>
    <w:rsid w:val="00011D80"/>
    <w:rsid w:val="00080EC6"/>
    <w:rsid w:val="00316DAC"/>
    <w:rsid w:val="00366AE9"/>
    <w:rsid w:val="003A345D"/>
    <w:rsid w:val="003C0CE0"/>
    <w:rsid w:val="004276C2"/>
    <w:rsid w:val="00675F51"/>
    <w:rsid w:val="00912860"/>
    <w:rsid w:val="00A72979"/>
    <w:rsid w:val="00A81C34"/>
    <w:rsid w:val="00B22342"/>
    <w:rsid w:val="00B70195"/>
    <w:rsid w:val="00BE1C58"/>
    <w:rsid w:val="00DB089C"/>
    <w:rsid w:val="00E7709D"/>
    <w:rsid w:val="00EB3090"/>
    <w:rsid w:val="00EC11AD"/>
    <w:rsid w:val="00EF0A19"/>
    <w:rsid w:val="00FB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B74EE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1C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C3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A81C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81C34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C11A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7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B74EE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A81C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C34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A81C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81C34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EC11A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427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St-718/2015</izvorni_sadrzaj>
    <derivirana_varijabla naziv="DomainObject.Predmet.OznakaBroj_1">St-718/2015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PIKADO KLUB "Z"</izvorni_sadrzaj>
    <derivirana_varijabla naziv="DomainObject.Predmet.ProtustrankaFormated_1">  PIKADO KLUB "Z"</derivirana_varijabla>
  </DomainObject.Predmet.ProtustrankaFormated>
  <DomainObject.Predmet.ProtustrankaFormatedOIB>
    <izvorni_sadrzaj>  PIKADO KLUB "Z", OIB 38379566642</izvorni_sadrzaj>
    <derivirana_varijabla naziv="DomainObject.Predmet.ProtustrankaFormatedOIB_1">  PIKADO KLUB "Z", OIB 38379566642</derivirana_varijabla>
  </DomainObject.Predmet.ProtustrankaFormatedOIB>
  <DomainObject.Predmet.ProtustrankaFormatedWithAdress>
    <izvorni_sadrzaj> PIKADO KLUB "Z", Vrpoljačka cesta  bb, 22000 Šibenik</izvorni_sadrzaj>
    <derivirana_varijabla naziv="DomainObject.Predmet.ProtustrankaFormatedWithAdress_1"> PIKADO KLUB "Z", Vrpoljačka cesta  bb, 22000 Šibenik</derivirana_varijabla>
  </DomainObject.Predmet.ProtustrankaFormatedWithAdress>
  <DomainObject.Predmet.ProtustrankaFormatedWithAdressOIB>
    <izvorni_sadrzaj> PIKADO KLUB "Z", OIB 38379566642, Vrpoljačka cesta  bb, 22000 Šibenik</izvorni_sadrzaj>
    <derivirana_varijabla naziv="DomainObject.Predmet.ProtustrankaFormatedWithAdressOIB_1"> PIKADO KLUB "Z", OIB 38379566642, Vrpoljačka cesta  bb, 22000 Šibenik</derivirana_varijabla>
  </DomainObject.Predmet.ProtustrankaFormatedWithAdressOIB>
  <DomainObject.Predmet.ProtustrankaWithAdress>
    <izvorni_sadrzaj>PIKADO KLUB "Z" Vrpoljačka cesta  bb, 22000 Šibenik</izvorni_sadrzaj>
    <derivirana_varijabla naziv="DomainObject.Predmet.ProtustrankaWithAdress_1">PIKADO KLUB "Z" Vrpoljačka cesta  bb, 22000 Šibenik</derivirana_varijabla>
  </DomainObject.Predmet.ProtustrankaWithAdress>
  <DomainObject.Predmet.ProtustrankaWithAdressOIB>
    <izvorni_sadrzaj>PIKADO KLUB "Z", OIB 38379566642, Vrpoljačka cesta  bb, 22000 Šibenik</izvorni_sadrzaj>
    <derivirana_varijabla naziv="DomainObject.Predmet.ProtustrankaWithAdressOIB_1">PIKADO KLUB "Z", OIB 38379566642, Vrpoljačka cesta  bb, 22000 Šibenik</derivirana_varijabla>
  </DomainObject.Predmet.ProtustrankaWithAdressOIB>
  <DomainObject.Predmet.ProtustrankaNazivFormated>
    <izvorni_sadrzaj>PIKADO KLUB "Z"</izvorni_sadrzaj>
    <derivirana_varijabla naziv="DomainObject.Predmet.ProtustrankaNazivFormated_1">PIKADO KLUB "Z"</derivirana_varijabla>
  </DomainObject.Predmet.ProtustrankaNazivFormated>
  <DomainObject.Predmet.ProtustrankaNazivFormatedOIB>
    <izvorni_sadrzaj>PIKADO KLUB "Z", OIB 38379566642</izvorni_sadrzaj>
    <derivirana_varijabla naziv="DomainObject.Predmet.ProtustrankaNazivFormatedOIB_1">PIKADO KLUB "Z", OIB 38379566642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PIKADO KLUB "Z"</item>
    </izvorni_sadrzaj>
    <derivirana_varijabla naziv="DomainObject.Predmet.ProtuStrankaListFormated_1">
      <item>PIKADO KLUB "Z"</item>
    </derivirana_varijabla>
  </DomainObject.Predmet.ProtuStrankaListFormated>
  <DomainObject.Predmet.ProtuStrankaListFormatedOIB>
    <izvorni_sadrzaj>
      <item>PIKADO KLUB "Z", OIB 38379566642</item>
    </izvorni_sadrzaj>
    <derivirana_varijabla naziv="DomainObject.Predmet.ProtuStrankaListFormatedOIB_1">
      <item>PIKADO KLUB "Z", OIB 38379566642</item>
    </derivirana_varijabla>
  </DomainObject.Predmet.ProtuStrankaListFormatedOIB>
  <DomainObject.Predmet.ProtuStrankaListFormatedWithAdress>
    <izvorni_sadrzaj>
      <item>PIKADO KLUB "Z", Vrpoljačka cesta  bb, 22000 Šibenik</item>
    </izvorni_sadrzaj>
    <derivirana_varijabla naziv="DomainObject.Predmet.ProtuStrankaListFormatedWithAdress_1">
      <item>PIKADO KLUB "Z", Vrpoljačka cesta  bb, 22000 Šibenik</item>
    </derivirana_varijabla>
  </DomainObject.Predmet.ProtuStrankaListFormatedWithAdress>
  <DomainObject.Predmet.ProtuStrankaListFormatedWithAdressOIB>
    <izvorni_sadrzaj>
      <item>PIKADO KLUB "Z", OIB 38379566642, Vrpoljačka cesta  bb, 22000 Šibenik</item>
    </izvorni_sadrzaj>
    <derivirana_varijabla naziv="DomainObject.Predmet.ProtuStrankaListFormatedWithAdressOIB_1">
      <item>PIKADO KLUB "Z", OIB 38379566642, Vrpoljačka cesta  bb, 22000 Šibenik</item>
    </derivirana_varijabla>
  </DomainObject.Predmet.ProtuStrankaListFormatedWithAdressOIB>
  <DomainObject.Predmet.ProtuStrankaListNazivFormated>
    <izvorni_sadrzaj>
      <item>PIKADO KLUB "Z"</item>
    </izvorni_sadrzaj>
    <derivirana_varijabla naziv="DomainObject.Predmet.ProtuStrankaListNazivFormated_1">
      <item>PIKADO KLUB "Z"</item>
    </derivirana_varijabla>
  </DomainObject.Predmet.ProtuStrankaListNazivFormated>
  <DomainObject.Predmet.ProtuStrankaListNazivFormatedOIB>
    <izvorni_sadrzaj>
      <item>PIKADO KLUB "Z", OIB 38379566642</item>
    </izvorni_sadrzaj>
    <derivirana_varijabla naziv="DomainObject.Predmet.ProtuStrankaListNazivFormatedOIB_1">
      <item>PIKADO KLUB "Z", OIB 38379566642</item>
    </derivirana_varijabla>
  </DomainObject.Predmet.ProtuStrankaListNazivFormatedOIB>
  <DomainObject.Predmet.OstaliListFormated>
    <izvorni_sadrzaj>
      <item>Zoran Spahija</item>
      <item>Ante Gović</item>
      <item>Marko Grizelj</item>
    </izvorni_sadrzaj>
    <derivirana_varijabla naziv="DomainObject.Predmet.OstaliListFormated_1">
      <item>Zoran Spahija</item>
      <item>Ante Gović</item>
      <item>Marko Grizelj</item>
    </derivirana_varijabla>
  </DomainObject.Predmet.OstaliListFormated>
  <DomainObject.Predmet.OstaliListFormatedOIB>
    <izvorni_sadrzaj>
      <item>Zoran Spahija, OIB 09833424329</item>
      <item>Ante Gović, OIB 39863777099</item>
      <item>Marko Grizelj, OIB 34687370843</item>
    </izvorni_sadrzaj>
    <derivirana_varijabla naziv="DomainObject.Predmet.OstaliListFormatedOIB_1">
      <item>Zoran Spahija, OIB 09833424329</item>
      <item>Ante Gović, OIB 39863777099</item>
      <item>Marko Grizelj, OIB 34687370843</item>
    </derivirana_varijabla>
  </DomainObject.Predmet.OstaliListFormatedOIB>
  <DomainObject.Predmet.OstaliListFormatedWithAdress>
    <izvorni_sadrzaj>
      <item>Zoran Spahija, Branitelja Domovinskog Rata 2 B, 22000 Šibenik</item>
      <item>Ante Gović, PUT KRČEVINA 2 (ranije: JADRTOVAC, JADRTOVAC, 61), 22000 Jadrtovac</item>
      <item>Marko Grizelj, Put Birnja 10, 22000 Vrpolje</item>
    </izvorni_sadrzaj>
    <derivirana_varijabla naziv="DomainObject.Predmet.OstaliListFormatedWithAdress_1">
      <item>Zoran Spahija, Branitelja Domovinskog Rata 2 B, 22000 Šibenik</item>
      <item>Ante Gović, PUT KRČEVINA 2 (ranije: JADRTOVAC, JADRTOVAC, 61), 22000 Jadrtovac</item>
      <item>Marko Grizelj, Put Birnja 10, 22000 Vrpolje</item>
    </derivirana_varijabla>
  </DomainObject.Predmet.OstaliListFormatedWithAdress>
  <DomainObject.Predmet.OstaliListFormatedWithAdressOIB>
    <izvorni_sadrzaj>
      <item>Zoran Spahija, OIB 09833424329, Branitelja Domovinskog Rata 2 B, 22000 Šibenik</item>
      <item>Ante Gović, OIB 39863777099, PUT KRČEVINA 2 (ranije: JADRTOVAC, JADRTOVAC, 61), 22000 Jadrtovac</item>
      <item>Marko Grizelj, OIB 34687370843, Put Birnja 10, 22000 Vrpolje</item>
    </izvorni_sadrzaj>
    <derivirana_varijabla naziv="DomainObject.Predmet.OstaliListFormatedWithAdressOIB_1">
      <item>Zoran Spahija, OIB 09833424329, Branitelja Domovinskog Rata 2 B, 22000 Šibenik</item>
      <item>Ante Gović, OIB 39863777099, PUT KRČEVINA 2 (ranije: JADRTOVAC, JADRTOVAC, 61), 22000 Jadrtovac</item>
      <item>Marko Grizelj, OIB 34687370843, Put Birnja 10, 22000 Vrpolje</item>
    </derivirana_varijabla>
  </DomainObject.Predmet.OstaliListFormatedWithAdressOIB>
  <DomainObject.Predmet.OstaliListNazivFormated>
    <izvorni_sadrzaj>
      <item>Zoran Spahija</item>
      <item>Ante Gović</item>
      <item>Marko Grizelj</item>
    </izvorni_sadrzaj>
    <derivirana_varijabla naziv="DomainObject.Predmet.OstaliListNazivFormated_1">
      <item>Zoran Spahija</item>
      <item>Ante Gović</item>
      <item>Marko Grizelj</item>
    </derivirana_varijabla>
  </DomainObject.Predmet.OstaliListNazivFormated>
  <DomainObject.Predmet.OstaliListNazivFormatedOIB>
    <izvorni_sadrzaj>
      <item>Zoran Spahija, OIB 09833424329</item>
      <item>Ante Gović, OIB 39863777099</item>
      <item>Marko Grizelj, OIB 34687370843</item>
    </izvorni_sadrzaj>
    <derivirana_varijabla naziv="DomainObject.Predmet.OstaliListNazivFormatedOIB_1">
      <item>Zoran Spahija, OIB 09833424329</item>
      <item>Ante Gović, OIB 39863777099</item>
      <item>Marko Grizelj, OIB 34687370843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PIKADO KLUB "Z"</izvorni_sadrzaj>
    <derivirana_varijabla naziv="DomainObject.Predmet.ProtustrankaIDrugi_1">PIKADO KLUB "Z"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PIKADO KLUB "Z", OIB 38379566642, Vrpoljačka cesta  bb, 22000 Šibenik</izvorni_sadrzaj>
    <derivirana_varijabla naziv="DomainObject.Predmet.ProtustrankaIDrugiAdressOIB_1">PIKADO KLUB "Z", OIB 38379566642, Vrpoljačka cesta  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PIKADO KLUB "Z"</item>
      <item>Zoran Spahija</item>
      <item>Ante Gović</item>
      <item>Marko Grizelj</item>
    </izvorni_sadrzaj>
    <derivirana_varijabla naziv="DomainObject.Predmet.SudioniciListNaziv_1">
      <item>FINA - Podružnica Šibenik</item>
      <item>PIKADO KLUB "Z"</item>
      <item>Zoran Spahija</item>
      <item>Ante Gović</item>
      <item>Marko Grizelj</item>
    </derivirana_varijabla>
  </DomainObject.Predmet.SudioniciListNaziv>
  <DomainObject.Predmet.SudioniciListAdressOIB>
    <izvorni_sadrzaj>
      <item>FINA - Podružnica Šibenik, OIB 85821130368, Perivoj L. Marune 1,22000 Šibenik</item>
      <item>PIKADO KLUB "Z", OIB 38379566642, Vrpoljačka cesta  bb,22000 Šibenik</item>
      <item>Zoran Spahija, OIB 09833424329, Branitelja Domovinskog Rata 2 B,22000 Šibenik</item>
      <item>Ante Gović, OIB 39863777099, PUT KRČEVINA 2 (ranije: JADRTOVAC, JADRTOVAC, 61),22000 Jadrtovac</item>
      <item>Marko Grizelj, OIB 34687370843, Put Birnja 10,22000 Vrpolje</item>
    </izvorni_sadrzaj>
    <derivirana_varijabla naziv="DomainObject.Predmet.SudioniciListAdressOIB_1">
      <item>FINA - Podružnica Šibenik, OIB 85821130368, Perivoj L. Marune 1,22000 Šibenik</item>
      <item>PIKADO KLUB "Z", OIB 38379566642, Vrpoljačka cesta  bb,22000 Šibenik</item>
      <item>Zoran Spahija, OIB 09833424329, Branitelja Domovinskog Rata 2 B,22000 Šibenik</item>
      <item>Ante Gović, OIB 39863777099, PUT KRČEVINA 2 (ranije: JADRTOVAC, JADRTOVAC, 61),22000 Jadrtovac</item>
      <item>Marko Grizelj, OIB 34687370843, Put Birnja 10,22000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38379566642</item>
      <item>, OIB 09833424329</item>
      <item>, OIB 39863777099</item>
      <item>, OIB 34687370843</item>
    </izvorni_sadrzaj>
    <derivirana_varijabla naziv="DomainObject.Predmet.SudioniciListNazivOIB_1">
      <item>, OIB 85821130368</item>
      <item>, OIB 38379566642</item>
      <item>, OIB 09833424329</item>
      <item>, OIB 39863777099</item>
      <item>, OIB 34687370843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536</properties:Words>
  <properties:Characters>2951</properties:Characters>
  <properties:Lines>97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2017-01-23T12:41:00Z</dcterms:created>
  <dc:creator>Sektor za informatiku</dc:creator>
  <cp:keywords/>
  <cp:lastModifiedBy>Marina Gulin</cp:lastModifiedBy>
  <cp:lastPrinted>2017-01-23T12:35:00Z</cp:lastPrinted>
  <dcterms:modified xmlns:xsi="http://www.w3.org/2001/XMLSchema-instance" xsi:type="dcterms:W3CDTF">2017-01-23T12:41:00Z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