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411d" w14:paraId="dfc411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</w:t>
      </w:r>
      <w:r w:rsidR="00FC5CF7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14065" w:rsidRPr="00414065">
        <w:t>ZELENI LJILJAN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r w:rsidR="00414065" w:rsidRPr="00414065">
        <w:t xml:space="preserve">12. </w:t>
      </w:r>
      <w:proofErr w:type="spellStart"/>
      <w:r w:rsidR="00414065" w:rsidRPr="00414065">
        <w:t>Podbrežje</w:t>
      </w:r>
      <w:proofErr w:type="spellEnd"/>
      <w:r w:rsidR="00414065" w:rsidRPr="00414065">
        <w:t xml:space="preserve"> 6</w:t>
      </w:r>
      <w:r w:rsidR="00BA142B">
        <w:t xml:space="preserve">, MBS: </w:t>
      </w:r>
      <w:r w:rsidR="00414065" w:rsidRPr="00414065">
        <w:t>080770576</w:t>
      </w:r>
      <w:r w:rsidR="00BA142B">
        <w:t xml:space="preserve">, OIB: </w:t>
      </w:r>
      <w:r w:rsidR="00414065" w:rsidRPr="00414065">
        <w:t>42467144105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14065" w:rsidRPr="00414065">
        <w:t>ZELENI LJILJAN d.o.o.</w:t>
      </w:r>
      <w:r w:rsidR="00414065">
        <w:t xml:space="preserve">, </w:t>
      </w:r>
      <w:r w:rsidR="00414065" w:rsidRPr="001A0F07">
        <w:t>Zagreb</w:t>
      </w:r>
      <w:r w:rsidR="00414065">
        <w:t xml:space="preserve">, </w:t>
      </w:r>
      <w:r w:rsidR="00414065" w:rsidRPr="00414065">
        <w:t xml:space="preserve">12. </w:t>
      </w:r>
      <w:proofErr w:type="spellStart"/>
      <w:r w:rsidR="00414065" w:rsidRPr="00414065">
        <w:t>Podbrežje</w:t>
      </w:r>
      <w:proofErr w:type="spellEnd"/>
      <w:r w:rsidR="00414065" w:rsidRPr="00414065">
        <w:t xml:space="preserve"> 6</w:t>
      </w:r>
      <w:r w:rsidR="00414065">
        <w:t xml:space="preserve">, MBS: </w:t>
      </w:r>
      <w:r w:rsidR="00414065" w:rsidRPr="00414065">
        <w:t>080770576</w:t>
      </w:r>
      <w:r w:rsidR="00414065">
        <w:t xml:space="preserve">, OIB: </w:t>
      </w:r>
      <w:r w:rsidR="00414065" w:rsidRPr="00414065">
        <w:t>42467144105</w:t>
      </w:r>
      <w:r w:rsidR="00D43EFC">
        <w:t xml:space="preserve">, </w:t>
      </w:r>
      <w:r>
        <w:t xml:space="preserve">iznosi </w:t>
      </w:r>
      <w:r w:rsidR="00414065">
        <w:t>139.080,51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A054B7" w:rsidRPr="00A054B7">
        <w:t>SHUANGJUN WANG, OIB: 18328165616</w:t>
      </w:r>
      <w:r w:rsidR="00A41A94">
        <w:t xml:space="preserve">, </w:t>
      </w:r>
      <w:r w:rsidR="00A054B7" w:rsidRPr="00A054B7">
        <w:t>Virovitica, Ulica dr.</w:t>
      </w:r>
      <w:r w:rsidR="00A054B7">
        <w:t xml:space="preserve"> </w:t>
      </w:r>
      <w:r w:rsidR="00A054B7" w:rsidRPr="00A054B7">
        <w:t xml:space="preserve">Mije </w:t>
      </w:r>
      <w:proofErr w:type="spellStart"/>
      <w:r w:rsidR="00A054B7" w:rsidRPr="00A054B7">
        <w:t>Pupeka</w:t>
      </w:r>
      <w:proofErr w:type="spellEnd"/>
      <w:r w:rsidR="00A054B7" w:rsidRPr="00A054B7">
        <w:t xml:space="preserve"> 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</w:t>
      </w:r>
      <w:r w:rsidR="00FC5CF7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DC8" w:rsidR="00732DC8">
      <w:r>
        <w:separator/>
      </w:r>
    </w:p>
  </w:endnote>
  <w:endnote w:id="0" w:type="continuationSeparator">
    <w:p w:rsidRDefault="00732DC8" w:rsidR="00732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DC8" w:rsidR="00732DC8">
      <w:r>
        <w:separator/>
      </w:r>
    </w:p>
  </w:footnote>
  <w:footnote w:id="0" w:type="continuationSeparator">
    <w:p w:rsidRDefault="00732DC8" w:rsidR="00732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1D35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2DC8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11D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11D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St-935/2017</izvorni_sadrzaj>
    <derivirana_varijabla naziv="DomainObject.Predmet.OznakaBroj_1">St-935/2017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ZELENI LJILJAN d.o.o.</izvorni_sadrzaj>
    <derivirana_varijabla naziv="DomainObject.Predmet.ProtustrankaFormated_1">  ZELENI LJILJAN d.o.o.</derivirana_varijabla>
  </DomainObject.Predmet.ProtustrankaFormated>
  <DomainObject.Predmet.ProtustrankaFormatedOIB>
    <izvorni_sadrzaj>  ZELENI LJILJAN d.o.o., OIB 42467144105</izvorni_sadrzaj>
    <derivirana_varijabla naziv="DomainObject.Predmet.ProtustrankaFormatedOIB_1">  ZELENI LJILJAN d.o.o., OIB 42467144105</derivirana_varijabla>
  </DomainObject.Predmet.ProtustrankaFormatedOIB>
  <DomainObject.Predmet.ProtustrankaFormatedWithAdress>
    <izvorni_sadrzaj> ZELENI LJILJAN d.o.o., 12. Podbrežje 6 , 10000 Zagreb</izvorni_sadrzaj>
    <derivirana_varijabla naziv="DomainObject.Predmet.ProtustrankaFormatedWithAdress_1"> ZELENI LJILJAN d.o.o., 12. Podbrežje 6 , 10000 Zagreb</derivirana_varijabla>
  </DomainObject.Predmet.ProtustrankaFormatedWithAdress>
  <DomainObject.Predmet.ProtustrankaFormatedWithAdressOIB>
    <izvorni_sadrzaj> ZELENI LJILJAN d.o.o., OIB 42467144105, 12. Podbrežje 6 , 10000 Zagreb</izvorni_sadrzaj>
    <derivirana_varijabla naziv="DomainObject.Predmet.ProtustrankaFormatedWithAdressOIB_1"> ZELENI LJILJAN d.o.o., OIB 42467144105, 12. Podbrežje 6 , 10000 Zagreb</derivirana_varijabla>
  </DomainObject.Predmet.ProtustrankaFormatedWithAdressOIB>
  <DomainObject.Predmet.ProtustrankaWithAdress>
    <izvorni_sadrzaj>ZELENI LJILJAN d.o.o. 12. Podbrežje 6 , 10000 Zagreb</izvorni_sadrzaj>
    <derivirana_varijabla naziv="DomainObject.Predmet.ProtustrankaWithAdress_1">ZELENI LJILJAN d.o.o. 12. Podbrežje 6 , 10000 Zagreb</derivirana_varijabla>
  </DomainObject.Predmet.ProtustrankaWithAdress>
  <DomainObject.Predmet.ProtustrankaWithAdressOIB>
    <izvorni_sadrzaj>ZELENI LJILJAN d.o.o., OIB 42467144105, 12. Podbrežje 6 , 10000 Zagreb</izvorni_sadrzaj>
    <derivirana_varijabla naziv="DomainObject.Predmet.ProtustrankaWithAdressOIB_1">ZELENI LJILJAN d.o.o., OIB 42467144105, 12. Podbrežje 6 , 10000 Zagreb</derivirana_varijabla>
  </DomainObject.Predmet.ProtustrankaWithAdressOIB>
  <DomainObject.Predmet.ProtustrankaNazivFormated>
    <izvorni_sadrzaj>ZELENI LJILJAN d.o.o.</izvorni_sadrzaj>
    <derivirana_varijabla naziv="DomainObject.Predmet.ProtustrankaNazivFormated_1">ZELENI LJILJAN d.o.o.</derivirana_varijabla>
  </DomainObject.Predmet.ProtustrankaNazivFormated>
  <DomainObject.Predmet.ProtustrankaNazivFormatedOIB>
    <izvorni_sadrzaj>ZELENI LJILJAN d.o.o., OIB 42467144105</izvorni_sadrzaj>
    <derivirana_varijabla naziv="DomainObject.Predmet.ProtustrankaNazivFormatedOIB_1">ZELENI LJILJAN d.o.o., OIB 42467144105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LJILJAN d.o.o.</item>
    </izvorni_sadrzaj>
    <derivirana_varijabla naziv="DomainObject.Predmet.ProtuStrankaListFormated_1">
      <item>ZELENI LJILJAN d.o.o.</item>
    </derivirana_varijabla>
  </DomainObject.Predmet.ProtuStrankaListFormated>
  <DomainObject.Predmet.ProtuStrankaListFormatedOIB>
    <izvorni_sadrzaj>
      <item>ZELENI LJILJAN d.o.o., OIB 42467144105</item>
    </izvorni_sadrzaj>
    <derivirana_varijabla naziv="DomainObject.Predmet.ProtuStrankaListFormatedOIB_1">
      <item>ZELENI LJILJAN d.o.o., OIB 42467144105</item>
    </derivirana_varijabla>
  </DomainObject.Predmet.ProtuStrankaListFormatedOIB>
  <DomainObject.Predmet.ProtuStrankaListFormatedWithAdress>
    <izvorni_sadrzaj>
      <item>ZELENI LJILJAN d.o.o., 12. Podbrežje 6 , 10000 Zagreb</item>
    </izvorni_sadrzaj>
    <derivirana_varijabla naziv="DomainObject.Predmet.ProtuStrankaListFormatedWithAdress_1">
      <item>ZELENI LJILJAN d.o.o., 12. Podbrežje 6 , 10000 Zagreb</item>
    </derivirana_varijabla>
  </DomainObject.Predmet.ProtuStrankaListFormatedWithAdress>
  <DomainObject.Predmet.ProtuStrankaListFormatedWithAdressOIB>
    <izvorni_sadrzaj>
      <item>ZELENI LJILJAN d.o.o., OIB 42467144105, 12. Podbrežje 6 , 10000 Zagreb</item>
    </izvorni_sadrzaj>
    <derivirana_varijabla naziv="DomainObject.Predmet.ProtuStrankaListFormatedWithAdressOIB_1">
      <item>ZELENI LJILJAN d.o.o., OIB 42467144105, 12. Podbrežje 6 , 10000 Zagreb</item>
    </derivirana_varijabla>
  </DomainObject.Predmet.ProtuStrankaListFormatedWithAdressOIB>
  <DomainObject.Predmet.ProtuStrankaListNazivFormated>
    <izvorni_sadrzaj>
      <item>ZELENI LJILJAN d.o.o.</item>
    </izvorni_sadrzaj>
    <derivirana_varijabla naziv="DomainObject.Predmet.ProtuStrankaListNazivFormated_1">
      <item>ZELENI LJILJAN d.o.o.</item>
    </derivirana_varijabla>
  </DomainObject.Predmet.ProtuStrankaListNazivFormated>
  <DomainObject.Predmet.ProtuStrankaListNazivFormatedOIB>
    <izvorni_sadrzaj>
      <item>ZELENI LJILJAN d.o.o., OIB 42467144105</item>
    </izvorni_sadrzaj>
    <derivirana_varijabla naziv="DomainObject.Predmet.ProtuStrankaListNazivFormatedOIB_1">
      <item>ZELENI LJILJAN d.o.o., OIB 42467144105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LJILJAN d.o.o.</izvorni_sadrzaj>
    <derivirana_varijabla naziv="DomainObject.Predmet.ProtustrankaIDrugi_1">ZELENI LJILJAN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ZELENI LJILJAN d.o.o., OIB 42467144105, 12. Podbrežje 6 , 10000 Zagreb</izvorni_sadrzaj>
    <derivirana_varijabla naziv="DomainObject.Predmet.ProtustrankaIDrugiAdressOIB_1">ZELENI LJILJAN d.o.o., OIB 42467144105, 12. Podbrežje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LJILJAN d.o.o.</item>
      <item>FINA Regionalni centar Zagreb</item>
    </izvorni_sadrzaj>
    <derivirana_varijabla naziv="DomainObject.Predmet.SudioniciListNaziv_1">
      <item>ZELENI LJILJAN d.o.o.</item>
      <item>FINA Regionalni centar Zagreb</item>
    </derivirana_varijabla>
  </DomainObject.Predmet.SudioniciListNaziv>
  <DomainObject.Predmet.SudioniciListAdressOIB>
    <izvorni_sadrzaj>
      <item>ZELENI LJILJAN d.o.o., OIB 42467144105, 12. Podbrežje 6 ,10000 Zagreb</item>
      <item>FINA Regionalni centar Zagreb, OIB 85821130368, Trg svibanjskih žrtava 1995. br. 1,10000 Zagreb</item>
    </izvorni_sadrzaj>
    <derivirana_varijabla naziv="DomainObject.Predmet.SudioniciListAdressOIB_1">
      <item>ZELENI LJILJAN d.o.o., OIB 42467144105, 12. Podbrežje 6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42467144105</item>
      <item>, OIB 85821130368</item>
    </izvorni_sadrzaj>
    <derivirana_varijabla naziv="DomainObject.Predmet.SudioniciListNazivOIB_1">
      <item>, OIB 42467144105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1964</properties:Characters>
  <properties:Lines>48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2017-08-04T07:44:00Z</dcterms:modified>
  <cp:revision>88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