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19ea" w14:paraId="bb519ea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B3126E">
        <w:t>377</w:t>
      </w:r>
      <w:proofErr w:type="spellEnd"/>
      <w:r w:rsidR="00CC5CA7">
        <w:t>/</w:t>
      </w:r>
      <w:proofErr w:type="spellStart"/>
      <w:r w:rsidR="00CC5CA7">
        <w:t>1</w:t>
      </w:r>
      <w:r w:rsidR="00C77677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B3126E">
        <w:t xml:space="preserve"> </w:t>
      </w:r>
      <w:proofErr w:type="spellStart"/>
      <w:r w:rsidR="00B3126E">
        <w:t>FRAPA</w:t>
      </w:r>
      <w:proofErr w:type="spellEnd"/>
      <w:r w:rsidR="00B3126E">
        <w:t xml:space="preserve"> j.d.o.o. </w:t>
      </w:r>
      <w:proofErr w:type="spellStart"/>
      <w:r w:rsidR="00B3126E">
        <w:t>Josipovac</w:t>
      </w:r>
      <w:proofErr w:type="spellEnd"/>
      <w:r w:rsidR="00B3126E">
        <w:t xml:space="preserve">, Grgura Ninskog </w:t>
      </w:r>
      <w:proofErr w:type="spellStart"/>
      <w:r w:rsidR="00B3126E">
        <w:t>19</w:t>
      </w:r>
      <w:proofErr w:type="spellEnd"/>
      <w:r w:rsidR="00B3126E">
        <w:t xml:space="preserve">, </w:t>
      </w:r>
      <w:proofErr w:type="spellStart"/>
      <w:r w:rsidR="00B3126E">
        <w:t>OIB</w:t>
      </w:r>
      <w:proofErr w:type="spellEnd"/>
      <w:r w:rsidR="00B3126E">
        <w:t xml:space="preserve">: </w:t>
      </w:r>
      <w:proofErr w:type="spellStart"/>
      <w:r w:rsidR="00B3126E">
        <w:t>81418204588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622640">
        <w:t>6</w:t>
      </w:r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1E2852">
        <w:rPr>
          <w:bCs/>
        </w:rPr>
        <w:t xml:space="preserve"> </w:t>
      </w:r>
      <w:proofErr w:type="spellStart"/>
      <w:r w:rsidR="00B3126E">
        <w:t>FRAPA</w:t>
      </w:r>
      <w:proofErr w:type="spellEnd"/>
      <w:r w:rsidR="00B3126E">
        <w:t xml:space="preserve"> j.d.o.o. </w:t>
      </w:r>
      <w:proofErr w:type="spellStart"/>
      <w:r w:rsidR="00B3126E">
        <w:t>Josipovac</w:t>
      </w:r>
      <w:proofErr w:type="spellEnd"/>
      <w:r w:rsidR="00B3126E">
        <w:t xml:space="preserve">, Grgura Ninskog </w:t>
      </w:r>
      <w:proofErr w:type="spellStart"/>
      <w:r w:rsidR="00B3126E">
        <w:t>19</w:t>
      </w:r>
      <w:proofErr w:type="spellEnd"/>
      <w:r w:rsidR="00B3126E">
        <w:t xml:space="preserve">, </w:t>
      </w:r>
      <w:proofErr w:type="spellStart"/>
      <w:r w:rsidR="00B3126E">
        <w:t>OIB</w:t>
      </w:r>
      <w:proofErr w:type="spellEnd"/>
      <w:r w:rsidR="00B3126E">
        <w:t xml:space="preserve">: </w:t>
      </w:r>
      <w:proofErr w:type="spellStart"/>
      <w:r w:rsidR="00B3126E">
        <w:t>81418204588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B3126E">
        <w:t xml:space="preserve"> Jadranka </w:t>
      </w:r>
      <w:proofErr w:type="spellStart"/>
      <w:r w:rsidR="00B3126E">
        <w:t>Šeput</w:t>
      </w:r>
      <w:proofErr w:type="spellEnd"/>
      <w:r w:rsidR="00B3126E">
        <w:t xml:space="preserve">, Osijek, Dalmatinska </w:t>
      </w:r>
      <w:proofErr w:type="spellStart"/>
      <w:r w:rsidR="00B3126E">
        <w:t>17</w:t>
      </w:r>
      <w:proofErr w:type="spellEnd"/>
      <w:r w:rsidR="00B3126E">
        <w:t xml:space="preserve">, </w:t>
      </w:r>
      <w:proofErr w:type="spellStart"/>
      <w:r w:rsidR="00B3126E">
        <w:t>OIB</w:t>
      </w:r>
      <w:proofErr w:type="spellEnd"/>
      <w:r w:rsidR="00B3126E">
        <w:t xml:space="preserve">: </w:t>
      </w:r>
      <w:proofErr w:type="spellStart"/>
      <w:r w:rsidR="00B3126E">
        <w:t>56729601545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D74A24">
        <w:t>17</w:t>
      </w:r>
      <w:proofErr w:type="spellEnd"/>
      <w:r w:rsidR="00F7152E">
        <w:t xml:space="preserve">. </w:t>
      </w:r>
      <w:r w:rsidR="00DB5874">
        <w:t>veljače</w:t>
      </w:r>
      <w:r w:rsidR="00DB097D">
        <w:t xml:space="preserve"> </w:t>
      </w:r>
      <w:proofErr w:type="spellStart"/>
      <w:r w:rsidR="00DB097D">
        <w:t>201</w:t>
      </w:r>
      <w:r w:rsidR="00DB5874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F653B">
        <w:t>9</w:t>
      </w:r>
      <w:r w:rsidR="00DC51C2">
        <w:t>.</w:t>
      </w:r>
      <w:r w:rsidR="00794266">
        <w:t xml:space="preserve"> </w:t>
      </w:r>
      <w:r w:rsidR="007F653B">
        <w:t>ožujka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B3126E">
        <w:t>377</w:t>
      </w:r>
      <w:proofErr w:type="spellEnd"/>
      <w:r w:rsidR="00F7152E">
        <w:t>/</w:t>
      </w:r>
      <w:proofErr w:type="spellStart"/>
      <w:r w:rsidR="00F7152E">
        <w:t>1</w:t>
      </w:r>
      <w:r w:rsidR="00DB5874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B3126E">
        <w:t>377</w:t>
      </w:r>
      <w:proofErr w:type="spellEnd"/>
      <w:r>
        <w:t>/</w:t>
      </w:r>
      <w:proofErr w:type="spellStart"/>
      <w:r>
        <w:t>1</w:t>
      </w:r>
      <w:r w:rsidR="00DB5874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69652F">
        <w:t>6</w:t>
      </w:r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CD06CB">
        <w:t>ovoga suda</w:t>
      </w:r>
      <w:r w:rsidR="00DB5874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9652F">
        <w:t>6.8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13E3" w:rsidP="00FD0D3C" w:rsidR="00C213E3">
      <w:r>
        <w:separator/>
      </w:r>
    </w:p>
  </w:endnote>
  <w:endnote w:id="0" w:type="continuationSeparator">
    <w:p w:rsidRDefault="00C213E3" w:rsidP="00FD0D3C" w:rsidR="00C213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13E3" w:rsidP="00FD0D3C" w:rsidR="00C213E3">
      <w:r>
        <w:separator/>
      </w:r>
    </w:p>
  </w:footnote>
  <w:footnote w:id="0" w:type="continuationSeparator">
    <w:p w:rsidRDefault="00C213E3" w:rsidP="00FD0D3C" w:rsidR="00C213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43754"/>
    <w:rsid w:val="00043FED"/>
    <w:rsid w:val="0006489C"/>
    <w:rsid w:val="00086CC9"/>
    <w:rsid w:val="000C47AE"/>
    <w:rsid w:val="000E5FC7"/>
    <w:rsid w:val="000E6A82"/>
    <w:rsid w:val="000F2684"/>
    <w:rsid w:val="000F7D43"/>
    <w:rsid w:val="00111E05"/>
    <w:rsid w:val="00111ED6"/>
    <w:rsid w:val="00116A7E"/>
    <w:rsid w:val="00121811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130"/>
    <w:rsid w:val="00180465"/>
    <w:rsid w:val="00182B44"/>
    <w:rsid w:val="00195492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2852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A47E9"/>
    <w:rsid w:val="002B6B2E"/>
    <w:rsid w:val="002E0208"/>
    <w:rsid w:val="00312176"/>
    <w:rsid w:val="00333854"/>
    <w:rsid w:val="0033604D"/>
    <w:rsid w:val="003453BC"/>
    <w:rsid w:val="00353B15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3F33D7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0627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575CC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7F653B"/>
    <w:rsid w:val="0080540C"/>
    <w:rsid w:val="008151B4"/>
    <w:rsid w:val="00831463"/>
    <w:rsid w:val="00836EC0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07676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126E"/>
    <w:rsid w:val="00B3231A"/>
    <w:rsid w:val="00B354A7"/>
    <w:rsid w:val="00B417BA"/>
    <w:rsid w:val="00B46738"/>
    <w:rsid w:val="00B561DB"/>
    <w:rsid w:val="00B97E94"/>
    <w:rsid w:val="00BB66FA"/>
    <w:rsid w:val="00BC36BB"/>
    <w:rsid w:val="00BC790F"/>
    <w:rsid w:val="00BD36F0"/>
    <w:rsid w:val="00BD3BBD"/>
    <w:rsid w:val="00BE46AB"/>
    <w:rsid w:val="00BE6CC8"/>
    <w:rsid w:val="00BF6BCB"/>
    <w:rsid w:val="00C01A1D"/>
    <w:rsid w:val="00C06166"/>
    <w:rsid w:val="00C1066C"/>
    <w:rsid w:val="00C12BAD"/>
    <w:rsid w:val="00C163C5"/>
    <w:rsid w:val="00C213E3"/>
    <w:rsid w:val="00C43EBD"/>
    <w:rsid w:val="00C64A8D"/>
    <w:rsid w:val="00C76909"/>
    <w:rsid w:val="00C77677"/>
    <w:rsid w:val="00C82343"/>
    <w:rsid w:val="00C95192"/>
    <w:rsid w:val="00CB5FD0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74A24"/>
    <w:rsid w:val="00D853D4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E2154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448D"/>
    <w:rsid w:val="00F758CB"/>
    <w:rsid w:val="00F90641"/>
    <w:rsid w:val="00F916A6"/>
    <w:rsid w:val="00F92133"/>
    <w:rsid w:val="00F96CB6"/>
    <w:rsid w:val="00FA76F5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01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01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1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1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1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01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01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1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1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1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St-377/2016</izvorni_sadrzaj>
    <derivirana_varijabla naziv="DomainObject.Predmet.OznakaBroj_1">St-377/2016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FRAPA jednostavno društvo s ograničenom odgovornošću za ugostiteljstvo, trgovinu i usluge</izvorni_sadrzaj>
    <derivirana_varijabla naziv="DomainObject.Predmet.ProtustrankaFormated_1">  FRAPA jednostavno društvo s ograničenom odgovornošću za ugostiteljstvo, trgovinu i usluge</derivirana_varijabla>
  </DomainObject.Predmet.ProtustrankaFormated>
  <DomainObject.Predmet.ProtustrankaFormatedOIB>
    <izvorni_sadrzaj>  FRAPA jednostavno društvo s ograničenom odgovornošću za ugostiteljstvo, trgovinu i usluge, OIB 81418204588</izvorni_sadrzaj>
    <derivirana_varijabla naziv="DomainObject.Predmet.ProtustrankaFormatedOIB_1">  FRAPA jednostavno društvo s ograničenom odgovornošću za ugostiteljstvo, trgovinu i usluge, OIB 81418204588</derivirana_varijabla>
  </DomainObject.Predmet.ProtustrankaFormatedOIB>
  <DomainObject.Predmet.ProtustrankaFormatedWithAdress>
    <izvorni_sadrzaj> FRAPA jednostavno društvo s ograničenom odgovornošću za ugostiteljstvo, trgovinu i usluge, Grgura Ninskog 19, 31220 Josipovac</izvorni_sadrzaj>
    <derivirana_varijabla naziv="DomainObject.Predmet.ProtustrankaFormatedWithAdress_1"> FRAPA jednostavno društvo s ograničenom odgovornošću za ugostiteljstvo, trgovinu i usluge, Grgura Ninskog 19, 31220 Josipovac</derivirana_varijabla>
  </DomainObject.Predmet.ProtustrankaFormatedWithAdress>
  <DomainObject.Predmet.ProtustrankaFormatedWithAdressOIB>
    <izvorni_sadrzaj> FRAPA jednostavno društvo s ograničenom odgovornošću za ugostiteljstvo, trgovinu i usluge, OIB 81418204588, Grgura Ninskog 19, 31220 Josipovac</izvorni_sadrzaj>
    <derivirana_varijabla naziv="DomainObject.Predmet.ProtustrankaFormatedWithAdressOIB_1"> FRAPA jednostavno društvo s ograničenom odgovornošću za ugostiteljstvo, trgovinu i usluge, OIB 81418204588, Grgura Ninskog 19, 31220 Josipovac</derivirana_varijabla>
  </DomainObject.Predmet.ProtustrankaFormatedWithAdressOIB>
  <DomainObject.Predmet.ProtustrankaWithAdress>
    <izvorni_sadrzaj>FRAPA jednostavno društvo s ograničenom odgovornošću za ugostiteljstvo, trgovinu i usluge Grgura Ninskog 19, 31220 Josipovac</izvorni_sadrzaj>
    <derivirana_varijabla naziv="DomainObject.Predmet.ProtustrankaWithAdress_1">FRAPA jednostavno društvo s ograničenom odgovornošću za ugostiteljstvo, trgovinu i usluge Grgura Ninskog 19, 31220 Josipovac</derivirana_varijabla>
  </DomainObject.Predmet.ProtustrankaWithAdress>
  <DomainObject.Predmet.ProtustrankaWithAdressOIB>
    <izvorni_sadrzaj>FRAPA jednostavno društvo s ograničenom odgovornošću za ugostiteljstvo, trgovinu i usluge, OIB 81418204588, Grgura Ninskog 19, 31220 Josipovac</izvorni_sadrzaj>
    <derivirana_varijabla naziv="DomainObject.Predmet.ProtustrankaWithAdressOIB_1">FRAPA jednostavno društvo s ograničenom odgovornošću za ugostiteljstvo, trgovinu i usluge, OIB 81418204588, Grgura Ninskog 19, 31220 Josipovac</derivirana_varijabla>
  </DomainObject.Predmet.ProtustrankaWithAdressOIB>
  <DomainObject.Predmet.ProtustrankaNazivFormated>
    <izvorni_sadrzaj>FRAPA jednostavno društvo s ograničenom odgovornošću za ugostiteljstvo, trgovinu i usluge</izvorni_sadrzaj>
    <derivirana_varijabla naziv="DomainObject.Predmet.ProtustrankaNazivFormated_1">FRAPA jednostavno društvo s ograničenom odgovornošću za ugostiteljstvo, trgovinu i usluge</derivirana_varijabla>
  </DomainObject.Predmet.ProtustrankaNazivFormated>
  <DomainObject.Predmet.ProtustrankaNazivFormatedOIB>
    <izvorni_sadrzaj>FRAPA jednostavno društvo s ograničenom odgovornošću za ugostiteljstvo, trgovinu i usluge, OIB 81418204588</izvorni_sadrzaj>
    <derivirana_varijabla naziv="DomainObject.Predmet.ProtustrankaNazivFormatedOIB_1">FRAPA jednostavno društvo s ograničenom odgovornošću za ugostiteljstvo, trgovinu i usluge, OIB 81418204588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FRAPA jednostavno društvo s ograničenom odgovornošću za ugostiteljstvo, trgovinu i usluge</item>
    </izvorni_sadrzaj>
    <derivirana_varijabla naziv="DomainObject.Predmet.ProtuStrankaListFormated_1">
      <item>FRAPA jednostavno društvo s ograničenom odgovornošću za ugostiteljstvo, trgovinu i usluge</item>
    </derivirana_varijabla>
  </DomainObject.Predmet.ProtuStrankaListFormated>
  <DomainObject.Predmet.ProtuStrankaListFormatedOIB>
    <izvorni_sadrzaj>
      <item>FRAPA jednostavno društvo s ograničenom odgovornošću za ugostiteljstvo, trgovinu i usluge, OIB 81418204588</item>
    </izvorni_sadrzaj>
    <derivirana_varijabla naziv="DomainObject.Predmet.ProtuStrankaListFormatedOIB_1">
      <item>FRAPA jednostavno društvo s ograničenom odgovornošću za ugostiteljstvo, trgovinu i usluge, OIB 81418204588</item>
    </derivirana_varijabla>
  </DomainObject.Predmet.ProtuStrankaListFormatedOIB>
  <DomainObject.Predmet.ProtuStrankaListFormatedWithAdress>
    <izvorni_sadrzaj>
      <item>FRAPA jednostavno društvo s ograničenom odgovornošću za ugostiteljstvo, trgovinu i usluge, Grgura Ninskog 19, 31220 Josipovac</item>
    </izvorni_sadrzaj>
    <derivirana_varijabla naziv="DomainObject.Predmet.ProtuStrankaListFormatedWithAdress_1">
      <item>FRAPA jednostavno društvo s ograničenom odgovornošću za ugostiteljstvo, trgovinu i usluge, Grgura Ninskog 19, 31220 Josipovac</item>
    </derivirana_varijabla>
  </DomainObject.Predmet.ProtuStrankaListFormatedWithAdress>
  <DomainObject.Predmet.ProtuStrankaListFormatedWithAdressOIB>
    <izvorni_sadrzaj>
      <item>FRAPA jednostavno društvo s ograničenom odgovornošću za ugostiteljstvo, trgovinu i usluge, OIB 81418204588, Grgura Ninskog 19, 31220 Josipovac</item>
    </izvorni_sadrzaj>
    <derivirana_varijabla naziv="DomainObject.Predmet.ProtuStrankaListFormatedWithAdressOIB_1">
      <item>FRAPA jednostavno društvo s ograničenom odgovornošću za ugostiteljstvo, trgovinu i usluge, OIB 81418204588, Grgura Ninskog 19, 31220 Josipovac</item>
    </derivirana_varijabla>
  </DomainObject.Predmet.ProtuStrankaListFormatedWithAdressOIB>
  <DomainObject.Predmet.ProtuStrankaListNazivFormated>
    <izvorni_sadrzaj>
      <item>FRAPA jednostavno društvo s ograničenom odgovornošću za ugostiteljstvo, trgovinu i usluge</item>
    </izvorni_sadrzaj>
    <derivirana_varijabla naziv="DomainObject.Predmet.ProtuStrankaListNazivFormated_1">
      <item>FRAPA jednostavno društvo s ograničenom odgovornošću za ugostiteljstvo, trgovinu i usluge</item>
    </derivirana_varijabla>
  </DomainObject.Predmet.ProtuStrankaListNazivFormated>
  <DomainObject.Predmet.ProtuStrankaListNazivFormatedOIB>
    <izvorni_sadrzaj>
      <item>FRAPA jednostavno društvo s ograničenom odgovornošću za ugostiteljstvo, trgovinu i usluge, OIB 81418204588</item>
    </izvorni_sadrzaj>
    <derivirana_varijabla naziv="DomainObject.Predmet.ProtuStrankaListNazivFormatedOIB_1">
      <item>FRAPA jednostavno društvo s ograničenom odgovornošću za ugostiteljstvo, trgovinu i usluge, OIB 81418204588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FRAPA jednostavno društvo s ograničenom odgovornošću za ugostiteljstvo, trgovinu i usluge</izvorni_sadrzaj>
    <derivirana_varijabla naziv="DomainObject.Predmet.ProtustrankaIDrugi_1">FRAPA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FRAPA jednostavno društvo s ograničenom odgovornošću za ugostiteljstvo, trgovinu i usluge, OIB 81418204588, Grgura Ninskog 19, 31220 Josipovac</izvorni_sadrzaj>
    <derivirana_varijabla naziv="DomainObject.Predmet.ProtustrankaIDrugiAdressOIB_1">FRAPA jednostavno društvo s ograničenom odgovornošću za ugostiteljstvo, trgovinu i usluge, OIB 81418204588, Grgura Ninskog 19,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FRAPA jednostavno društvo s ograničenom odgovornošću za ugostiteljstvo, trgovinu i usluge</item>
    </izvorni_sadrzaj>
    <derivirana_varijabla naziv="DomainObject.Predmet.SudioniciListNaziv_1">
      <item>FINA RC OSIJEK</item>
      <item>FRAPA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FRAPA jednostavno društvo s ograničenom odgovornošću za ugostiteljstvo, trgovinu i usluge, OIB 81418204588, Grgura Ninskog 19,31220 Josipovac</item>
    </izvorni_sadrzaj>
    <derivirana_varijabla naziv="DomainObject.Predmet.SudioniciListAdressOIB_1">
      <item>FINA RC OSIJEK, OIB 85821130368</item>
      <item>FRAPA jednostavno društvo s ograničenom odgovornošću za ugostiteljstvo, trgovinu i usluge, OIB 81418204588, Grgura Ninskog 19,31220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81418204588</item>
    </izvorni_sadrzaj>
    <derivirana_varijabla naziv="DomainObject.Predmet.SudioniciListNazivOIB_1">
      <item>, OIB 85821130368</item>
      <item>, OIB 81418204588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4D1172-43F4-47BF-AE7E-23D5963A09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360</properties:Words>
  <properties:Characters>1890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2016-07-06T12:02:00Z</dcterms:created>
  <dc:creator>wsadmin</dc:creator>
  <cp:lastModifiedBy>Sanda Gučić</cp:lastModifiedBy>
  <cp:lastPrinted>2016-07-06T12:03:00Z</cp:lastPrinted>
  <dcterms:modified xmlns:xsi="http://www.w3.org/2001/XMLSchema-instance" xsi:type="dcterms:W3CDTF">2016-07-07T06:47:00Z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