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50cf" w14:paraId="5a950c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110779">
        <w:t>680</w:t>
      </w:r>
      <w:r w:rsidR="00F45899">
        <w:t>/17</w:t>
      </w:r>
      <w:r w:rsidR="00D252ED">
        <w:t>-11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D252ED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110779" w:rsidRPr="00110779">
        <w:rPr>
          <w:lang w:val="pt-BR"/>
        </w:rPr>
        <w:t>TOT-STIL j.do.o., Zagreb, Toti 4ª, OIB: 02860918361</w:t>
      </w:r>
      <w:r w:rsidRPr="00B7228A">
        <w:rPr>
          <w:lang w:val="pt-BR"/>
        </w:rPr>
        <w:t xml:space="preserve">, </w:t>
      </w:r>
      <w:r w:rsidR="00D252ED">
        <w:t>26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10779" w:rsidRPr="00110779">
        <w:rPr>
          <w:lang w:val="pt-BR"/>
        </w:rPr>
        <w:t>TOT-STIL j.do.o., Zagreb, Toti 4ª, OIB: 02860918361</w:t>
      </w:r>
      <w:r w:rsidR="00422654" w:rsidRPr="00422654">
        <w:rPr>
          <w:lang w:val="pt-BR"/>
        </w:rPr>
        <w:t xml:space="preserve">, </w:t>
      </w:r>
      <w:r w:rsidRPr="00586DD5">
        <w:t xml:space="preserve">za dan </w:t>
      </w:r>
      <w:r w:rsidR="00422654">
        <w:t>3</w:t>
      </w:r>
      <w:r w:rsidR="006C5617">
        <w:t>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110779">
        <w:t>11.2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D252ED">
        <w:t>26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D252ED" w:rsidP="00F213B6" w:rsidR="00D252ED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252E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D252ED" w:rsidP="006B708C" w:rsidR="00D252ED"/>
    <w:p w:rsidRDefault="00D252ED" w:rsidP="006B708C" w:rsidR="00D252ED"/>
    <w:p w:rsidRDefault="00D252ED" w:rsidP="006B708C" w:rsidR="00D252ED"/>
    <w:p w:rsidRDefault="00D252ED" w:rsidP="002C6293" w:rsidR="00D252E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252ED" w:rsidP="002C6293" w:rsidR="00D252ED">
      <w:pPr>
        <w:jc w:val="both"/>
      </w:pPr>
      <w:r>
        <w:t xml:space="preserve">               Katica Franjić</w:t>
      </w:r>
    </w:p>
    <w:p w:rsidRDefault="00B639DE" w:rsidP="00D252E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10779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22654"/>
    <w:rsid w:val="00472C09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D099C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252ED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2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2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2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2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2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2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2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2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TOT-STIL jednostavno društvo s ograničenom odgovornošću za graditeljstvo zastupanog po punomoćniku Goran Tot</izvorni_sadrzaj>
    <derivirana_varijabla naziv="DomainObject.Predmet.ProtustrankaFormated_1">  TOT-STIL jednostavno društvo s ograničenom odgovornošću za graditeljstvo zastupanog po punomoćniku Goran Tot</derivirana_varijabla>
  </DomainObject.Predmet.ProtustrankaFormated>
  <DomainObject.Predmet.ProtustrankaFormatedOIB>
    <izvorni_sadrzaj>  TOT-STIL jednostavno društvo s ograničenom odgovornošću za graditeljstvo, OIB 02860918361 zastupanog po punomoćniku Goran Tot</izvorni_sadrzaj>
    <derivirana_varijabla naziv="DomainObject.Predmet.ProtustrankaFormatedOIB_1">  TOT-STIL jednostavno društvo s ograničenom odgovornošću za graditeljstvo, OIB 02860918361 zastupanog po punomoćniku Goran Tot</derivirana_varijabla>
  </DomainObject.Predmet.ProtustrankaFormatedOIB>
  <DomainObject.Predmet.ProtustrankaFormatedWithAdress>
    <izvorni_sadrzaj> TOT-STIL jednostavno društvo s ograničenom odgovornošću za graditeljstvo, Toti 4 A, 10000 Zagreb zastupanog po punomoćniku Goran Tot</izvorni_sadrzaj>
    <derivirana_varijabla naziv="DomainObject.Predmet.ProtustrankaFormatedWithAdress_1"> TOT-STIL jednostavno društvo s ograničenom odgovornošću za graditeljstvo, Toti 4 A, 10000 Zagreb zastupanog po punomoćniku Goran Tot</derivirana_varijabla>
  </DomainObject.Predmet.ProtustrankaFormatedWithAdress>
  <DomainObject.Predmet.ProtustrankaFormatedWithAdressOIB>
    <izvorni_sadrzaj> TOT-STIL jednostavno društvo s ograničenom odgovornošću za graditeljstvo, OIB 02860918361, Toti 4 A, 10000 Zagreb zastupanog po punomoćniku Goran Tot</izvorni_sadrzaj>
    <derivirana_varijabla naziv="DomainObject.Predmet.ProtustrankaFormatedWithAdressOIB_1"> TOT-STIL jednostavno društvo s ograničenom odgovornošću za graditeljstvo, OIB 02860918361, Toti 4 A, 10000 Zagreb zastupanog po punomoćniku Goran Tot</derivirana_varijabla>
  </DomainObject.Predmet.ProtustrankaFormatedWithAdressOIB>
  <DomainObject.Predmet.ProtustrankaWithAdress>
    <izvorni_sadrzaj>TOT-STIL jednostavno društvo s ograničenom odgovornošću za graditeljstvo Toti 4 A, 10000 Zagreb</izvorni_sadrzaj>
    <derivirana_varijabla naziv="DomainObject.Predmet.ProtustrankaWithAdress_1">TOT-STIL jednostavno društvo s ograničenom odgovornošću za graditeljstvo Toti 4 A, 10000 Zagreb</derivirana_varijabla>
  </DomainObject.Predmet.ProtustrankaWithAdress>
  <DomainObject.Predmet.ProtustrankaWithAdressOIB>
    <izvorni_sadrzaj>TOT-STIL jednostavno društvo s ograničenom odgovornošću za graditeljstvo, OIB 02860918361, Toti 4 A, 10000 Zagreb</izvorni_sadrzaj>
    <derivirana_varijabla naziv="DomainObject.Predmet.ProtustrankaWithAdressOIB_1">TOT-STIL jednostavno društvo s ograničenom odgovornošću za graditeljstvo, OIB 02860918361, Toti 4 A, 10000 Zagreb</derivirana_varijabla>
  </DomainObject.Predmet.ProtustrankaWithAdressOIB>
  <DomainObject.Predmet.ProtustrankaNazivFormated>
    <izvorni_sadrzaj>TOT-STIL jednostavno društvo s ograničenom odgovornošću za graditeljstvo</izvorni_sadrzaj>
    <derivirana_varijabla naziv="DomainObject.Predmet.ProtustrankaNazivFormated_1">TOT-STIL jednostavno društvo s ograničenom odgovornošću za graditeljstvo</derivirana_varijabla>
  </DomainObject.Predmet.ProtustrankaNazivFormated>
  <DomainObject.Predmet.ProtustrankaNazivFormatedOIB>
    <izvorni_sadrzaj>TOT-STIL jednostavno društvo s ograničenom odgovornošću za graditeljstvo, OIB 02860918361</izvorni_sadrzaj>
    <derivirana_varijabla naziv="DomainObject.Predmet.ProtustrankaNazivFormatedOIB_1">TOT-STIL jednostavno društvo s ograničenom odgovornošću za graditeljstvo, OIB 02860918361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TOT-STIL jednostavno društvo s ograničenom odgovornošću za graditeljstvo zastupanog po punomoćniku Goran Tot</item>
    </izvorni_sadrzaj>
    <derivirana_varijabla naziv="DomainObject.Predmet.ProtuStrankaListFormated_1">
      <item>TOT-STIL jednostavno društvo s ograničenom odgovornošću za graditeljstvo zastupanog po punomoćniku Goran Tot</item>
    </derivirana_varijabla>
  </DomainObject.Predmet.ProtuStrankaListFormated>
  <DomainObject.Predmet.ProtuStrankaListFormatedOIB>
    <izvorni_sadrzaj>
      <item>TOT-STIL jednostavno društvo s ograničenom odgovornošću za graditeljstvo, OIB 02860918361 zastupanog po punomoćniku Goran Tot</item>
    </izvorni_sadrzaj>
    <derivirana_varijabla naziv="DomainObject.Predmet.ProtuStrankaListFormatedOIB_1">
      <item>TOT-STIL jednostavno društvo s ograničenom odgovornošću za graditeljstvo, OIB 02860918361 zastupanog po punomoćniku Goran Tot</item>
    </derivirana_varijabla>
  </DomainObject.Predmet.ProtuStrankaListFormatedOIB>
  <DomainObject.Predmet.ProtuStrankaListFormatedWithAdress>
    <izvorni_sadrzaj>
      <item>TOT-STIL jednostavno društvo s ograničenom odgovornošću za graditeljstvo, Toti 4 A, 10000 Zagreb zastupanog po punomoćniku Goran Tot</item>
    </izvorni_sadrzaj>
    <derivirana_varijabla naziv="DomainObject.Predmet.ProtuStrankaListFormatedWithAdress_1">
      <item>TOT-STIL jednostavno društvo s ograničenom odgovornošću za graditeljstvo, Toti 4 A, 10000 Zagreb zastupanog po punomoćniku Goran Tot</item>
    </derivirana_varijabla>
  </DomainObject.Predmet.ProtuStrankaListFormatedWithAdress>
  <DomainObject.Predmet.ProtuStrankaListFormatedWithAdressOIB>
    <izvorni_sadrzaj>
      <item>TOT-STIL jednostavno društvo s ograničenom odgovornošću za graditeljstvo, OIB 02860918361, Toti 4 A, 10000 Zagreb zastupanog po punomoćniku Goran Tot</item>
    </izvorni_sadrzaj>
    <derivirana_varijabla naziv="DomainObject.Predmet.ProtuStrankaListFormatedWithAdressOIB_1">
      <item>TOT-STIL jednostavno društvo s ograničenom odgovornošću za graditeljstvo, OIB 02860918361, Toti 4 A, 10000 Zagreb zastupanog po punomoćniku Goran Tot</item>
    </derivirana_varijabla>
  </DomainObject.Predmet.ProtuStrankaListFormatedWithAdressOIB>
  <DomainObject.Predmet.ProtuStrankaListNazivFormated>
    <izvorni_sadrzaj>
      <item>TOT-STIL jednostavno društvo s ograničenom odgovornošću za graditeljstvo</item>
    </izvorni_sadrzaj>
    <derivirana_varijabla naziv="DomainObject.Predmet.ProtuStrankaListNazivFormated_1">
      <item>TOT-STIL jednostavno društvo s ograničenom odgovornošću za graditeljstvo</item>
    </derivirana_varijabla>
  </DomainObject.Predmet.ProtuStrankaListNazivFormated>
  <DomainObject.Predmet.ProtuStrankaListNazivFormatedOIB>
    <izvorni_sadrzaj>
      <item>TOT-STIL jednostavno društvo s ograničenom odgovornošću za graditeljstvo, OIB 02860918361</item>
    </izvorni_sadrzaj>
    <derivirana_varijabla naziv="DomainObject.Predmet.ProtuStrankaListNazivFormatedOIB_1">
      <item>TOT-STIL jednostavno društvo s ograničenom odgovornošću za graditeljstvo, OIB 02860918361</item>
    </derivirana_varijabla>
  </DomainObject.Predmet.ProtuStrankaListNazivFormatedOIB>
  <DomainObject.Predmet.OstaliListFormated>
    <izvorni_sadrzaj>
      <item>Goran Tot punomoćnik sudionika u postupku TOT-STIL jednostavno društvo s ograničenom odgovornošću za graditeljstvo</item>
      <item>HPB d.d.</item>
    </izvorni_sadrzaj>
    <derivirana_varijabla naziv="DomainObject.Predmet.OstaliListFormated_1">
      <item>Goran Tot punomoćnik sudionika u postupku TOT-STIL jednostavno društvo s ograničenom odgovornošću za graditeljstvo</item>
      <item>HPB d.d.</item>
    </derivirana_varijabla>
  </DomainObject.Predmet.OstaliListFormated>
  <DomainObject.Predmet.OstaliListFormatedOIB>
    <izvorni_sadrzaj>
      <item>Goran Tot, OIB 51020344895 punomoćnik sudionika u postupku TOT-STIL jednostavno društvo s ograničenom odgovornošću za graditeljstvo</item>
      <item>HPB d.d.</item>
    </izvorni_sadrzaj>
    <derivirana_varijabla naziv="DomainObject.Predmet.OstaliListFormatedOIB_1">
      <item>Goran Tot, OIB 51020344895 punomoćnik sudionika u postupku TOT-STIL jednostavno društvo s ograničenom odgovornošću za graditeljstvo</item>
      <item>HPB d.d.</item>
    </derivirana_varijabla>
  </DomainObject.Predmet.OstaliListFormatedOIB>
  <DomainObject.Predmet.OstaliListFormatedWithAdress>
    <izvorni_sadrzaj>
      <item>Goran Tot, Leonberg Str 48, Ludwigsburg punomoćnik sudionika u postupku TOT-STIL jednostavno društvo s ograničenom odgovornošću za graditeljstvo</item>
      <item>HPB d.d., Jurišićeva 4, 10000 Zagreb</item>
    </izvorni_sadrzaj>
    <derivirana_varijabla naziv="DomainObject.Predmet.OstaliListFormatedWithAdress_1">
      <item>Goran Tot, Leonberg Str 48, Ludwigsburg punomoćnik sudionika u postupku TOT-STIL jednostavno društvo s ograničenom odgovornošću za graditeljstvo</item>
      <item>HPB d.d., Jurišićeva 4, 10000 Zagreb</item>
    </derivirana_varijabla>
  </DomainObject.Predmet.OstaliListFormatedWithAdress>
  <DomainObject.Predmet.OstaliListFormatedWithAdressOIB>
    <izvorni_sadrzaj>
      <item>Goran Tot, OIB 51020344895, Leonberg Str 48, Ludwigsburg punomoćnik sudionika u postupku TOT-STIL jednostavno društvo s ograničenom odgovornošću za graditeljstvo</item>
      <item>HPB d.d., Jurišićeva 4, 10000 Zagreb</item>
    </izvorni_sadrzaj>
    <derivirana_varijabla naziv="DomainObject.Predmet.OstaliListFormatedWithAdressOIB_1">
      <item>Goran Tot, OIB 51020344895, Leonberg Str 48, Ludwigsburg punomoćnik sudionika u postupku TOT-STIL jednostavno društvo s ograničenom odgovornošću za graditeljstvo</item>
      <item>HPB d.d., Jurišićeva 4, 10000 Zagreb</item>
    </derivirana_varijabla>
  </DomainObject.Predmet.OstaliListFormatedWithAdressOIB>
  <DomainObject.Predmet.OstaliListNazivFormated>
    <izvorni_sadrzaj>
      <item>Goran Tot</item>
      <item>HPB d.d.</item>
    </izvorni_sadrzaj>
    <derivirana_varijabla naziv="DomainObject.Predmet.OstaliListNazivFormated_1">
      <item>Goran Tot</item>
      <item>HPB d.d.</item>
    </derivirana_varijabla>
  </DomainObject.Predmet.OstaliListNazivFormated>
  <DomainObject.Predmet.OstaliListNazivFormatedOIB>
    <izvorni_sadrzaj>
      <item>Goran Tot, OIB 51020344895</item>
      <item>HPB d.d.</item>
    </izvorni_sadrzaj>
    <derivirana_varijabla naziv="DomainObject.Predmet.OstaliListNazivFormatedOIB_1">
      <item>Goran Tot, OIB 51020344895</item>
      <item>HPB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TOT-STIL jednostavno društvo s ograničenom odgovornošću za graditeljstvo</izvorni_sadrzaj>
    <derivirana_varijabla naziv="DomainObject.Predmet.ProtustrankaIDrugi_1">TOT-STIL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TOT-STIL jednostavno društvo s ograničenom odgovornošću za graditeljstvo, OIB 02860918361, Toti 4 A, 10000 Zagreb</izvorni_sadrzaj>
    <derivirana_varijabla naziv="DomainObject.Predmet.ProtustrankaIDrugiAdressOIB_1">TOT-STIL jednostavno društvo s ograničenom odgovornošću za graditeljstvo, OIB 02860918361, Toti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TOT-STIL jednostavno društvo s ograničenom odgovornošću za graditeljstvo</item>
      <item>Goran Tot</item>
      <item>HPB d.d.</item>
    </izvorni_sadrzaj>
    <derivirana_varijabla naziv="DomainObject.Predmet.SudioniciListNaziv_1">
      <item>FINA Regionalni centar Zagreb</item>
      <item>TOT-STIL jednostavno društvo s ograničenom odgovornošću za graditeljstvo</item>
      <item>Goran Tot</item>
      <item>HPB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TOT-STIL jednostavno društvo s ograničenom odgovornošću za graditeljstvo, OIB 02860918361, Toti 4 A,10000 Zagreb</item>
      <item>Goran Tot, OIB 51020344895, Leonberg Str 48,Ludwigsburg</item>
      <item>HPB d.d., Jurišićeva 4,10000 Zagreb</item>
    </izvorni_sadrzaj>
    <derivirana_varijabla naziv="DomainObject.Predmet.SudioniciListAdressOIB_1">
      <item>FINA Regionalni centar Zagreb, OIB 85821130368, Trg svibanjskih žrtava 1995. br. 1,10000 Zagreb</item>
      <item>TOT-STIL jednostavno društvo s ograničenom odgovornošću za graditeljstvo, OIB 02860918361, Toti 4 A,10000 Zagreb</item>
      <item>Goran Tot, OIB 51020344895, Leonberg Str 48,Ludwigsburg</item>
      <item>HPB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02860918361</item>
      <item>, OIB 51020344895</item>
      <item>, OIB null</item>
    </izvorni_sadrzaj>
    <derivirana_varijabla naziv="DomainObject.Predmet.SudioniciListNazivOIB_1">
      <item>, OIB 85821130368</item>
      <item>, OIB 02860918361</item>
      <item>, OIB 51020344895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832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2017-05-23T10:34:00Z</dcterms:created>
  <dc:creator>nmarkovic</dc:creator>
  <cp:lastModifiedBy>Katica Franjić</cp:lastModifiedBy>
  <cp:lastPrinted>2017-05-26T07:40:00Z</cp:lastPrinted>
  <dcterms:modified xmlns:xsi="http://www.w3.org/2001/XMLSchema-instance" xsi:type="dcterms:W3CDTF">2017-05-26T07:40:00Z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