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34ED5" w:rsidR="00334ED5" w:rsidRPr="00334ED5">
        <w:trPr>
          <w:gridAfter w:val="1"/>
          <w:wAfter w:type="dxa" w:w="284"/>
        </w:trPr>
        <w:tc>
          <w:tcPr>
            <w:tcW w:type="dxa" w:w="2943"/>
            <w:hideMark/>
          </w:tcPr>
          <w:p w:rsidRDefault="00334ED5" w:rsidP="00334ED5" w:rsidR="00334ED5" w:rsidRPr="00334ED5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334ED5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3585" cx="59372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34ED5" w:rsidR="00334ED5" w:rsidRPr="00334ED5">
        <w:tc>
          <w:tcPr>
            <w:tcW w:type="dxa" w:w="3227"/>
            <w:gridSpan w:val="2"/>
            <w:hideMark/>
          </w:tcPr>
          <w:p w:rsidRDefault="00334ED5" w:rsidP="00334ED5" w:rsidR="00334ED5" w:rsidRPr="00334ED5">
            <w:pPr>
              <w:jc w:val="center"/>
              <w:rPr>
                <w:rFonts w:hAnsi="Times New Roman" w:ascii="Times New Roman"/>
              </w:rPr>
            </w:pPr>
            <w:r w:rsidRPr="00334ED5">
              <w:rPr>
                <w:rFonts w:hAnsi="Times New Roman" w:ascii="Times New Roman"/>
              </w:rPr>
              <w:t>Republika Hrvatska</w:t>
            </w:r>
          </w:p>
          <w:p w:rsidRDefault="00334ED5" w:rsidP="00334ED5" w:rsidR="00334ED5" w:rsidRPr="00334ED5">
            <w:pPr>
              <w:jc w:val="center"/>
              <w:rPr>
                <w:rFonts w:hAnsi="Times New Roman" w:ascii="Times New Roman"/>
              </w:rPr>
            </w:pPr>
            <w:r w:rsidRPr="00334ED5">
              <w:rPr>
                <w:rFonts w:hAnsi="Times New Roman" w:ascii="Times New Roman"/>
              </w:rPr>
              <w:t>Trgovački sud u Zadru</w:t>
            </w:r>
          </w:p>
          <w:p w:rsidRDefault="00334ED5" w:rsidP="00334ED5" w:rsidR="00334ED5" w:rsidRPr="00334ED5">
            <w:pPr>
              <w:jc w:val="center"/>
              <w:rPr>
                <w:rFonts w:hAnsi="Times New Roman" w:ascii="Times New Roman"/>
              </w:rPr>
            </w:pPr>
            <w:r w:rsidRPr="00334ED5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dd527e9" w14:paraId="dd527e9" w:rsidRDefault="00721F79" w:rsidP="00721F79" w:rsidR="00721F79" w:rsidRPr="00D64559">
      <w:pPr>
        <w15:collapsed w:val="false"/>
        <w:rPr>
          <w:bCs/>
        </w:rPr>
      </w:pPr>
      <w:r w:rsidRPr="00D64559">
        <w:rPr>
          <w:bCs/>
        </w:rPr>
        <w:tab/>
      </w:r>
      <w:r w:rsidRPr="00D64559">
        <w:rPr>
          <w:bCs/>
        </w:rPr>
        <w:tab/>
      </w:r>
      <w:r w:rsidRPr="00D64559">
        <w:rPr>
          <w:bCs/>
        </w:rPr>
        <w:tab/>
      </w:r>
      <w:r w:rsidRPr="00D64559">
        <w:rPr>
          <w:bCs/>
        </w:rPr>
        <w:tab/>
      </w:r>
    </w:p>
    <w:p w:rsidRDefault="00D630A4" w:rsidP="00794305" w:rsidR="00D630A4" w:rsidRPr="00D64559"/>
    <w:p w:rsidRDefault="0013641B" w:rsidP="00AA1AD1" w:rsidR="00AA1AD1" w:rsidRPr="00D64559">
      <w:pPr>
        <w:jc w:val="center"/>
      </w:pPr>
      <w:r w:rsidRPr="00D64559">
        <w:t>U  I M E  R E P U B L I K E</w:t>
      </w:r>
      <w:r w:rsidR="00AA1AD1" w:rsidRPr="00D64559">
        <w:t xml:space="preserve">  </w:t>
      </w:r>
      <w:r w:rsidRPr="00D64559">
        <w:t xml:space="preserve"> </w:t>
      </w:r>
      <w:r w:rsidR="00AA1AD1" w:rsidRPr="00D64559">
        <w:t>H R V A T S K</w:t>
      </w:r>
      <w:r w:rsidR="00D40213" w:rsidRPr="00D64559">
        <w:t xml:space="preserve"> </w:t>
      </w:r>
      <w:r w:rsidRPr="00D64559">
        <w:t>E</w:t>
      </w:r>
      <w:r w:rsidR="00AA1AD1" w:rsidRPr="00D64559">
        <w:t xml:space="preserve"> </w:t>
      </w:r>
    </w:p>
    <w:p w:rsidRDefault="005A3991" w:rsidP="00721F79" w:rsidR="005A3991" w:rsidRPr="00D64559"/>
    <w:p w:rsidRDefault="00721F79" w:rsidP="00360AB6" w:rsidR="00721F79" w:rsidRPr="00D64559">
      <w:pPr>
        <w:jc w:val="center"/>
      </w:pPr>
      <w:r w:rsidRPr="00D64559">
        <w:t>R J E Š E N J E</w:t>
      </w:r>
    </w:p>
    <w:p w:rsidRDefault="002B5525" w:rsidP="00721F79" w:rsidR="002B5525" w:rsidRPr="00D64559">
      <w:pPr>
        <w:jc w:val="both"/>
      </w:pPr>
    </w:p>
    <w:p w:rsidRDefault="00794305" w:rsidP="0015679A" w:rsidR="004270AE" w:rsidRPr="00D64559">
      <w:pPr>
        <w:pStyle w:val="Tijeloteksta"/>
        <w:ind w:firstLine="708"/>
        <w:rPr>
          <w:szCs w:val="24"/>
        </w:rPr>
      </w:pPr>
      <w:r w:rsidRPr="00D64559">
        <w:rPr>
          <w:szCs w:val="24"/>
        </w:rPr>
        <w:t xml:space="preserve">Trgovački sud u Zadru, </w:t>
      </w:r>
      <w:r w:rsidR="00360AB6" w:rsidRPr="00D64559">
        <w:rPr>
          <w:szCs w:val="24"/>
        </w:rPr>
        <w:t>po s</w:t>
      </w:r>
      <w:r w:rsidR="000F3E74" w:rsidRPr="00D64559">
        <w:rPr>
          <w:szCs w:val="24"/>
        </w:rPr>
        <w:t>utkinji Ani Markač,</w:t>
      </w:r>
      <w:r w:rsidR="00360AB6" w:rsidRPr="00D64559">
        <w:rPr>
          <w:szCs w:val="24"/>
        </w:rPr>
        <w:t xml:space="preserve"> povodom prijedloga za otvaranje stečajnog postupka nad dužnikom</w:t>
      </w:r>
      <w:r w:rsidR="00D64559" w:rsidRPr="00D64559">
        <w:rPr>
          <w:szCs w:val="24"/>
        </w:rPr>
        <w:t xml:space="preserve"> LOLA jednostavno društvo s ograničenom odgovornošću za poslovne usluge, Nin, Branimirova obala 15, OIB:64046401011</w:t>
      </w:r>
      <w:r w:rsidR="003E2CF0" w:rsidRPr="00D64559">
        <w:rPr>
          <w:szCs w:val="24"/>
        </w:rPr>
        <w:t xml:space="preserve">, </w:t>
      </w:r>
      <w:r w:rsidR="00A81369" w:rsidRPr="00D64559">
        <w:rPr>
          <w:szCs w:val="24"/>
        </w:rPr>
        <w:t xml:space="preserve">dana </w:t>
      </w:r>
      <w:r w:rsidR="00D64559" w:rsidRPr="00D64559">
        <w:rPr>
          <w:szCs w:val="24"/>
        </w:rPr>
        <w:t>13</w:t>
      </w:r>
      <w:r w:rsidR="00625D3A" w:rsidRPr="00D64559">
        <w:rPr>
          <w:szCs w:val="24"/>
        </w:rPr>
        <w:t>. s</w:t>
      </w:r>
      <w:r w:rsidR="007B5158" w:rsidRPr="00D64559">
        <w:rPr>
          <w:szCs w:val="24"/>
        </w:rPr>
        <w:t xml:space="preserve">tudenog </w:t>
      </w:r>
      <w:r w:rsidR="003E2CF0" w:rsidRPr="00D64559">
        <w:rPr>
          <w:szCs w:val="24"/>
        </w:rPr>
        <w:t>2017.,</w:t>
      </w:r>
    </w:p>
    <w:p w:rsidRDefault="0015679A" w:rsidP="0015679A" w:rsidR="0015679A">
      <w:pPr>
        <w:pStyle w:val="Tijeloteksta"/>
        <w:ind w:firstLine="708"/>
        <w:rPr>
          <w:szCs w:val="24"/>
        </w:rPr>
      </w:pPr>
    </w:p>
    <w:p w:rsidRDefault="00D64559" w:rsidP="0015679A" w:rsidR="00D64559" w:rsidRPr="00D64559">
      <w:pPr>
        <w:pStyle w:val="Tijeloteksta"/>
        <w:ind w:firstLine="708"/>
        <w:rPr>
          <w:szCs w:val="24"/>
        </w:rPr>
      </w:pPr>
    </w:p>
    <w:p w:rsidRDefault="00721F79" w:rsidP="00721F79" w:rsidR="00721F79" w:rsidRPr="00D64559">
      <w:pPr>
        <w:jc w:val="center"/>
      </w:pPr>
      <w:r w:rsidRPr="00D64559">
        <w:t>r i j e š i o  j e</w:t>
      </w:r>
    </w:p>
    <w:p w:rsidRDefault="00D44689" w:rsidP="0063724D" w:rsidR="00D44689" w:rsidRPr="00D64559"/>
    <w:p w:rsidRDefault="0013641B" w:rsidP="00D64559" w:rsidR="007B5158" w:rsidRPr="00D64559">
      <w:pPr>
        <w:pStyle w:val="Tijeloteksta"/>
        <w:ind w:firstLine="708"/>
        <w:rPr>
          <w:szCs w:val="24"/>
        </w:rPr>
      </w:pPr>
      <w:r w:rsidRPr="00D64559">
        <w:rPr>
          <w:szCs w:val="24"/>
        </w:rPr>
        <w:t xml:space="preserve">Obustavlja se stečajni postupak nad dužnikom </w:t>
      </w:r>
      <w:r w:rsidR="00D64559" w:rsidRPr="00D64559">
        <w:rPr>
          <w:szCs w:val="24"/>
        </w:rPr>
        <w:t>LOLA jednostavno društvo s ograničenom odgovornošću za poslovne usluge, Nin, Branimirova obala 15, OIB:64046401011.</w:t>
      </w:r>
    </w:p>
    <w:p w:rsidRDefault="00D630A4" w:rsidP="0013641B" w:rsidR="00D630A4">
      <w:pPr>
        <w:jc w:val="both"/>
      </w:pPr>
    </w:p>
    <w:p w:rsidRDefault="00D64559" w:rsidP="0013641B" w:rsidR="00D64559" w:rsidRPr="00D64559">
      <w:pPr>
        <w:jc w:val="both"/>
      </w:pPr>
    </w:p>
    <w:p w:rsidRDefault="00721F79" w:rsidP="00721F79" w:rsidR="00721F79" w:rsidRPr="00D64559">
      <w:pPr>
        <w:jc w:val="center"/>
      </w:pPr>
      <w:r w:rsidRPr="00D64559">
        <w:t>Obrazloženje</w:t>
      </w:r>
    </w:p>
    <w:p w:rsidRDefault="003E2CF0" w:rsidP="003E2CF0" w:rsidR="003E2CF0" w:rsidRPr="00D64559">
      <w:pPr>
        <w:jc w:val="both"/>
      </w:pPr>
    </w:p>
    <w:p w:rsidRDefault="003E2CF0" w:rsidP="003E2CF0" w:rsidR="003E2CF0" w:rsidRPr="00D64559">
      <w:pPr>
        <w:ind w:firstLine="708"/>
        <w:jc w:val="both"/>
      </w:pPr>
      <w:r w:rsidRPr="00D64559">
        <w:t>Nad uvodno označenom prav</w:t>
      </w:r>
      <w:r w:rsidR="0072564B" w:rsidRPr="00D64559">
        <w:t xml:space="preserve">nom osobom Financijska agencija, </w:t>
      </w:r>
      <w:r w:rsidRPr="00D64559">
        <w:t>R</w:t>
      </w:r>
      <w:r w:rsidR="0072564B" w:rsidRPr="00D64559">
        <w:t xml:space="preserve">egionalni centar </w:t>
      </w:r>
      <w:r w:rsidRPr="00D64559">
        <w:t>Split, Podružnica Zadar, d</w:t>
      </w:r>
      <w:r w:rsidR="00D64559" w:rsidRPr="00D64559">
        <w:t xml:space="preserve">ana 22. svibnja </w:t>
      </w:r>
      <w:r w:rsidRPr="00D64559">
        <w:t xml:space="preserve">2017. Trgovačkom sudu u Zadru, podnijela je prijedlog za otvaranje stečajnog postupka. </w:t>
      </w:r>
    </w:p>
    <w:p w:rsidRDefault="00D64559" w:rsidP="003E2CF0" w:rsidR="00D64559">
      <w:pPr>
        <w:ind w:firstLine="708"/>
        <w:jc w:val="both"/>
      </w:pPr>
    </w:p>
    <w:p w:rsidRDefault="003E2CF0" w:rsidP="003E2CF0" w:rsidR="003E2CF0" w:rsidRPr="00D64559">
      <w:pPr>
        <w:ind w:firstLine="708"/>
        <w:jc w:val="both"/>
      </w:pPr>
      <w:r w:rsidRPr="00D64559">
        <w:t>Prijedlog je podnesen temeljem čl. 110. st. 1. Stečajnog zakona (Narodne novine broj 71/15</w:t>
      </w:r>
      <w:r w:rsidR="00D64559" w:rsidRPr="00D64559">
        <w:t>, 104/17</w:t>
      </w:r>
      <w:r w:rsidRPr="00D64559">
        <w:t xml:space="preserve">; dalje SZ) jer je dužnik na dan </w:t>
      </w:r>
      <w:r w:rsidR="00D64559" w:rsidRPr="00D64559">
        <w:t xml:space="preserve">18. svibnja </w:t>
      </w:r>
      <w:r w:rsidRPr="00D64559">
        <w:t xml:space="preserve">2017. u Očevidniku redoslijeda osnove za plaćanje imao evidentirane neizvršene osnove za plaćanje u neprekinutom razdoblju od 120 dana u ukupnom iznosu od </w:t>
      </w:r>
      <w:r w:rsidR="00D64559" w:rsidRPr="00D64559">
        <w:t>77.772,63</w:t>
      </w:r>
      <w:r w:rsidRPr="00D64559">
        <w:t xml:space="preserve"> kn. </w:t>
      </w:r>
    </w:p>
    <w:p w:rsidRDefault="00D64559" w:rsidP="003E2CF0" w:rsidR="00D64559">
      <w:pPr>
        <w:ind w:firstLine="708"/>
        <w:jc w:val="both"/>
      </w:pPr>
    </w:p>
    <w:p w:rsidRDefault="003E2CF0" w:rsidP="003E2CF0" w:rsidR="003E2CF0" w:rsidRPr="00D64559">
      <w:pPr>
        <w:ind w:firstLine="708"/>
        <w:jc w:val="both"/>
      </w:pPr>
      <w:r w:rsidRPr="00D64559">
        <w:t>Trgovački sud u</w:t>
      </w:r>
      <w:r w:rsidR="007B5158" w:rsidRPr="00D64559">
        <w:t xml:space="preserve"> Zadru je rješenjem posl. br. </w:t>
      </w:r>
      <w:r w:rsidRPr="00D64559">
        <w:t>St-</w:t>
      </w:r>
      <w:r w:rsidR="00D64559" w:rsidRPr="00D64559">
        <w:t xml:space="preserve">241/17-5 od 25. svibnja 2017. </w:t>
      </w:r>
      <w:r w:rsidRPr="00D64559">
        <w:t xml:space="preserve">pokrenuo prethodni postupak za otvaranje stečajnog postupka u odnosu na predmetnog dužnika.  </w:t>
      </w:r>
    </w:p>
    <w:p w:rsidRDefault="00D64559" w:rsidP="00D64559" w:rsidR="00D64559">
      <w:pPr>
        <w:pStyle w:val="Tijeloteksta"/>
        <w:ind w:firstLine="708"/>
        <w:rPr>
          <w:szCs w:val="24"/>
        </w:rPr>
      </w:pPr>
    </w:p>
    <w:p w:rsidRDefault="00D64559" w:rsidP="00D64559" w:rsidR="00D64559" w:rsidRPr="00D64559">
      <w:pPr>
        <w:pStyle w:val="Tijeloteksta"/>
        <w:ind w:firstLine="708"/>
        <w:rPr>
          <w:szCs w:val="24"/>
        </w:rPr>
      </w:pPr>
      <w:r w:rsidRPr="00D64559">
        <w:rPr>
          <w:szCs w:val="24"/>
        </w:rPr>
        <w:t xml:space="preserve">Financijska agencija je 7. studenog 2017. Sudu dostavila potvrdu o blokadi računa i novčanih sredstava ovršenika tj. dužnika LOLA jednostavno društvo s ograničenom odgovornošću za poslovne usluge, OIB:64046401011., iz koje proizlazi da na dan izdavanja potvrde 6. studenog  2017.  nepodmirene obveze u Očevidniku redoslijeda osnove za plaćanje istoga iznose 0,00 kn. </w:t>
      </w:r>
    </w:p>
    <w:p w:rsidRDefault="00D64559" w:rsidP="003E2CF0" w:rsidR="00D64559">
      <w:pPr>
        <w:ind w:firstLine="708"/>
        <w:jc w:val="both"/>
      </w:pPr>
    </w:p>
    <w:p w:rsidRDefault="003E2CF0" w:rsidP="003E2CF0" w:rsidR="003E2CF0" w:rsidRPr="00D64559">
      <w:pPr>
        <w:ind w:firstLine="708"/>
        <w:jc w:val="both"/>
      </w:pPr>
      <w:r w:rsidRPr="00D64559">
        <w:t xml:space="preserve">Prema odredbi članka 128. stavak 9. SZ-a, ako dužnik do završetka prethodnog postupka postane sposoban za plaćanje, sud će postupak obustaviti. </w:t>
      </w:r>
    </w:p>
    <w:p w:rsidRDefault="00D64559" w:rsidP="0072564B" w:rsidR="00D64559">
      <w:pPr>
        <w:ind w:firstLine="708"/>
        <w:jc w:val="both"/>
      </w:pPr>
    </w:p>
    <w:p w:rsidRDefault="003E2CF0" w:rsidP="0072564B" w:rsidR="00D44689" w:rsidRPr="00D64559">
      <w:pPr>
        <w:ind w:firstLine="708"/>
        <w:jc w:val="both"/>
      </w:pPr>
      <w:r w:rsidRPr="00D64559">
        <w:t>Kako je temeljem potvrde F</w:t>
      </w:r>
      <w:r w:rsidR="0072564B" w:rsidRPr="00D64559">
        <w:t xml:space="preserve">inancijske agencije </w:t>
      </w:r>
      <w:r w:rsidRPr="00D64559">
        <w:t xml:space="preserve">o blokadi računa i novčanih sredstava ovršenika od </w:t>
      </w:r>
      <w:r w:rsidR="00D64559" w:rsidRPr="00D64559">
        <w:t xml:space="preserve">6. studenog </w:t>
      </w:r>
      <w:r w:rsidR="0072564B" w:rsidRPr="00D64559">
        <w:t>2017. s</w:t>
      </w:r>
      <w:r w:rsidRPr="00D64559">
        <w:t xml:space="preserve">ud utvrdio da je dužnik postao sposoban za plaćanje, to je </w:t>
      </w:r>
      <w:r w:rsidRPr="00D64559">
        <w:lastRenderedPageBreak/>
        <w:t>temeljem odredbe članka 128. stavka 9. SZ-a riješeno kao u izreci ovog rješenja</w:t>
      </w:r>
      <w:r w:rsidR="00D630A4" w:rsidRPr="00D64559">
        <w:t xml:space="preserve"> pod točkom I</w:t>
      </w:r>
      <w:r w:rsidRPr="00D64559">
        <w:t xml:space="preserve">. </w:t>
      </w:r>
    </w:p>
    <w:p w:rsidRDefault="0072564B" w:rsidP="0013641B" w:rsidR="0072564B" w:rsidRPr="00D64559">
      <w:pPr>
        <w:jc w:val="center"/>
      </w:pPr>
    </w:p>
    <w:p w:rsidRDefault="00721F79" w:rsidP="0013641B" w:rsidR="00794305" w:rsidRPr="00D64559">
      <w:pPr>
        <w:jc w:val="center"/>
      </w:pPr>
      <w:r w:rsidRPr="00D64559">
        <w:t>U Zadru</w:t>
      </w:r>
      <w:r w:rsidR="0013641B" w:rsidRPr="00D64559">
        <w:t xml:space="preserve"> </w:t>
      </w:r>
      <w:r w:rsidR="00D64559" w:rsidRPr="00D64559">
        <w:t xml:space="preserve">13. studenog </w:t>
      </w:r>
      <w:r w:rsidR="007827B4" w:rsidRPr="00D64559">
        <w:t xml:space="preserve">2017. </w:t>
      </w:r>
      <w:r w:rsidR="0013641B" w:rsidRPr="00D64559">
        <w:t xml:space="preserve"> </w:t>
      </w:r>
      <w:r w:rsidRPr="00D64559">
        <w:t xml:space="preserve"> </w:t>
      </w:r>
      <w:r w:rsidR="00360AB6" w:rsidRPr="00D64559">
        <w:t xml:space="preserve"> </w:t>
      </w:r>
    </w:p>
    <w:p w:rsidRDefault="00B66DB6" w:rsidP="00B66DB6" w:rsidR="00B66DB6" w:rsidRPr="00D64559"/>
    <w:p w:rsidRDefault="00334ED5" w:rsidP="00334ED5" w:rsidR="00334ED5" w:rsidRPr="00334ED5">
      <w:pPr>
        <w:overflowPunct w:val="false"/>
        <w:autoSpaceDE w:val="false"/>
        <w:autoSpaceDN w:val="false"/>
        <w:adjustRightInd w:val="false"/>
      </w:pPr>
      <w:r w:rsidRPr="00334ED5">
        <w:t xml:space="preserve">Za točnost otpravka – ovlaštena službenica </w:t>
      </w:r>
      <w:r w:rsidRPr="00334ED5">
        <w:tab/>
      </w:r>
      <w:r w:rsidRPr="00334ED5">
        <w:tab/>
      </w:r>
      <w:r w:rsidRPr="00334ED5">
        <w:tab/>
      </w:r>
      <w:r w:rsidRPr="00334ED5">
        <w:tab/>
      </w:r>
      <w:r w:rsidRPr="00334ED5">
        <w:tab/>
        <w:t xml:space="preserve">                   Sutkinja        Elena Glavan</w:t>
      </w:r>
      <w:r w:rsidRPr="00334ED5">
        <w:tab/>
      </w:r>
      <w:r w:rsidRPr="00334ED5">
        <w:tab/>
      </w:r>
      <w:r w:rsidRPr="00334ED5">
        <w:tab/>
      </w:r>
      <w:r w:rsidRPr="00334ED5">
        <w:tab/>
      </w:r>
      <w:r w:rsidRPr="00334ED5">
        <w:tab/>
        <w:t xml:space="preserve">            </w:t>
      </w:r>
      <w:r w:rsidRPr="00334ED5">
        <w:tab/>
        <w:t xml:space="preserve">                             Ana Markač, v.r.</w:t>
      </w:r>
    </w:p>
    <w:p w:rsidRDefault="00334ED5" w:rsidP="00334ED5" w:rsidR="00334ED5" w:rsidRPr="00334ED5">
      <w:pPr>
        <w:overflowPunct w:val="false"/>
        <w:autoSpaceDE w:val="false"/>
        <w:autoSpaceDN w:val="false"/>
        <w:adjustRightInd w:val="false"/>
        <w:rPr>
          <w:rFonts w:hAnsi="Arial" w:ascii="Arial"/>
          <w:sz w:val="22"/>
          <w:szCs w:val="20"/>
        </w:rPr>
      </w:pPr>
    </w:p>
    <w:p w:rsidRDefault="00794305" w:rsidP="007827B4" w:rsidR="00794305" w:rsidRPr="00D64559">
      <w:pPr>
        <w:jc w:val="right"/>
      </w:pPr>
    </w:p>
    <w:p w:rsidRDefault="007827B4" w:rsidP="00721F79" w:rsidR="007827B4" w:rsidRPr="00D64559"/>
    <w:p w:rsidRDefault="00D64559" w:rsidP="00721F79" w:rsidR="00D64559"/>
    <w:p w:rsidRDefault="00D64559" w:rsidP="00721F79" w:rsidR="00D64559"/>
    <w:p w:rsidRDefault="0020610B" w:rsidP="00721F79" w:rsidR="00721F79" w:rsidRPr="00D64559">
      <w:r w:rsidRPr="00D64559">
        <w:t>U</w:t>
      </w:r>
      <w:r w:rsidR="00721F79" w:rsidRPr="00D64559">
        <w:t xml:space="preserve">PUTA O PRAVNOM LIJEKU:  </w:t>
      </w:r>
    </w:p>
    <w:p w:rsidRDefault="0013641B" w:rsidP="00D40213" w:rsidR="00360AB6" w:rsidRPr="00D64559">
      <w:pPr>
        <w:jc w:val="both"/>
      </w:pPr>
      <w:r w:rsidRPr="00D64559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64559">
          <w:t>12. st</w:t>
        </w:r>
      </w:smartTag>
      <w:r w:rsidRPr="00D64559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64559">
          <w:t>19. st</w:t>
        </w:r>
      </w:smartTag>
      <w:r w:rsidRPr="00D64559">
        <w:t>. 1. i 2. SZ-a). Žalba se podnosi ovom sudu u 2 (dva) istovjetna primjerka, a o žalbi odlučuje Visoki trgovački sud Republike Hrvatske.</w:t>
      </w:r>
    </w:p>
    <w:p w:rsidRDefault="007827B4" w:rsidP="0020610B" w:rsidR="007827B4" w:rsidRPr="00D64559">
      <w:pPr>
        <w:ind w:firstLine="360"/>
      </w:pPr>
    </w:p>
    <w:p w:rsidRDefault="007827B4" w:rsidP="0020610B" w:rsidR="007827B4" w:rsidRPr="00D64559">
      <w:pPr>
        <w:ind w:firstLine="360"/>
      </w:pPr>
    </w:p>
    <w:p w:rsidRDefault="0020610B" w:rsidP="0020610B" w:rsidR="0020610B" w:rsidRPr="00D64559">
      <w:pPr>
        <w:ind w:firstLine="360"/>
      </w:pPr>
      <w:r w:rsidRPr="00D64559">
        <w:t xml:space="preserve">Dostaviti: </w:t>
      </w:r>
    </w:p>
    <w:p w:rsidRDefault="0013641B" w:rsidP="0020610B" w:rsidR="003E2CF0" w:rsidRPr="00D64559">
      <w:pPr>
        <w:numPr>
          <w:ilvl w:val="0"/>
          <w:numId w:val="3"/>
        </w:numPr>
      </w:pPr>
      <w:r w:rsidRPr="00D64559">
        <w:t>FINA-i</w:t>
      </w:r>
    </w:p>
    <w:p w:rsidRDefault="00115899" w:rsidP="0020610B" w:rsidR="00115899" w:rsidRPr="00D64559">
      <w:pPr>
        <w:numPr>
          <w:ilvl w:val="0"/>
          <w:numId w:val="3"/>
        </w:numPr>
      </w:pPr>
      <w:r w:rsidRPr="00D64559">
        <w:t xml:space="preserve">dužniku </w:t>
      </w:r>
    </w:p>
    <w:p w:rsidRDefault="0013641B" w:rsidP="0020610B" w:rsidR="00D40213" w:rsidRPr="00D64559">
      <w:pPr>
        <w:numPr>
          <w:ilvl w:val="0"/>
          <w:numId w:val="3"/>
        </w:numPr>
      </w:pPr>
      <w:r w:rsidRPr="00D64559">
        <w:t>e-O</w:t>
      </w:r>
      <w:r w:rsidR="007B5158" w:rsidRPr="00D64559">
        <w:t>glasna ploča</w:t>
      </w:r>
      <w:r w:rsidR="00D40213" w:rsidRPr="00D64559">
        <w:t xml:space="preserve"> sudova</w:t>
      </w:r>
    </w:p>
    <w:p w:rsidRDefault="0020610B" w:rsidP="00F60CD9" w:rsidR="0020610B" w:rsidRPr="00D64559">
      <w:pPr>
        <w:numPr>
          <w:ilvl w:val="0"/>
          <w:numId w:val="3"/>
        </w:numPr>
      </w:pPr>
      <w:r w:rsidRPr="00D64559">
        <w:t>u spis</w:t>
      </w:r>
    </w:p>
    <w:p w:rsidRDefault="007B5158" w:rsidP="00D64559" w:rsidR="007B5158" w:rsidRPr="00D64559">
      <w:pPr>
        <w:ind w:left="720"/>
      </w:pPr>
    </w:p>
    <w:p w:rsidRDefault="0020610B" w:rsidP="0020610B" w:rsidR="0020610B" w:rsidRPr="00D64559"/>
    <w:p w:rsidRDefault="0020610B" w:rsidP="0020610B" w:rsidR="0020610B" w:rsidRPr="00D64559"/>
    <w:p w:rsidRDefault="0020610B" w:rsidP="0020610B" w:rsidR="0020610B" w:rsidRPr="00D64559">
      <w:pPr>
        <w:ind w:firstLine="360"/>
      </w:pPr>
    </w:p>
    <w:p w:rsidRDefault="0020610B" w:rsidP="005A3991" w:rsidR="0020610B" w:rsidRPr="00D64559">
      <w:pPr>
        <w:ind w:firstLine="360"/>
      </w:pPr>
    </w:p>
    <w:sectPr w:rsidSect="00D64559" w:rsidR="0020610B" w:rsidRPr="00D64559">
      <w:headerReference w:type="default" r:id="rId11"/>
      <w:headerReference w:type="first" r:id="rId12"/>
      <w:pgSz w:h="16838" w:w="11906"/>
      <w:pgMar w:gutter="0" w:footer="708" w:header="708" w:left="1417" w:bottom="1418" w:right="1417" w:top="112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72564B" w:rsidR="0072564B" w:rsidRPr="0072564B">
    <w:pPr>
      <w:pStyle w:val="Zaglavlje"/>
      <w:jc w:val="right"/>
      <w:rPr>
        <w:sz w:val="22"/>
        <w:szCs w:val="22"/>
      </w:rPr>
    </w:pPr>
    <w:r>
      <w:tab/>
    </w:r>
    <w:r w:rsidR="00631438" w:rsidRPr="0072564B">
      <w:rPr>
        <w:sz w:val="22"/>
        <w:szCs w:val="22"/>
      </w:rPr>
      <w:fldChar w:fldCharType="begin"/>
    </w:r>
    <w:r w:rsidR="00631438" w:rsidRPr="0072564B">
      <w:rPr>
        <w:sz w:val="22"/>
        <w:szCs w:val="22"/>
      </w:rPr>
      <w:instrText>PAGE   \* MERGEFORMAT</w:instrText>
    </w:r>
    <w:r w:rsidR="00631438" w:rsidRPr="0072564B">
      <w:rPr>
        <w:sz w:val="22"/>
        <w:szCs w:val="22"/>
      </w:rPr>
      <w:fldChar w:fldCharType="separate"/>
    </w:r>
    <w:r w:rsidR="00A5453B">
      <w:rPr>
        <w:noProof/>
        <w:sz w:val="22"/>
        <w:szCs w:val="22"/>
      </w:rPr>
      <w:t>2</w:t>
    </w:r>
    <w:r w:rsidR="00631438" w:rsidRPr="0072564B">
      <w:rPr>
        <w:sz w:val="22"/>
        <w:szCs w:val="22"/>
      </w:rPr>
      <w:fldChar w:fldCharType="end"/>
    </w:r>
    <w:r w:rsidR="0072564B" w:rsidRPr="0072564B">
      <w:rPr>
        <w:sz w:val="22"/>
        <w:szCs w:val="22"/>
      </w:rPr>
      <w:t xml:space="preserve">                             Poslovni broj: 2 St-</w:t>
    </w:r>
    <w:r w:rsidR="00B0739F">
      <w:rPr>
        <w:sz w:val="22"/>
        <w:szCs w:val="22"/>
      </w:rPr>
      <w:t>241/17-14</w:t>
    </w:r>
  </w:p>
  <w:p w:rsidRDefault="00631438" w:rsidP="0072564B" w:rsidR="00631438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 w:rsidR="00360AB6">
      <w:t>Poslovni broj: 1/16-5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72564B">
    <w:pPr>
      <w:pStyle w:val="Zaglavlje"/>
      <w:jc w:val="right"/>
      <w:rPr>
        <w:sz w:val="22"/>
        <w:szCs w:val="22"/>
      </w:rPr>
    </w:pPr>
    <w:r w:rsidRPr="0072564B">
      <w:rPr>
        <w:sz w:val="22"/>
        <w:szCs w:val="22"/>
      </w:rPr>
      <w:t>P</w:t>
    </w:r>
    <w:r w:rsidR="003E2CF0" w:rsidRPr="0072564B">
      <w:rPr>
        <w:sz w:val="22"/>
        <w:szCs w:val="22"/>
      </w:rPr>
      <w:t>oslovni broj: 2 St-</w:t>
    </w:r>
    <w:r w:rsidR="00B0739F">
      <w:rPr>
        <w:sz w:val="22"/>
        <w:szCs w:val="22"/>
      </w:rPr>
      <w:t>241</w:t>
    </w:r>
    <w:r w:rsidR="007B5158" w:rsidRPr="0072564B">
      <w:rPr>
        <w:sz w:val="22"/>
        <w:szCs w:val="22"/>
      </w:rPr>
      <w:t>/17-14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5679A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4ED5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3B33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564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B5158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0126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5453B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739F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77B0"/>
    <w:rsid w:val="00D04475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64559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34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E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E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E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E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334ED5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34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E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E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E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E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334ED5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81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91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LOLA jednostavno društvo s ograničenom odgovornošću za poslovne usluge</izvorni_sadrzaj>
    <derivirana_varijabla naziv="DomainObject.Predmet.ProtustrankaFormated_1">  LOLA jednostavno društvo s ograničenom odgovornošću za poslovne usluge</derivirana_varijabla>
  </DomainObject.Predmet.ProtustrankaFormated>
  <DomainObject.Predmet.ProtustrankaFormatedOIB>
    <izvorni_sadrzaj>  LOLA jednostavno društvo s ograničenom odgovornošću za poslovne usluge, OIB 64046401011</izvorni_sadrzaj>
    <derivirana_varijabla naziv="DomainObject.Predmet.ProtustrankaFormatedOIB_1">  LOLA jednostavno društvo s ograničenom odgovornošću za poslovne usluge, OIB 64046401011</derivirana_varijabla>
  </DomainObject.Predmet.ProtustrankaFormatedOIB>
  <DomainObject.Predmet.ProtustrankaFormatedWithAdress>
    <izvorni_sadrzaj> LOLA jednostavno društvo s ograničenom odgovornošću za poslovne usluge, Branimirova 15, 23232 Nin</izvorni_sadrzaj>
    <derivirana_varijabla naziv="DomainObject.Predmet.ProtustrankaFormatedWithAdress_1"> LOLA jednostavno društvo s ograničenom odgovornošću za poslovne usluge, Branimirova 15, 23232 Nin</derivirana_varijabla>
  </DomainObject.Predmet.ProtustrankaFormatedWithAdress>
  <DomainObject.Predmet.ProtustrankaFormatedWithAdressOIB>
    <izvorni_sadrzaj> LOLA jednostavno društvo s ograničenom odgovornošću za poslovne usluge, OIB 64046401011, Branimirova 15, 23232 Nin</izvorni_sadrzaj>
    <derivirana_varijabla naziv="DomainObject.Predmet.ProtustrankaFormatedWithAdressOIB_1"> LOLA jednostavno društvo s ograničenom odgovornošću za poslovne usluge, OIB 64046401011, Branimirova 15, 23232 Nin</derivirana_varijabla>
  </DomainObject.Predmet.ProtustrankaFormatedWithAdressOIB>
  <DomainObject.Predmet.ProtustrankaWithAdress>
    <izvorni_sadrzaj>LOLA jednostavno društvo s ograničenom odgovornošću za poslovne usluge Branimirova 15, 23232 Nin</izvorni_sadrzaj>
    <derivirana_varijabla naziv="DomainObject.Predmet.ProtustrankaWithAdress_1">LOLA jednostavno društvo s ograničenom odgovornošću za poslovne usluge Branimirova 15, 23232 Nin</derivirana_varijabla>
  </DomainObject.Predmet.ProtustrankaWithAdress>
  <DomainObject.Predmet.ProtustrankaWithAdressOIB>
    <izvorni_sadrzaj>LOLA jednostavno društvo s ograničenom odgovornošću za poslovne usluge, OIB 64046401011, Branimirova 15, 23232 Nin</izvorni_sadrzaj>
    <derivirana_varijabla naziv="DomainObject.Predmet.ProtustrankaWithAdressOIB_1">LOLA jednostavno društvo s ograničenom odgovornošću za poslovne usluge, OIB 64046401011, Branimirova 15, 23232 Nin</derivirana_varijabla>
  </DomainObject.Predmet.ProtustrankaWithAdressOIB>
  <DomainObject.Predmet.ProtustrankaNazivFormated>
    <izvorni_sadrzaj>LOLA jednostavno društvo s ograničenom odgovornošću za poslovne usluge</izvorni_sadrzaj>
    <derivirana_varijabla naziv="DomainObject.Predmet.ProtustrankaNazivFormated_1">LOLA jednostavno društvo s ograničenom odgovornošću za poslovne usluge</derivirana_varijabla>
  </DomainObject.Predmet.ProtustrankaNazivFormated>
  <DomainObject.Predmet.ProtustrankaNazivFormatedOIB>
    <izvorni_sadrzaj>LOLA jednostavno društvo s ograničenom odgovornošću za poslovne usluge, OIB 64046401011</izvorni_sadrzaj>
    <derivirana_varijabla naziv="DomainObject.Predmet.ProtustrankaNazivFormatedOIB_1">LOLA jednostavno društvo s ograničenom odgovornošću za poslovne usluge, OIB 64046401011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LOLA jednostavno društvo s ograničenom odgovornošću za poslovne usluge</item>
    </izvorni_sadrzaj>
    <derivirana_varijabla naziv="DomainObject.Predmet.ProtuStrankaListFormated_1">
      <item>LOLA jednostavno društvo s ograničenom odgovornošću za poslovne usluge</item>
    </derivirana_varijabla>
  </DomainObject.Predmet.ProtuStrankaListFormated>
  <DomainObject.Predmet.ProtuStrankaListFormatedOIB>
    <izvorni_sadrzaj>
      <item>LOLA jednostavno društvo s ograničenom odgovornošću za poslovne usluge, OIB 64046401011</item>
    </izvorni_sadrzaj>
    <derivirana_varijabla naziv="DomainObject.Predmet.ProtuStrankaListFormatedOIB_1">
      <item>LOLA jednostavno društvo s ograničenom odgovornošću za poslovne usluge, OIB 64046401011</item>
    </derivirana_varijabla>
  </DomainObject.Predmet.ProtuStrankaListFormatedOIB>
  <DomainObject.Predmet.ProtuStrankaListFormatedWithAdress>
    <izvorni_sadrzaj>
      <item>LOLA jednostavno društvo s ograničenom odgovornošću za poslovne usluge, Branimirova 15, 23232 Nin</item>
    </izvorni_sadrzaj>
    <derivirana_varijabla naziv="DomainObject.Predmet.ProtuStrankaListFormatedWithAdress_1">
      <item>LOLA jednostavno društvo s ograničenom odgovornošću za poslovne usluge, Branimirova 15, 23232 Nin</item>
    </derivirana_varijabla>
  </DomainObject.Predmet.ProtuStrankaListFormatedWithAdress>
  <DomainObject.Predmet.ProtuStrankaListFormatedWithAdressOIB>
    <izvorni_sadrzaj>
      <item>LOLA jednostavno društvo s ograničenom odgovornošću za poslovne usluge, OIB 64046401011, Branimirova 15, 23232 Nin</item>
    </izvorni_sadrzaj>
    <derivirana_varijabla naziv="DomainObject.Predmet.ProtuStrankaListFormatedWithAdressOIB_1">
      <item>LOLA jednostavno društvo s ograničenom odgovornošću za poslovne usluge, OIB 64046401011, Branimirova 15, 23232 Nin</item>
    </derivirana_varijabla>
  </DomainObject.Predmet.ProtuStrankaListFormatedWithAdressOIB>
  <DomainObject.Predmet.ProtuStrankaListNazivFormated>
    <izvorni_sadrzaj>
      <item>LOLA jednostavno društvo s ograničenom odgovornošću za poslovne usluge</item>
    </izvorni_sadrzaj>
    <derivirana_varijabla naziv="DomainObject.Predmet.ProtuStrankaListNazivFormated_1">
      <item>LOLA jednostavno društvo s ograničenom odgovornošću za poslovne usluge</item>
    </derivirana_varijabla>
  </DomainObject.Predmet.ProtuStrankaListNazivFormated>
  <DomainObject.Predmet.ProtuStrankaListNazivFormatedOIB>
    <izvorni_sadrzaj>
      <item>LOLA jednostavno društvo s ograničenom odgovornošću za poslovne usluge, OIB 64046401011</item>
    </izvorni_sadrzaj>
    <derivirana_varijabla naziv="DomainObject.Predmet.ProtuStrankaListNazivFormatedOIB_1">
      <item>LOLA jednostavno društvo s ograničenom odgovornošću za poslovne usluge, OIB 64046401011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LOLA jednostavno društvo s ograničenom odgovornošću za poslovne usluge</izvorni_sadrzaj>
    <derivirana_varijabla naziv="DomainObject.Predmet.ProtustrankaIDrugi_1">LOLA jednostavno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LOLA jednostavno društvo s ograničenom odgovornošću za poslovne usluge, OIB 64046401011, Branimirova 15, 23232 Nin</izvorni_sadrzaj>
    <derivirana_varijabla naziv="DomainObject.Predmet.ProtustrankaIDrugiAdressOIB_1">LOLA jednostavno društvo s ograničenom odgovornošću za poslovne usluge, OIB 64046401011, Branimirova 15,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LOLA jednostavno društvo s ograničenom odgovornošću za poslovne usluge</item>
    </izvorni_sadrzaj>
    <derivirana_varijabla naziv="DomainObject.Predmet.SudioniciListNaziv_1">
      <item>FINA</item>
      <item>LOLA jednostavno društvo s ograničenom odgovornošću za poslovne usluge</item>
    </derivirana_varijabla>
  </DomainObject.Predmet.SudioniciListNaziv>
  <DomainObject.Predmet.SudioniciListAdressOIB>
    <izvorni_sadrzaj>
      <item>FINA, OIB 85821130368</item>
      <item>LOLA jednostavno društvo s ograničenom odgovornošću za poslovne usluge, OIB 64046401011, Branimirova 15,23232 Nin</item>
    </izvorni_sadrzaj>
    <derivirana_varijabla naziv="DomainObject.Predmet.SudioniciListAdressOIB_1">
      <item>FINA, OIB 85821130368</item>
      <item>LOLA jednostavno društvo s ograničenom odgovornošću za poslovne usluge, OIB 64046401011, Branimirova 15,23232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64046401011</item>
    </izvorni_sadrzaj>
    <derivirana_varijabla naziv="DomainObject.Predmet.SudioniciListNazivOIB_1">
      <item>, OIB 85821130368</item>
      <item>, OIB 64046401011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BE39C5-C35E-49F2-BC0A-BF77350F9A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2185</properties:Characters>
  <properties:Lines>77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2017-11-11T18:43:00Z</dcterms:created>
  <dc:creator>Administrator</dc:creator>
  <cp:lastModifiedBy>Marijana Žuža</cp:lastModifiedBy>
  <cp:lastPrinted>2017-11-13T08:28:00Z</cp:lastPrinted>
  <dcterms:modified xmlns:xsi="http://www.w3.org/2001/XMLSchema-instance" xsi:type="dcterms:W3CDTF">2017-11-13T10:31:00Z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