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9a93" w14:paraId="38c9a93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46F63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615925" w:rsidRPr="0086219A">
        <w:t>NELITA j.d.o.o. za zabavne i rekreacijske aktivnosti i turistička agencija, Bibinje, Obala kraljice Jelene 46, OIB: 37210144210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21155E">
        <w:t>29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7E02C8">
        <w:t>14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615925" w:rsidRPr="0086219A">
        <w:t>NELITA j.d.o.o. za zabavne i rekreacijske aktivnosti i turistička agencija, Bibinje, Obala kraljice Jelene 46, OIB: 37210144210</w:t>
      </w:r>
      <w:r w:rsidR="00A57491">
        <w:t>,</w:t>
      </w:r>
      <w:r>
        <w:t xml:space="preserve"> na temelju neizvršenih osnova za plaćanje iznosi </w:t>
      </w:r>
      <w:r w:rsidR="00615925">
        <w:t>44.909,70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 xml:space="preserve"> se osob</w:t>
      </w:r>
      <w:r w:rsidR="0021155E">
        <w:t>a</w:t>
      </w:r>
      <w:r w:rsidR="00C947ED">
        <w:t xml:space="preserve"> ovlašten</w:t>
      </w:r>
      <w:r w:rsidR="0021155E">
        <w:t>a</w:t>
      </w:r>
      <w:r w:rsidR="00C947ED">
        <w:t xml:space="preserve"> za zastupanje dužnika po zakonu </w:t>
      </w:r>
      <w:r w:rsidR="00615925">
        <w:t xml:space="preserve">Marina Vučković </w:t>
      </w:r>
      <w:proofErr w:type="spellStart"/>
      <w:r w:rsidR="00615925">
        <w:t>Sikirić</w:t>
      </w:r>
      <w:proofErr w:type="spellEnd"/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 se osob</w:t>
      </w:r>
      <w:r w:rsidR="0021155E">
        <w:t>a ovlaštena</w:t>
      </w:r>
      <w:r w:rsidR="00C947ED">
        <w:t xml:space="preserve"> za zastupanje dužnika po zakonu ako u roku od 15 dana od dana objave ovog oglasa na e-oglasnoj ploči suda, ne podnes</w:t>
      </w:r>
      <w:r w:rsidR="00D46F63">
        <w:t>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E02C8">
        <w:t>14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660EBE" w:rsidP="006E3223" w:rsidR="00660EBE">
      <w:pPr>
        <w:jc w:val="center"/>
      </w:pPr>
    </w:p>
    <w:p w:rsidRDefault="00660EBE" w:rsidP="00660EBE" w:rsidR="00660EBE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660EBE" w:rsidP="00660EBE" w:rsidR="00660EBE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660EBE" w:rsidP="00660EBE" w:rsidR="00660EBE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660EBE" w:rsidP="00660EBE" w:rsidR="00660EBE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660EBE" w:rsidP="00660EBE" w:rsidR="00660EBE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660EBE" w:rsidR="00660EBE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660EBE">
      <w:rPr>
        <w:bCs/>
      </w:rPr>
      <w:t>35</w:t>
    </w:r>
    <w:r w:rsidR="00994F76">
      <w:rPr>
        <w:bCs/>
      </w:rPr>
      <w:t>/</w:t>
    </w:r>
    <w:r w:rsidR="00660EBE">
      <w:rPr>
        <w:bCs/>
      </w:rPr>
      <w:t>2019</w:t>
    </w:r>
    <w:r w:rsidR="00994F76">
      <w:rPr>
        <w:bCs/>
      </w:rPr>
      <w:t>-</w:t>
    </w:r>
    <w:r w:rsidR="00660EBE">
      <w:rPr>
        <w:bCs/>
      </w:rPr>
      <w:t>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615925">
      <w:rPr>
        <w:bCs/>
      </w:rPr>
      <w:t>35</w:t>
    </w:r>
    <w:r>
      <w:rPr>
        <w:bCs/>
      </w:rPr>
      <w:t>/</w:t>
    </w:r>
    <w:r w:rsidR="0021155E">
      <w:rPr>
        <w:bCs/>
      </w:rPr>
      <w:t>2019-5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1155E"/>
    <w:rsid w:val="00246016"/>
    <w:rsid w:val="00293F0B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15925"/>
    <w:rsid w:val="00623FD1"/>
    <w:rsid w:val="006245CE"/>
    <w:rsid w:val="00643753"/>
    <w:rsid w:val="00660EBE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E02C8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13917"/>
    <w:rsid w:val="00D46F63"/>
    <w:rsid w:val="00D51B78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E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E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St-35/2019</izvorni_sadrzaj>
    <derivirana_varijabla naziv="DomainObject.Predmet.OznakaBroj_1">St-35/2019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NELITA j.d.o.o. za zabavne i rekreacijske aktivnosti i turistička agencija</izvorni_sadrzaj>
    <derivirana_varijabla naziv="DomainObject.Predmet.ProtustrankaFormated_1">  NELITA j.d.o.o. za zabavne i rekreacijske aktivnosti i turistička agencija</derivirana_varijabla>
  </DomainObject.Predmet.ProtustrankaFormated>
  <DomainObject.Predmet.ProtustrankaFormatedOIB>
    <izvorni_sadrzaj>  NELITA j.d.o.o. za zabavne i rekreacijske aktivnosti i turistička agencija, OIB 37210144210</izvorni_sadrzaj>
    <derivirana_varijabla naziv="DomainObject.Predmet.ProtustrankaFormatedOIB_1">  NELITA j.d.o.o. za zabavne i rekreacijske aktivnosti i turistička agencija, OIB 37210144210</derivirana_varijabla>
  </DomainObject.Predmet.ProtustrankaFormatedOIB>
  <DomainObject.Predmet.ProtustrankaFormatedWithAdress>
    <izvorni_sadrzaj> NELITA j.d.o.o. za zabavne i rekreacijske aktivnosti i turistička agencija, Obala kraljice Jelene 46, 23205 Bibinje</izvorni_sadrzaj>
    <derivirana_varijabla naziv="DomainObject.Predmet.ProtustrankaFormatedWithAdress_1"> NELITA j.d.o.o. za zabavne i rekreacijske aktivnosti i turistička agencija, Obala kraljice Jelene 46, 23205 Bibinje</derivirana_varijabla>
  </DomainObject.Predmet.ProtustrankaFormatedWithAdress>
  <DomainObject.Predmet.ProtustrankaFormatedWithAdressOIB>
    <izvorni_sadrzaj> NELITA j.d.o.o. za zabavne i rekreacijske aktivnosti i turistička agencija, OIB 37210144210, Obala kraljice Jelene 46, 23205 Bibinje</izvorni_sadrzaj>
    <derivirana_varijabla naziv="DomainObject.Predmet.ProtustrankaFormatedWithAdressOIB_1"> NELITA j.d.o.o. za zabavne i rekreacijske aktivnosti i turistička agencija, OIB 37210144210, Obala kraljice Jelene 46, 23205 Bibinje</derivirana_varijabla>
  </DomainObject.Predmet.ProtustrankaFormatedWithAdressOIB>
  <DomainObject.Predmet.ProtustrankaWithAdress>
    <izvorni_sadrzaj>NELITA j.d.o.o. za zabavne i rekreacijske aktivnosti i turistička agencija Obala kraljice Jelene 46, 23205 Bibinje</izvorni_sadrzaj>
    <derivirana_varijabla naziv="DomainObject.Predmet.ProtustrankaWithAdress_1">NELITA j.d.o.o. za zabavne i rekreacijske aktivnosti i turistička agencija Obala kraljice Jelene 46, 23205 Bibinje</derivirana_varijabla>
  </DomainObject.Predmet.ProtustrankaWithAdress>
  <DomainObject.Predmet.ProtustrankaWithAdressOIB>
    <izvorni_sadrzaj>NELITA j.d.o.o. za zabavne i rekreacijske aktivnosti i turistička agencija, OIB 37210144210, Obala kraljice Jelene 46, 23205 Bibinje</izvorni_sadrzaj>
    <derivirana_varijabla naziv="DomainObject.Predmet.ProtustrankaWithAdressOIB_1">NELITA j.d.o.o. za zabavne i rekreacijske aktivnosti i turistička agencija, OIB 37210144210, Obala kraljice Jelene 46, 23205 Bibinje</derivirana_varijabla>
  </DomainObject.Predmet.ProtustrankaWithAdressOIB>
  <DomainObject.Predmet.ProtustrankaNazivFormated>
    <izvorni_sadrzaj>NELITA j.d.o.o. za zabavne i rekreacijske aktivnosti i turistička agencija</izvorni_sadrzaj>
    <derivirana_varijabla naziv="DomainObject.Predmet.ProtustrankaNazivFormated_1">NELITA j.d.o.o. za zabavne i rekreacijske aktivnosti i turistička agencija</derivirana_varijabla>
  </DomainObject.Predmet.ProtustrankaNazivFormated>
  <DomainObject.Predmet.ProtustrankaNazivFormatedOIB>
    <izvorni_sadrzaj>NELITA j.d.o.o. za zabavne i rekreacijske aktivnosti i turistička agencija, OIB 37210144210</izvorni_sadrzaj>
    <derivirana_varijabla naziv="DomainObject.Predmet.ProtustrankaNazivFormatedOIB_1">NELITA j.d.o.o. za zabavne i rekreacijske aktivnosti i turistička agencija, OIB 37210144210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NELITA j.d.o.o. za zabavne i rekreacijske aktivnosti i turistička agencija</item>
    </izvorni_sadrzaj>
    <derivirana_varijabla naziv="DomainObject.Predmet.ProtuStrankaListFormated_1">
      <item>NELITA j.d.o.o. za zabavne i rekreacijske aktivnosti i turistička agencija</item>
    </derivirana_varijabla>
  </DomainObject.Predmet.ProtuStrankaListFormated>
  <DomainObject.Predmet.ProtuStrankaListFormatedOIB>
    <izvorni_sadrzaj>
      <item>NELITA j.d.o.o. za zabavne i rekreacijske aktivnosti i turistička agencija, OIB 37210144210</item>
    </izvorni_sadrzaj>
    <derivirana_varijabla naziv="DomainObject.Predmet.ProtuStrankaListFormatedOIB_1">
      <item>NELITA j.d.o.o. za zabavne i rekreacijske aktivnosti i turistička agencija, OIB 37210144210</item>
    </derivirana_varijabla>
  </DomainObject.Predmet.ProtuStrankaListFormatedOIB>
  <DomainObject.Predmet.ProtuStrankaListFormatedWithAdress>
    <izvorni_sadrzaj>
      <item>NELITA j.d.o.o. za zabavne i rekreacijske aktivnosti i turistička agencija, Obala kraljice Jelene 46, 23205 Bibinje</item>
    </izvorni_sadrzaj>
    <derivirana_varijabla naziv="DomainObject.Predmet.ProtuStrankaListFormatedWithAdress_1">
      <item>NELITA j.d.o.o. za zabavne i rekreacijske aktivnosti i turistička agencija, Obala kraljice Jelene 46, 23205 Bibinje</item>
    </derivirana_varijabla>
  </DomainObject.Predmet.ProtuStrankaListFormatedWithAdress>
  <DomainObject.Predmet.ProtuStrankaListFormatedWithAdressOIB>
    <izvorni_sadrzaj>
      <item>NELITA j.d.o.o. za zabavne i rekreacijske aktivnosti i turistička agencija, OIB 37210144210, Obala kraljice Jelene 46, 23205 Bibinje</item>
    </izvorni_sadrzaj>
    <derivirana_varijabla naziv="DomainObject.Predmet.ProtuStrankaListFormatedWithAdressOIB_1">
      <item>NELITA j.d.o.o. za zabavne i rekreacijske aktivnosti i turistička agencija, OIB 37210144210, Obala kraljice Jelene 46, 23205 Bibinje</item>
    </derivirana_varijabla>
  </DomainObject.Predmet.ProtuStrankaListFormatedWithAdressOIB>
  <DomainObject.Predmet.ProtuStrankaListNazivFormated>
    <izvorni_sadrzaj>
      <item>NELITA j.d.o.o. za zabavne i rekreacijske aktivnosti i turistička agencija</item>
    </izvorni_sadrzaj>
    <derivirana_varijabla naziv="DomainObject.Predmet.ProtuStrankaListNazivFormated_1">
      <item>NELITA j.d.o.o. za zabavne i rekreacijske aktivnosti i turistička agencija</item>
    </derivirana_varijabla>
  </DomainObject.Predmet.ProtuStrankaListNazivFormated>
  <DomainObject.Predmet.ProtuStrankaListNazivFormatedOIB>
    <izvorni_sadrzaj>
      <item>NELITA j.d.o.o. za zabavne i rekreacijske aktivnosti i turistička agencija, OIB 37210144210</item>
    </izvorni_sadrzaj>
    <derivirana_varijabla naziv="DomainObject.Predmet.ProtuStrankaListNazivFormatedOIB_1">
      <item>NELITA j.d.o.o. za zabavne i rekreacijske aktivnosti i turistička agencija, OIB 37210144210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NELITA j.d.o.o. za zabavne i rekreacijske aktivnosti i turistička agencija</izvorni_sadrzaj>
    <derivirana_varijabla naziv="DomainObject.Predmet.ProtustrankaIDrugi_1">NELITA j.d.o.o. za zabavne i rekreacijske aktivnosti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NELITA j.d.o.o. za zabavne i rekreacijske aktivnosti i turistička agencija, OIB 37210144210, Obala kraljice Jelene 46, 23205 Bibinje</izvorni_sadrzaj>
    <derivirana_varijabla naziv="DomainObject.Predmet.ProtustrankaIDrugiAdressOIB_1">NELITA j.d.o.o. za zabavne i rekreacijske aktivnosti i turistička agencija, OIB 37210144210, Obala kraljice Jelene 46,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NELITA j.d.o.o. za zabavne i rekreacijske aktivnosti i turistička agencija</item>
    </izvorni_sadrzaj>
    <derivirana_varijabla naziv="DomainObject.Predmet.SudioniciListNaziv_1">
      <item>FINA</item>
      <item>NELITA j.d.o.o. za zabavne i rekreacijske aktivnosti i turistička agencija</item>
    </derivirana_varijabla>
  </DomainObject.Predmet.SudioniciListNaziv>
  <DomainObject.Predmet.SudioniciListAdressOIB>
    <izvorni_sadrzaj>
      <item>FINA, OIB 85821130368, Ivana Danila 4,23000 Zadar</item>
      <item>NELITA j.d.o.o. za zabavne i rekreacijske aktivnosti i turistička agencija, OIB 37210144210, Obala kraljice Jelene 46,23205 Bibinje</item>
    </izvorni_sadrzaj>
    <derivirana_varijabla naziv="DomainObject.Predmet.SudioniciListAdressOIB_1">
      <item>FINA, OIB 85821130368, Ivana Danila 4,23000 Zadar</item>
      <item>NELITA j.d.o.o. za zabavne i rekreacijske aktivnosti i turistička agencija, OIB 37210144210, Obala kraljice Jelene 46,23205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37210144210</item>
    </izvorni_sadrzaj>
    <derivirana_varijabla naziv="DomainObject.Predmet.SudioniciListNazivOIB_1">
      <item>, OIB 85821130368</item>
      <item>, OIB 37210144210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2139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2019-02-13T09:47:00Z</dcterms:created>
  <dc:creator>mklismanic</dc:creator>
  <cp:lastModifiedBy>Kristina Njegovan</cp:lastModifiedBy>
  <cp:lastPrinted>2019-02-13T09:47:00Z</cp:lastPrinted>
  <dcterms:modified xmlns:xsi="http://www.w3.org/2001/XMLSchema-instance" xsi:type="dcterms:W3CDTF">2019-02-14T09:48:00Z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