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d21" w14:paraId="43f7d21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0943D2">
        <w:t xml:space="preserve">                                                           </w:t>
      </w:r>
      <w:r w:rsidR="00F50A52">
        <w:t>3</w:t>
      </w:r>
      <w:r w:rsidR="003137A4">
        <w:t xml:space="preserve"> </w:t>
      </w:r>
      <w:r w:rsidR="00E64F26" w:rsidRPr="00C254D4">
        <w:t>St-</w:t>
      </w:r>
      <w:r w:rsidR="00733A30">
        <w:t>5604</w:t>
      </w:r>
      <w:r w:rsidR="000D7EBE">
        <w:t>/</w:t>
      </w:r>
      <w:r w:rsidR="000943D2">
        <w:t>20</w:t>
      </w:r>
      <w:r w:rsidR="00BA1C62">
        <w:t>16</w:t>
      </w:r>
      <w:r w:rsidR="00C24393">
        <w:t>-</w:t>
      </w:r>
      <w:r w:rsidR="000943D2">
        <w:t>12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2E53C7">
        <w:t xml:space="preserve">DIGITALNE KOMUNIKACIJE d.o.o., Zagreb, </w:t>
      </w:r>
      <w:proofErr w:type="spellStart"/>
      <w:r w:rsidR="002E53C7">
        <w:t>Beethovenova</w:t>
      </w:r>
      <w:proofErr w:type="spellEnd"/>
      <w:r w:rsidR="002E53C7">
        <w:t xml:space="preserve"> 20, OIB: 42487766252</w:t>
      </w:r>
      <w:r>
        <w:t xml:space="preserve">,  </w:t>
      </w:r>
      <w:r w:rsidR="002E53C7">
        <w:t>4.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F27BCD">
        <w:t xml:space="preserve">DIGITALNE KOMUNIKACIJE d.o.o., Zagreb, </w:t>
      </w:r>
      <w:proofErr w:type="spellStart"/>
      <w:r w:rsidR="00F27BCD">
        <w:t>Beethovenova</w:t>
      </w:r>
      <w:proofErr w:type="spellEnd"/>
      <w:r w:rsidR="00F27BCD">
        <w:t xml:space="preserve"> 20, OIB: 42487766252,</w:t>
      </w:r>
      <w:r>
        <w:t xml:space="preserve"> za </w:t>
      </w:r>
      <w:r w:rsidR="00F27BCD">
        <w:rPr>
          <w:b/>
        </w:rPr>
        <w:t>9. listopad</w:t>
      </w:r>
      <w:r>
        <w:rPr>
          <w:b/>
        </w:rPr>
        <w:t xml:space="preserve"> 2017. u </w:t>
      </w:r>
      <w:r w:rsidR="00F27BCD">
        <w:rPr>
          <w:b/>
        </w:rPr>
        <w:t>9</w:t>
      </w:r>
      <w:r>
        <w:rPr>
          <w:b/>
        </w:rPr>
        <w:t xml:space="preserve">,00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F87D5C" w:rsidP="00733A30" w:rsidR="00F87D5C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>
      <w:pPr>
        <w:ind w:firstLine="720"/>
        <w:jc w:val="both"/>
      </w:pPr>
      <w:r>
        <w:t xml:space="preserve">- zakonski zastupnik dužnika </w:t>
      </w:r>
      <w:r w:rsidR="00A21B74" w:rsidRPr="00A21B74">
        <w:t xml:space="preserve">Danijel </w:t>
      </w:r>
      <w:proofErr w:type="spellStart"/>
      <w:r w:rsidR="00A21B74" w:rsidRPr="00A21B74">
        <w:t>Jurman</w:t>
      </w:r>
      <w:proofErr w:type="spellEnd"/>
      <w:r w:rsidR="00A21B74" w:rsidRPr="00A21B74">
        <w:t>-Kovačić</w:t>
      </w:r>
      <w:r>
        <w:t xml:space="preserve">,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2E53C7">
        <w:t>4.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sectPr w:rsidSect="00A8529D" w:rsidR="00A21B7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269" w:rsidR="00834269">
      <w:r>
        <w:separator/>
      </w:r>
    </w:p>
  </w:endnote>
  <w:endnote w:id="0" w:type="continuationSeparator">
    <w:p w:rsidRDefault="00834269" w:rsidR="0083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269" w:rsidR="00834269">
      <w:r>
        <w:separator/>
      </w:r>
    </w:p>
  </w:footnote>
  <w:footnote w:id="0" w:type="continuationSeparator">
    <w:p w:rsidRDefault="00834269" w:rsidR="00834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D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396C"/>
    <w:rsid w:val="000229C0"/>
    <w:rsid w:val="00024A8F"/>
    <w:rsid w:val="00034E46"/>
    <w:rsid w:val="000518E3"/>
    <w:rsid w:val="00051CA3"/>
    <w:rsid w:val="000943D2"/>
    <w:rsid w:val="000A0DF8"/>
    <w:rsid w:val="000A2CA0"/>
    <w:rsid w:val="000B4426"/>
    <w:rsid w:val="000C7B6D"/>
    <w:rsid w:val="000D0EA4"/>
    <w:rsid w:val="000D7EBE"/>
    <w:rsid w:val="000E6E72"/>
    <w:rsid w:val="000E7C58"/>
    <w:rsid w:val="000F0A0A"/>
    <w:rsid w:val="001044F2"/>
    <w:rsid w:val="00113D30"/>
    <w:rsid w:val="001421CA"/>
    <w:rsid w:val="00160CE1"/>
    <w:rsid w:val="00191DDA"/>
    <w:rsid w:val="001B2742"/>
    <w:rsid w:val="001B716A"/>
    <w:rsid w:val="001E2CB6"/>
    <w:rsid w:val="00207B69"/>
    <w:rsid w:val="00217606"/>
    <w:rsid w:val="00217CDB"/>
    <w:rsid w:val="0025788E"/>
    <w:rsid w:val="0027227B"/>
    <w:rsid w:val="00273429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43119"/>
    <w:rsid w:val="00346FDD"/>
    <w:rsid w:val="00353C59"/>
    <w:rsid w:val="00361921"/>
    <w:rsid w:val="003659C4"/>
    <w:rsid w:val="003746BE"/>
    <w:rsid w:val="0039056D"/>
    <w:rsid w:val="003A46FC"/>
    <w:rsid w:val="003A60AD"/>
    <w:rsid w:val="00406182"/>
    <w:rsid w:val="0042098E"/>
    <w:rsid w:val="00427F10"/>
    <w:rsid w:val="00497CFC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53A8B"/>
    <w:rsid w:val="00683588"/>
    <w:rsid w:val="00692A6B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34269"/>
    <w:rsid w:val="00845935"/>
    <w:rsid w:val="008532A5"/>
    <w:rsid w:val="00856EB0"/>
    <w:rsid w:val="00857812"/>
    <w:rsid w:val="00874E6C"/>
    <w:rsid w:val="00875593"/>
    <w:rsid w:val="00906436"/>
    <w:rsid w:val="00920A67"/>
    <w:rsid w:val="00931DEF"/>
    <w:rsid w:val="00945F2A"/>
    <w:rsid w:val="009607E1"/>
    <w:rsid w:val="00980319"/>
    <w:rsid w:val="00984E6C"/>
    <w:rsid w:val="009904A4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85E8D"/>
    <w:rsid w:val="00A93DB1"/>
    <w:rsid w:val="00B127D7"/>
    <w:rsid w:val="00B1314F"/>
    <w:rsid w:val="00B334EE"/>
    <w:rsid w:val="00B43303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5AA6"/>
    <w:rsid w:val="00C47D51"/>
    <w:rsid w:val="00C50F6D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87D5C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D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D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D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D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D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7D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D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D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D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D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5630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St-5604/2016-12</izvorni_sadrzaj>
    <derivirana_varijabla naziv="DomainObject.Oznaka_1">St-5604/2016-12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St-5604/2016</izvorni_sadrzaj>
    <derivirana_varijabla naziv="DomainObject.Predmet.OznakaBroj_1">St-5604/2016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DIGITALNE KOMUNIKACIJE d.o.o. zastupanog po punomoćniku Danijel Jurman-Kovačić</izvorni_sadrzaj>
    <derivirana_varijabla naziv="DomainObject.Predmet.ProtustrankaFormated_1">  DIGITALNE KOMUNIKACIJE d.o.o. zastupanog po punomoćniku Danijel Jurman-Kovačić</derivirana_varijabla>
  </DomainObject.Predmet.ProtustrankaFormated>
  <DomainObject.Predmet.ProtustrankaFormatedOIB>
    <izvorni_sadrzaj>  DIGITALNE KOMUNIKACIJE d.o.o., OIB 42487766252 zastupanog po punomoćniku Danijel Jurman-Kovačić</izvorni_sadrzaj>
    <derivirana_varijabla naziv="DomainObject.Predmet.ProtustrankaFormatedOIB_1">  DIGITALNE KOMUNIKACIJE d.o.o., OIB 42487766252 zastupanog po punomoćniku Danijel Jurman-Kovačić</derivirana_varijabla>
  </DomainObject.Predmet.ProtustrankaFormatedOIB>
  <DomainObject.Predmet.ProtustrankaFormatedWithAdress>
    <izvorni_sadrzaj> DIGITALNE KOMUNIKACIJE d.o.o., Beethovenova 20, 10000 Zagreb zastupanog po punomoćniku Danijel Jurman-Kovačić</izvorni_sadrzaj>
    <derivirana_varijabla naziv="DomainObject.Predmet.ProtustrankaFormatedWithAdress_1"> DIGITALNE KOMUNIKACIJE d.o.o., Beethovenova 20, 10000 Zagreb zastupanog po punomoćniku Danijel Jurman-Kovačić</derivirana_varijabla>
  </DomainObject.Predmet.ProtustrankaFormatedWithAdress>
  <DomainObject.Predmet.ProtustrankaFormatedWithAdressOIB>
    <izvorni_sadrzaj> DIGITALNE KOMUNIKACIJE d.o.o., OIB 42487766252, Beethovenova 20, 10000 Zagreb zastupanog po punomoćniku Danijel Jurman-Kovačić</izvorni_sadrzaj>
    <derivirana_varijabla naziv="DomainObject.Predmet.ProtustrankaFormatedWithAdressOIB_1"> DIGITALNE KOMUNIKACIJE d.o.o., OIB 42487766252, Beethovenova 20, 10000 Zagreb zastupanog po punomoćniku Danijel Jurman-Kovačić</derivirana_varijabla>
  </DomainObject.Predmet.ProtustrankaFormatedWithAdressOIB>
  <DomainObject.Predmet.ProtustrankaWithAdress>
    <izvorni_sadrzaj>DIGITALNE KOMUNIKACIJE d.o.o. Beethovenova 20, 10000 Zagreb</izvorni_sadrzaj>
    <derivirana_varijabla naziv="DomainObject.Predmet.ProtustrankaWithAdress_1">DIGITALNE KOMUNIKACIJE d.o.o. Beethovenova 20, 10000 Zagreb</derivirana_varijabla>
  </DomainObject.Predmet.ProtustrankaWithAdress>
  <DomainObject.Predmet.ProtustrankaWithAdressOIB>
    <izvorni_sadrzaj>DIGITALNE KOMUNIKACIJE d.o.o., OIB 42487766252, Beethovenova 20, 10000 Zagreb</izvorni_sadrzaj>
    <derivirana_varijabla naziv="DomainObject.Predmet.ProtustrankaWithAdressOIB_1">DIGITALNE KOMUNIKACIJE d.o.o., OIB 42487766252, Beethovenova 20, 10000 Zagreb</derivirana_varijabla>
  </DomainObject.Predmet.ProtustrankaWithAdressOIB>
  <DomainObject.Predmet.ProtustrankaNazivFormated>
    <izvorni_sadrzaj>DIGITALNE KOMUNIKACIJE d.o.o.</izvorni_sadrzaj>
    <derivirana_varijabla naziv="DomainObject.Predmet.ProtustrankaNazivFormated_1">DIGITALNE KOMUNIKACIJE d.o.o.</derivirana_varijabla>
  </DomainObject.Predmet.ProtustrankaNazivFormated>
  <DomainObject.Predmet.ProtustrankaNazivFormatedOIB>
    <izvorni_sadrzaj>DIGITALNE KOMUNIKACIJE d.o.o., OIB 42487766252</izvorni_sadrzaj>
    <derivirana_varijabla naziv="DomainObject.Predmet.ProtustrankaNazivFormatedOIB_1">DIGITALNE KOMUNIKACIJE d.o.o., OIB 42487766252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DIGITALNE KOMUNIKACIJE d.o.o. zastupanog po punomoćniku Danijel Jurman-Kovačić</item>
    </izvorni_sadrzaj>
    <derivirana_varijabla naziv="DomainObject.Predmet.ProtuStrankaListFormated_1">
      <item>DIGITALNE KOMUNIKACIJE d.o.o. zastupanog po punomoćniku Danijel Jurman-Kovačić</item>
    </derivirana_varijabla>
  </DomainObject.Predmet.ProtuStrankaListFormated>
  <DomainObject.Predmet.ProtuStrankaListFormatedOIB>
    <izvorni_sadrzaj>
      <item>DIGITALNE KOMUNIKACIJE d.o.o., OIB 42487766252 zastupanog po punomoćniku Danijel Jurman-Kovačić</item>
    </izvorni_sadrzaj>
    <derivirana_varijabla naziv="DomainObject.Predmet.ProtuStrankaListFormatedOIB_1">
      <item>DIGITALNE KOMUNIKACIJE d.o.o., OIB 42487766252 zastupanog po punomoćniku Danijel Jurman-Kovačić</item>
    </derivirana_varijabla>
  </DomainObject.Predmet.ProtuStrankaListFormatedOIB>
  <DomainObject.Predmet.ProtuStrankaListFormatedWithAdress>
    <izvorni_sadrzaj>
      <item>DIGITALNE KOMUNIKACIJE d.o.o., Beethovenova 20, 10000 Zagreb zastupanog po punomoćniku Danijel Jurman-Kovačić</item>
    </izvorni_sadrzaj>
    <derivirana_varijabla naziv="DomainObject.Predmet.ProtuStrankaListFormatedWithAdress_1">
      <item>DIGITALNE KOMUNIKACIJE d.o.o., Beethovenova 20, 10000 Zagreb zastupanog po punomoćniku Danijel Jurman-Kovačić</item>
    </derivirana_varijabla>
  </DomainObject.Predmet.ProtuStrankaListFormatedWithAdress>
  <DomainObject.Predmet.ProtuStrankaListFormatedWithAdressOIB>
    <izvorni_sadrzaj>
      <item>DIGITALNE KOMUNIKACIJE d.o.o., OIB 42487766252, Beethovenova 20, 10000 Zagreb zastupanog po punomoćniku Danijel Jurman-Kovačić</item>
    </izvorni_sadrzaj>
    <derivirana_varijabla naziv="DomainObject.Predmet.ProtuStrankaListFormatedWithAdressOIB_1">
      <item>DIGITALNE KOMUNIKACIJE d.o.o., OIB 42487766252, Beethovenova 20, 10000 Zagreb zastupanog po punomoćniku Danijel Jurman-Kovačić</item>
    </derivirana_varijabla>
  </DomainObject.Predmet.ProtuStrankaListFormatedWithAdressOIB>
  <DomainObject.Predmet.ProtuStrankaListNazivFormated>
    <izvorni_sadrzaj>
      <item>DIGITALNE KOMUNIKACIJE d.o.o.</item>
    </izvorni_sadrzaj>
    <derivirana_varijabla naziv="DomainObject.Predmet.ProtuStrankaListNazivFormated_1">
      <item>DIGITALNE KOMUNIKACIJE d.o.o.</item>
    </derivirana_varijabla>
  </DomainObject.Predmet.ProtuStrankaListNazivFormated>
  <DomainObject.Predmet.ProtuStrankaListNazivFormatedOIB>
    <izvorni_sadrzaj>
      <item>DIGITALNE KOMUNIKACIJE d.o.o., OIB 42487766252</item>
    </izvorni_sadrzaj>
    <derivirana_varijabla naziv="DomainObject.Predmet.ProtuStrankaListNazivFormatedOIB_1">
      <item>DIGITALNE KOMUNIKACIJE d.o.o., OIB 42487766252</item>
    </derivirana_varijabla>
  </DomainObject.Predmet.ProtuStrankaListNazivFormatedOIB>
  <DomainObject.Predmet.OstaliListFormated>
    <izvorni_sadrzaj>
      <item>Danijel Jurman-Kovačić punomoćnik sudionika u postupku DIGITALNE KOMUNIKACIJE d.o.o.</item>
    </izvorni_sadrzaj>
    <derivirana_varijabla naziv="DomainObject.Predmet.OstaliListFormated_1">
      <item>Danijel Jurman-Kovačić punomoćnik sudionika u postupku DIGITALNE KOMUNIKACIJE d.o.o.</item>
    </derivirana_varijabla>
  </DomainObject.Predmet.OstaliListFormated>
  <DomainObject.Predmet.OstaliListFormatedOIB>
    <izvorni_sadrzaj>
      <item>Danijel Jurman-Kovačić, OIB 99077484738 punomoćnik sudionika u postupku DIGITALNE KOMUNIKACIJE d.o.o.</item>
    </izvorni_sadrzaj>
    <derivirana_varijabla naziv="DomainObject.Predmet.OstaliListFormatedOIB_1">
      <item>Danijel Jurman-Kovačić, OIB 99077484738 punomoćnik sudionika u postupku DIGITALNE KOMUNIKACIJE d.o.o.</item>
    </derivirana_varijabla>
  </DomainObject.Predmet.OstaliListFormatedOIB>
  <DomainObject.Predmet.OstaliListFormatedWithAdress>
    <izvorni_sadrzaj>
      <item>Danijel Jurman-Kovačić, Ante Kovačića 19, 10291 Prudnice punomoćnik sudionika u postupku DIGITALNE KOMUNIKACIJE d.o.o.</item>
    </izvorni_sadrzaj>
    <derivirana_varijabla naziv="DomainObject.Predmet.OstaliListFormatedWithAdress_1">
      <item>Danijel Jurman-Kovačić, Ante Kovačića 19, 10291 Prudnice punomoćnik sudionika u postupku DIGITALNE KOMUNIKACIJE d.o.o.</item>
    </derivirana_varijabla>
  </DomainObject.Predmet.OstaliListFormatedWithAdress>
  <DomainObject.Predmet.OstaliListFormatedWithAdressOIB>
    <izvorni_sadrzaj>
      <item>Danijel Jurman-Kovačić, OIB 99077484738, Ante Kovačića 19, 10291 Prudnice punomoćnik sudionika u postupku DIGITALNE KOMUNIKACIJE d.o.o.</item>
    </izvorni_sadrzaj>
    <derivirana_varijabla naziv="DomainObject.Predmet.OstaliListFormatedWithAdressOIB_1">
      <item>Danijel Jurman-Kovačić, OIB 99077484738, Ante Kovačića 19, 10291 Prudnice punomoćnik sudionika u postupku DIGITALNE KOMUNIKACIJE d.o.o.</item>
    </derivirana_varijabla>
  </DomainObject.Predmet.OstaliListFormatedWithAdressOIB>
  <DomainObject.Predmet.OstaliListNazivFormated>
    <izvorni_sadrzaj>
      <item>Danijel Jurman-Kovačić</item>
    </izvorni_sadrzaj>
    <derivirana_varijabla naziv="DomainObject.Predmet.OstaliListNazivFormated_1">
      <item>Danijel Jurman-Kovačić</item>
    </derivirana_varijabla>
  </DomainObject.Predmet.OstaliListNazivFormated>
  <DomainObject.Predmet.OstaliListNazivFormatedOIB>
    <izvorni_sadrzaj>
      <item>Danijel Jurman-Kovačić, OIB 99077484738</item>
    </izvorni_sadrzaj>
    <derivirana_varijabla naziv="DomainObject.Predmet.OstaliListNazivFormatedOIB_1">
      <item>Danijel Jurman-Kovačić, OIB 99077484738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St-5604/2016-12</izvorni_sadrzaj>
    <derivirana_varijabla naziv="DomainObject.PoslovniBrojDokumenta_1">St-5604/2016-12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DIGITALNE KOMUNIKACIJE d.o.o.</izvorni_sadrzaj>
    <derivirana_varijabla naziv="DomainObject.Predmet.ProtustrankaIDrugi_1">DIGITALNE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DIGITALNE KOMUNIKACIJE d.o.o., OIB 42487766252, Beethovenova 20, 10000 Zagreb</izvorni_sadrzaj>
    <derivirana_varijabla naziv="DomainObject.Predmet.ProtustrankaIDrugiAdressOIB_1">DIGITALNE KOMUNIKACIJE d.o.o., OIB 42487766252, Beethovenova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DIGITALNE KOMUNIKACIJE d.o.o.</item>
      <item>Danijel Jurman-Kovačić</item>
    </izvorni_sadrzaj>
    <derivirana_varijabla naziv="DomainObject.Predmet.SudioniciListNaziv_1">
      <item>FINA Regionalni centar Zagreb</item>
      <item>DIGITALNE KOMUNIKACIJE d.o.o.</item>
      <item>Danijel Jurman-Kovačić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izvorni_sadrzaj>
    <derivirana_varijabla naziv="DomainObject.Predmet.SudioniciListAdressOIB_1">
      <item>FINA Regionalni centar Zagreb, OIB 85821130368, Trg svibanjskih žrtava 1995. br. 1,10000 Zagreb</item>
      <item>DIGITALNE KOMUNIKACIJE d.o.o., OIB 42487766252, Beethovenova 20,10000 Zagreb</item>
      <item>Danijel Jurman-Kovačić, OIB 99077484738, Ante Kovačića 19,10291 Prudnice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42487766252</item>
      <item>, OIB 99077484738</item>
    </izvorni_sadrzaj>
    <derivirana_varijabla naziv="DomainObject.Predmet.SudioniciListNazivOIB_1">
      <item>, OIB 85821130368</item>
      <item>, OIB 42487766252</item>
      <item>, OIB 99077484738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942</properties:Characters>
  <properties:Lines>39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2017-07-04T06:58:00Z</dcterms:created>
  <dc:creator>gboljkovac</dc:creator>
  <cp:lastModifiedBy>Marina Markić</cp:lastModifiedBy>
  <cp:lastPrinted>2017-07-04T09:52:00Z</cp:lastPrinted>
  <dcterms:modified xmlns:xsi="http://www.w3.org/2001/XMLSchema-instance" xsi:type="dcterms:W3CDTF">2017-07-04T10:54:00Z</dcterms:modified>
  <cp:revision>15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St-5604/2016-12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