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915d" w14:paraId="e97915d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 w:rsidR="006B1A1F">
        <w:t>14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6B1A1F">
        <w:t>5</w:t>
      </w:r>
      <w:proofErr w:type="spellEnd"/>
      <w:r w:rsidRPr="00F06A9B">
        <w:t>-</w:t>
      </w:r>
      <w:proofErr w:type="spellStart"/>
      <w:r w:rsidR="006B1A1F">
        <w:t>325</w:t>
      </w:r>
      <w:proofErr w:type="spellEnd"/>
    </w:p>
    <w:p w:rsidRDefault="00AD539E" w:rsidP="00AD539E" w:rsidR="00AD539E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EC7326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proofErr w:type="spellStart"/>
      <w:r w:rsidR="006B1A1F" w:rsidRPr="00C261A2">
        <w:t>GORAN</w:t>
      </w:r>
      <w:proofErr w:type="spellEnd"/>
      <w:r w:rsidR="006B1A1F" w:rsidRPr="00C261A2">
        <w:t xml:space="preserve"> INŽENJERING d.o.o. u stečaju Poreč, Mate Vlašića </w:t>
      </w:r>
      <w:proofErr w:type="spellStart"/>
      <w:r w:rsidR="006B1A1F" w:rsidRPr="00C261A2">
        <w:t>47a</w:t>
      </w:r>
      <w:proofErr w:type="spellEnd"/>
      <w:r w:rsidR="006B1A1F" w:rsidRPr="00C261A2">
        <w:t xml:space="preserve">, </w:t>
      </w:r>
      <w:proofErr w:type="spellStart"/>
      <w:r w:rsidR="006B1A1F" w:rsidRPr="00C261A2">
        <w:t>OIB</w:t>
      </w:r>
      <w:proofErr w:type="spellEnd"/>
      <w:r w:rsidR="006B1A1F" w:rsidRPr="00C261A2">
        <w:t xml:space="preserve">: </w:t>
      </w:r>
      <w:proofErr w:type="spellStart"/>
      <w:r w:rsidR="006B1A1F" w:rsidRPr="00C261A2">
        <w:t>66649656334</w:t>
      </w:r>
      <w:proofErr w:type="spellEnd"/>
      <w:r w:rsidRPr="00F06A9B">
        <w:t>,</w:t>
      </w:r>
      <w:r w:rsidR="008D2B79">
        <w:t xml:space="preserve"> </w:t>
      </w:r>
      <w:proofErr w:type="spellStart"/>
      <w:r w:rsidR="008D2B79">
        <w:t>1</w:t>
      </w:r>
      <w:r w:rsidR="00156F2C">
        <w:t>9</w:t>
      </w:r>
      <w:proofErr w:type="spellEnd"/>
      <w:r w:rsidR="00FF1F2B">
        <w:t>. prosinca</w:t>
      </w:r>
      <w:r w:rsidR="00342D89">
        <w:t xml:space="preserve"> </w:t>
      </w:r>
      <w:proofErr w:type="spellStart"/>
      <w:r>
        <w:t>2018</w:t>
      </w:r>
      <w:proofErr w:type="spellEnd"/>
      <w:r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>
      <w:pPr>
        <w:jc w:val="both"/>
      </w:pPr>
      <w:r>
        <w:tab/>
      </w:r>
    </w:p>
    <w:p w:rsidRDefault="00AD539E" w:rsidP="00AD539E" w:rsidR="00AD539E" w:rsidRPr="0015407B">
      <w:pPr>
        <w:jc w:val="both"/>
      </w:pPr>
      <w:r>
        <w:tab/>
        <w:t xml:space="preserve">- </w:t>
      </w:r>
      <w:proofErr w:type="spellStart"/>
      <w:r w:rsidR="006B1A1F">
        <w:t>KARMEN</w:t>
      </w:r>
      <w:proofErr w:type="spellEnd"/>
      <w:r w:rsidR="006B1A1F">
        <w:t xml:space="preserve"> </w:t>
      </w:r>
      <w:proofErr w:type="spellStart"/>
      <w:r w:rsidR="006B1A1F">
        <w:t>KREBEL</w:t>
      </w:r>
      <w:proofErr w:type="spellEnd"/>
      <w:r w:rsidR="006B1A1F">
        <w:t>, Mate Balote 8, Pazin</w:t>
      </w:r>
      <w:r w:rsidR="008D2B79"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="006B1A1F">
        <w:t>80446682219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6B1A1F">
        <w:t>34.737</w:t>
      </w:r>
      <w:proofErr w:type="spellEnd"/>
      <w:r w:rsidR="006B1A1F">
        <w:t>,</w:t>
      </w:r>
      <w:proofErr w:type="spellStart"/>
      <w:r w:rsidR="006B1A1F">
        <w:t>87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 w:rsidR="006B1A1F">
        <w:t>11536</w:t>
      </w:r>
      <w:proofErr w:type="spellEnd"/>
      <w:r>
        <w:t xml:space="preserve">) na račun broj </w:t>
      </w:r>
      <w:proofErr w:type="spellStart"/>
      <w:r w:rsidRPr="00FF1F2B">
        <w:t>HR</w:t>
      </w:r>
      <w:r w:rsidR="006B1A1F">
        <w:t>82</w:t>
      </w:r>
      <w:proofErr w:type="spellEnd"/>
      <w:r w:rsidRPr="00FF1F2B">
        <w:t xml:space="preserve"> </w:t>
      </w:r>
      <w:proofErr w:type="spellStart"/>
      <w:r w:rsidR="00156F2C">
        <w:t>2402</w:t>
      </w:r>
      <w:proofErr w:type="spellEnd"/>
      <w:r w:rsidRPr="00FF1F2B">
        <w:t xml:space="preserve"> </w:t>
      </w:r>
      <w:proofErr w:type="spellStart"/>
      <w:r w:rsidR="0015407B" w:rsidRPr="00FF1F2B">
        <w:t>00</w:t>
      </w:r>
      <w:r w:rsidR="008D2B79">
        <w:t>6</w:t>
      </w:r>
      <w:r w:rsidR="006B1A1F">
        <w:t>3</w:t>
      </w:r>
      <w:proofErr w:type="spellEnd"/>
      <w:r w:rsidRPr="00FF1F2B">
        <w:t xml:space="preserve"> </w:t>
      </w:r>
      <w:proofErr w:type="spellStart"/>
      <w:r w:rsidR="006B1A1F">
        <w:t>2066</w:t>
      </w:r>
      <w:proofErr w:type="spellEnd"/>
      <w:r w:rsidRPr="00FF1F2B">
        <w:t xml:space="preserve"> </w:t>
      </w:r>
      <w:proofErr w:type="spellStart"/>
      <w:r w:rsidR="006B1A1F">
        <w:t>9235</w:t>
      </w:r>
      <w:proofErr w:type="spellEnd"/>
      <w:r w:rsidRPr="00FF1F2B">
        <w:t xml:space="preserve"> </w:t>
      </w:r>
      <w:r w:rsidR="006B1A1F">
        <w:t>5</w:t>
      </w:r>
      <w:r w:rsidR="0015407B" w:rsidRPr="0015407B">
        <w:t>.</w:t>
      </w:r>
    </w:p>
    <w:p w:rsidRDefault="00AD539E" w:rsidP="00AD539E" w:rsidR="00AD539E">
      <w:pPr>
        <w:jc w:val="both"/>
      </w:pPr>
    </w:p>
    <w:p w:rsidRDefault="000C6474" w:rsidP="000C6474" w:rsidR="000C6474">
      <w:pPr>
        <w:jc w:val="both"/>
      </w:pPr>
    </w:p>
    <w:p w:rsidRDefault="00AD539E" w:rsidP="00AD539E" w:rsidR="00AD539E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proofErr w:type="spellStart"/>
      <w:r w:rsidR="008D2B79">
        <w:t>1</w:t>
      </w:r>
      <w:r w:rsidR="00156F2C">
        <w:t>9</w:t>
      </w:r>
      <w:proofErr w:type="spellEnd"/>
      <w:r w:rsidR="00FF1F2B">
        <w:t>. prosinca</w:t>
      </w:r>
      <w:r>
        <w:t xml:space="preserve"> </w:t>
      </w:r>
      <w:proofErr w:type="spellStart"/>
      <w:r>
        <w:t>2018</w:t>
      </w:r>
      <w:proofErr w:type="spellEnd"/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FF1F2B">
        <w:t xml:space="preserve"> </w:t>
      </w:r>
      <w:r w:rsidR="006B1A1F">
        <w:t xml:space="preserve">  </w:t>
      </w:r>
      <w:r>
        <w:t>Damir Rabar</w:t>
      </w:r>
      <w:r w:rsidR="00F01FE8">
        <w:t>, v.r.</w:t>
      </w:r>
    </w:p>
    <w:p w:rsidRDefault="00AD539E" w:rsidP="00AD539E" w:rsidR="00AD539E"/>
    <w:p w:rsidRDefault="00AD539E" w:rsidP="00AD539E" w:rsidR="00AD539E"/>
    <w:p w:rsidRDefault="00AD539E" w:rsidP="00AD539E" w:rsidR="00AD539E"/>
    <w:p w:rsidRDefault="00AD539E" w:rsidP="00AD539E" w:rsidR="00AD539E" w:rsidRPr="007D0794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6474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  <w:t>1 St-</w:t>
        </w:r>
        <w:proofErr w:type="spellStart"/>
        <w:r w:rsidR="0053124C">
          <w:t>15</w:t>
        </w:r>
        <w:proofErr w:type="spellEnd"/>
        <w:r w:rsidR="0053124C" w:rsidRPr="001568BE">
          <w:t>/</w:t>
        </w:r>
        <w:proofErr w:type="spellStart"/>
        <w:r w:rsidR="0053124C" w:rsidRPr="001568BE">
          <w:t>20</w:t>
        </w:r>
        <w:r w:rsidR="0053124C" w:rsidRPr="00F06A9B">
          <w:t>1</w:t>
        </w:r>
        <w:r w:rsidR="0053124C">
          <w:t>5</w:t>
        </w:r>
        <w:proofErr w:type="spellEnd"/>
        <w:r w:rsidR="0053124C" w:rsidRPr="00F06A9B">
          <w:t>-</w:t>
        </w:r>
        <w:proofErr w:type="spellStart"/>
        <w:r w:rsidR="0053124C">
          <w:t>402</w:t>
        </w:r>
        <w:proofErr w:type="spellEnd"/>
      </w:p>
      <w:p w:rsidRDefault="00795FE6" w:rsidR="003E5AEE">
        <w:pPr>
          <w:pStyle w:val="Zaglavlje"/>
          <w:jc w:val="center"/>
        </w:pPr>
      </w:p>
    </w:sdtContent>
  </w:sdt>
  <w:p w:rsidRDefault="00795FE6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249A5"/>
    <w:rsid w:val="00094D2A"/>
    <w:rsid w:val="000C6474"/>
    <w:rsid w:val="001243DE"/>
    <w:rsid w:val="0015407B"/>
    <w:rsid w:val="00156F2C"/>
    <w:rsid w:val="00186E3D"/>
    <w:rsid w:val="001959EF"/>
    <w:rsid w:val="001E1C76"/>
    <w:rsid w:val="00202E6C"/>
    <w:rsid w:val="00342D89"/>
    <w:rsid w:val="00391CD8"/>
    <w:rsid w:val="004C311F"/>
    <w:rsid w:val="0050380B"/>
    <w:rsid w:val="0053124C"/>
    <w:rsid w:val="00554328"/>
    <w:rsid w:val="00576B26"/>
    <w:rsid w:val="00591561"/>
    <w:rsid w:val="00605D9E"/>
    <w:rsid w:val="00606BED"/>
    <w:rsid w:val="006419B0"/>
    <w:rsid w:val="006579C1"/>
    <w:rsid w:val="00675CE5"/>
    <w:rsid w:val="00682060"/>
    <w:rsid w:val="006B1A1F"/>
    <w:rsid w:val="006C06BB"/>
    <w:rsid w:val="00721844"/>
    <w:rsid w:val="00735940"/>
    <w:rsid w:val="00795FE6"/>
    <w:rsid w:val="007E11F8"/>
    <w:rsid w:val="007E6459"/>
    <w:rsid w:val="0087656C"/>
    <w:rsid w:val="008D2B79"/>
    <w:rsid w:val="00974AE1"/>
    <w:rsid w:val="00985388"/>
    <w:rsid w:val="00A41E51"/>
    <w:rsid w:val="00A9703E"/>
    <w:rsid w:val="00AB2DBB"/>
    <w:rsid w:val="00AD539E"/>
    <w:rsid w:val="00B174CA"/>
    <w:rsid w:val="00B83CCB"/>
    <w:rsid w:val="00B8592A"/>
    <w:rsid w:val="00B9729B"/>
    <w:rsid w:val="00BF20D5"/>
    <w:rsid w:val="00BF23C6"/>
    <w:rsid w:val="00C36D6E"/>
    <w:rsid w:val="00C765C3"/>
    <w:rsid w:val="00CB7FEA"/>
    <w:rsid w:val="00D55596"/>
    <w:rsid w:val="00D66FB1"/>
    <w:rsid w:val="00DF0360"/>
    <w:rsid w:val="00DF5904"/>
    <w:rsid w:val="00E379B3"/>
    <w:rsid w:val="00E86677"/>
    <w:rsid w:val="00E95339"/>
    <w:rsid w:val="00EC7326"/>
    <w:rsid w:val="00ED13ED"/>
    <w:rsid w:val="00EE2FEA"/>
    <w:rsid w:val="00F01FE8"/>
    <w:rsid w:val="00F35F85"/>
    <w:rsid w:val="00FA7E69"/>
    <w:rsid w:val="00FF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FE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FE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FE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FE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FE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FE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FE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FE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rujna 2017.</izvorni_sadrzaj>
    <derivirana_varijabla naziv="DomainObject.Predmet.DatumZadnjeOdrzaneSudskeRadnje_1">15. rujna 2017.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St-14/2015-323</izvorni_sadrzaj>
    <derivirana_varijabla naziv="DomainObject.PredzadnjaOdlukaIzPredmeta.Oznaka_1">St-14/2015-323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718</properties:Characters>
  <properties:Lines>37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2018-12-19T09:26:00Z</dcterms:created>
  <dc:creator>Jasmina Matika</dc:creator>
  <cp:lastModifiedBy>Lorena Paris Aničić</cp:lastModifiedBy>
  <cp:lastPrinted>2018-12-19T09:29:00Z</cp:lastPrinted>
  <dcterms:modified xmlns:xsi="http://www.w3.org/2001/XMLSchema-instance" xsi:type="dcterms:W3CDTF">2018-12-19T09:31:00Z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(St-14-15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