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12b9" w14:paraId="cd112b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71F9" w:rsidP="008371F9" w:rsidR="008371F9">
      <w:pPr>
        <w:pStyle w:val="Bezproreda"/>
        <w:ind w:firstLine="708" w:left="6372"/>
      </w:pPr>
      <w:r>
        <w:t xml:space="preserve">  1 St-472/2017-2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  <w:jc w:val="center"/>
      </w:pPr>
      <w:r>
        <w:t>R E P U B L I K A       H R V A T S K A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  <w:jc w:val="center"/>
      </w:pPr>
      <w:r>
        <w:t>R J E Š E N J E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  <w:r>
        <w:t>TRGOVAČKI SUD U BJELOVARU, po  sucu Branki Pleskalt,  u predmetu predlagatelja FINA RC ZAGREB, Podružnica Zagreb,  nad trgovačkim društvom INPROM j. d.o.o. za graditeljstvo, proizvodnju i usluge Netretić 18, OIB: 51354677831,  dana  30.  kolovoza  2017. godine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  <w:jc w:val="center"/>
      </w:pPr>
      <w:r>
        <w:t>r i j e š i o     j e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  <w:r>
        <w:t>I Pokreće se prethodni postupak radi izjašnjenja o prijedlogu za otvaranje stečajnog postupka i utvrđenja uvjeta za otvaranje stečajnog postupka nad  dužnikom dužnika INPROM j. d.o.o. za graditeljstvo, proizvodnju i usluge Netretić 18, OIB: 51354677831.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  <w:jc w:val="center"/>
      </w:pPr>
      <w:r>
        <w:t>11.  listopada  2017. godine u 9,45 sati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  <w:r>
        <w:t>u zgradi Trgovačkog suda u Bjelovaru, Dr. I. Lebovića 42, u sobi broj 4 na koje se pozivaju dostavom ovog rješenja i to: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z.z. Ivica Netretić, </w:t>
      </w:r>
    </w:p>
    <w:p w:rsidRDefault="008371F9" w:rsidP="008371F9" w:rsidR="008371F9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  <w:r>
        <w:t xml:space="preserve">III Poziva se zastupnik po Zakonu dužnika Ivica Netretić, da u roku od 8 dana dostavi na spis ovjerovljeni popis imovine i obveza stečajnog dužnika. 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  <w:jc w:val="center"/>
      </w:pPr>
      <w:r>
        <w:t>Obrazloženje</w:t>
      </w:r>
    </w:p>
    <w:p w:rsidRDefault="008371F9" w:rsidP="008371F9" w:rsidR="008371F9">
      <w:pPr>
        <w:pStyle w:val="Bezproreda"/>
      </w:pPr>
    </w:p>
    <w:p w:rsidRDefault="008371F9" w:rsidP="008371F9" w:rsidR="008371F9">
      <w:r>
        <w:t>FINA RC ZAGREB, Podružnica Zagreb  je   dana 22.  travnja  2016. godine   podnio   prijedlog za otvaranje stečajnog postupka nad  dužnikom INPROM j. d.o.o. za graditeljstvo, proizvodnju i usluge Netretić 18, OIB: 51354677831.</w:t>
      </w:r>
    </w:p>
    <w:p w:rsidRDefault="008371F9" w:rsidP="008371F9" w:rsidR="008371F9"/>
    <w:p w:rsidRDefault="008371F9" w:rsidP="008371F9" w:rsidR="008371F9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8371F9" w:rsidP="008371F9" w:rsidR="008371F9">
      <w:pPr>
        <w:pStyle w:val="Bezproreda"/>
      </w:pPr>
    </w:p>
    <w:p w:rsidRDefault="008371F9" w:rsidP="008371F9" w:rsidR="008371F9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INPROM j. d.o.o. za graditeljstvo, proizvodnju i usluge Netretić 18, OIB: 51354677831, a u skladu s  odredbom članka 115. Stečajnog zakona. 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  <w:r>
        <w:t>Temeljem iznijetog riješeno je kao u izreci.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  <w:r>
        <w:t xml:space="preserve">Bjelovar,   30.  kolovoza  2017.   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  <w:r>
        <w:t xml:space="preserve">                                                                </w:t>
      </w:r>
      <w:r>
        <w:t xml:space="preserve">            </w:t>
      </w:r>
      <w:r>
        <w:t>BRANKA PLESKALT v.r.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Za točnost otpravka-ovlašteni službenik</w:t>
      </w:r>
    </w:p>
    <w:p w:rsidRDefault="008371F9" w:rsidP="008371F9" w:rsidR="008371F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8371F9" w:rsidP="008371F9" w:rsidR="008371F9">
      <w:pPr>
        <w:pStyle w:val="Bezproreda"/>
      </w:pPr>
    </w:p>
    <w:p w:rsidRDefault="008371F9" w:rsidP="008371F9" w:rsidR="008371F9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8371F9" w:rsidP="008371F9" w:rsidR="008371F9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8371F9" w:rsidP="008371F9" w:rsidR="008371F9">
      <w:pPr>
        <w:pStyle w:val="Bezproreda"/>
      </w:pPr>
    </w:p>
    <w:p w:rsidRDefault="00AE649C" w:rsidP="008371F9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1F9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792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St-472/2017-2</izvorni_sadrzaj>
    <derivirana_varijabla naziv="DomainObject.Oznaka_1">St-472/2017-2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St-472/2017</izvorni_sadrzaj>
    <derivirana_varijabla naziv="DomainObject.Predmet.OznakaBroj_1">St-472/2017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INPROM  j.d.o.o.</izvorni_sadrzaj>
    <derivirana_varijabla naziv="DomainObject.Predmet.ProtustrankaFormated_1">  INPROM  j.d.o.o.</derivirana_varijabla>
  </DomainObject.Predmet.ProtustrankaFormated>
  <DomainObject.Predmet.ProtustrankaFormatedOIB>
    <izvorni_sadrzaj>  INPROM  j.d.o.o., OIB 51354677831</izvorni_sadrzaj>
    <derivirana_varijabla naziv="DomainObject.Predmet.ProtustrankaFormatedOIB_1">  INPROM  j.d.o.o., OIB 51354677831</derivirana_varijabla>
  </DomainObject.Predmet.ProtustrankaFormatedOIB>
  <DomainObject.Predmet.ProtustrankaFormatedWithAdress>
    <izvorni_sadrzaj> INPROM  j.d.o.o., Netretić 18, 47271 Netretić</izvorni_sadrzaj>
    <derivirana_varijabla naziv="DomainObject.Predmet.ProtustrankaFormatedWithAdress_1"> INPROM  j.d.o.o., Netretić 18, 47271 Netretić</derivirana_varijabla>
  </DomainObject.Predmet.ProtustrankaFormatedWithAdress>
  <DomainObject.Predmet.ProtustrankaFormatedWithAdressOIB>
    <izvorni_sadrzaj> INPROM  j.d.o.o., OIB 51354677831, Netretić 18, 47271 Netretić</izvorni_sadrzaj>
    <derivirana_varijabla naziv="DomainObject.Predmet.ProtustrankaFormatedWithAdressOIB_1"> INPROM  j.d.o.o., OIB 51354677831, Netretić 18, 47271 Netretić</derivirana_varijabla>
  </DomainObject.Predmet.ProtustrankaFormatedWithAdressOIB>
  <DomainObject.Predmet.ProtustrankaWithAdress>
    <izvorni_sadrzaj>INPROM  j.d.o.o. Netretić 18, 47271 Netretić</izvorni_sadrzaj>
    <derivirana_varijabla naziv="DomainObject.Predmet.ProtustrankaWithAdress_1">INPROM  j.d.o.o. Netretić 18, 47271 Netretić</derivirana_varijabla>
  </DomainObject.Predmet.ProtustrankaWithAdress>
  <DomainObject.Predmet.ProtustrankaWithAdressOIB>
    <izvorni_sadrzaj>INPROM  j.d.o.o., OIB 51354677831, Netretić 18, 47271 Netretić</izvorni_sadrzaj>
    <derivirana_varijabla naziv="DomainObject.Predmet.ProtustrankaWithAdressOIB_1">INPROM  j.d.o.o., OIB 51354677831, Netretić 18, 47271 Netretić</derivirana_varijabla>
  </DomainObject.Predmet.ProtustrankaWithAdressOIB>
  <DomainObject.Predmet.ProtustrankaNazivFormated>
    <izvorni_sadrzaj>INPROM  j.d.o.o.</izvorni_sadrzaj>
    <derivirana_varijabla naziv="DomainObject.Predmet.ProtustrankaNazivFormated_1">INPROM  j.d.o.o.</derivirana_varijabla>
  </DomainObject.Predmet.ProtustrankaNazivFormated>
  <DomainObject.Predmet.ProtustrankaNazivFormatedOIB>
    <izvorni_sadrzaj>INPROM  j.d.o.o., OIB 51354677831</izvorni_sadrzaj>
    <derivirana_varijabla naziv="DomainObject.Predmet.ProtustrankaNazivFormatedOIB_1">INPROM  j.d.o.o., OIB 51354677831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INPROM  j.d.o.o.</item>
    </izvorni_sadrzaj>
    <derivirana_varijabla naziv="DomainObject.Predmet.ProtuStrankaListFormated_1">
      <item>INPROM  j.d.o.o.</item>
    </derivirana_varijabla>
  </DomainObject.Predmet.ProtuStrankaListFormated>
  <DomainObject.Predmet.ProtuStrankaListFormatedOIB>
    <izvorni_sadrzaj>
      <item>INPROM  j.d.o.o., OIB 51354677831</item>
    </izvorni_sadrzaj>
    <derivirana_varijabla naziv="DomainObject.Predmet.ProtuStrankaListFormatedOIB_1">
      <item>INPROM  j.d.o.o., OIB 51354677831</item>
    </derivirana_varijabla>
  </DomainObject.Predmet.ProtuStrankaListFormatedOIB>
  <DomainObject.Predmet.ProtuStrankaListFormatedWithAdress>
    <izvorni_sadrzaj>
      <item>INPROM  j.d.o.o., Netretić 18, 47271 Netretić</item>
    </izvorni_sadrzaj>
    <derivirana_varijabla naziv="DomainObject.Predmet.ProtuStrankaListFormatedWithAdress_1">
      <item>INPROM  j.d.o.o., Netretić 18, 47271 Netretić</item>
    </derivirana_varijabla>
  </DomainObject.Predmet.ProtuStrankaListFormatedWithAdress>
  <DomainObject.Predmet.ProtuStrankaListFormatedWithAdressOIB>
    <izvorni_sadrzaj>
      <item>INPROM  j.d.o.o., OIB 51354677831, Netretić 18, 47271 Netretić</item>
    </izvorni_sadrzaj>
    <derivirana_varijabla naziv="DomainObject.Predmet.ProtuStrankaListFormatedWithAdressOIB_1">
      <item>INPROM  j.d.o.o., OIB 51354677831, Netretić 18, 47271 Netretić</item>
    </derivirana_varijabla>
  </DomainObject.Predmet.ProtuStrankaListFormatedWithAdressOIB>
  <DomainObject.Predmet.ProtuStrankaListNazivFormated>
    <izvorni_sadrzaj>
      <item>INPROM  j.d.o.o.</item>
    </izvorni_sadrzaj>
    <derivirana_varijabla naziv="DomainObject.Predmet.ProtuStrankaListNazivFormated_1">
      <item>INPROM  j.d.o.o.</item>
    </derivirana_varijabla>
  </DomainObject.Predmet.ProtuStrankaListNazivFormated>
  <DomainObject.Predmet.ProtuStrankaListNazivFormatedOIB>
    <izvorni_sadrzaj>
      <item>INPROM  j.d.o.o., OIB 51354677831</item>
    </izvorni_sadrzaj>
    <derivirana_varijabla naziv="DomainObject.Predmet.ProtuStrankaListNazivFormatedOIB_1">
      <item>INPROM  j.d.o.o., OIB 51354677831</item>
    </derivirana_varijabla>
  </DomainObject.Predmet.ProtuStrankaListNazivFormatedOIB>
  <DomainObject.Predmet.OstaliListFormated>
    <izvorni_sadrzaj>
      <item>Ivica Netretić</item>
    </izvorni_sadrzaj>
    <derivirana_varijabla naziv="DomainObject.Predmet.OstaliListFormated_1">
      <item>Ivica Netretić</item>
    </derivirana_varijabla>
  </DomainObject.Predmet.OstaliListFormated>
  <DomainObject.Predmet.OstaliListFormatedOIB>
    <izvorni_sadrzaj>
      <item>Ivica Netretić, OIB 67574820156</item>
    </izvorni_sadrzaj>
    <derivirana_varijabla naziv="DomainObject.Predmet.OstaliListFormatedOIB_1">
      <item>Ivica Netretić, OIB 67574820156</item>
    </derivirana_varijabla>
  </DomainObject.Predmet.OstaliListFormatedOIB>
  <DomainObject.Predmet.OstaliListFormatedWithAdress>
    <izvorni_sadrzaj>
      <item>Ivica Netretić, Netretić 18, 47271 Netretić</item>
    </izvorni_sadrzaj>
    <derivirana_varijabla naziv="DomainObject.Predmet.OstaliListFormatedWithAdress_1">
      <item>Ivica Netretić, Netretić 18, 47271 Netretić</item>
    </derivirana_varijabla>
  </DomainObject.Predmet.OstaliListFormatedWithAdress>
  <DomainObject.Predmet.OstaliListFormatedWithAdressOIB>
    <izvorni_sadrzaj>
      <item>Ivica Netretić, OIB 67574820156, Netretić 18, 47271 Netretić</item>
    </izvorni_sadrzaj>
    <derivirana_varijabla naziv="DomainObject.Predmet.OstaliListFormatedWithAdressOIB_1">
      <item>Ivica Netretić, OIB 67574820156, Netretić 18, 47271 Netretić</item>
    </derivirana_varijabla>
  </DomainObject.Predmet.OstaliListFormatedWithAdressOIB>
  <DomainObject.Predmet.OstaliListNazivFormated>
    <izvorni_sadrzaj>
      <item>Ivica Netretić</item>
    </izvorni_sadrzaj>
    <derivirana_varijabla naziv="DomainObject.Predmet.OstaliListNazivFormated_1">
      <item>Ivica Netretić</item>
    </derivirana_varijabla>
  </DomainObject.Predmet.OstaliListNazivFormated>
  <DomainObject.Predmet.OstaliListNazivFormatedOIB>
    <izvorni_sadrzaj>
      <item>Ivica Netretić, OIB 67574820156</item>
    </izvorni_sadrzaj>
    <derivirana_varijabla naziv="DomainObject.Predmet.OstaliListNazivFormatedOIB_1">
      <item>Ivica Netretić, OIB 67574820156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St-472/2017-2</izvorni_sadrzaj>
    <derivirana_varijabla naziv="DomainObject.PoslovniBrojDokumenta_1">St-472/2017-2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INPROM  j.d.o.o.</izvorni_sadrzaj>
    <derivirana_varijabla naziv="DomainObject.Predmet.ProtustrankaIDrugi_1">INPROM 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INPROM  j.d.o.o., OIB 51354677831, Netretić 18, 47271 Netretić</izvorni_sadrzaj>
    <derivirana_varijabla naziv="DomainObject.Predmet.ProtustrankaIDrugiAdressOIB_1">INPROM  j.d.o.o., OIB 51354677831, Netretić 18,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INPROM  j.d.o.o.</item>
      <item>FINA regionalni centar Zagreb, podružnica Karlovac</item>
      <item>Ivica Netretić</item>
    </izvorni_sadrzaj>
    <derivirana_varijabla naziv="DomainObject.Predmet.SudioniciListNaziv_1">
      <item>INPROM  j.d.o.o.</item>
      <item>FINA regionalni centar Zagreb, podružnica Karlovac</item>
      <item>Ivica Netretić</item>
    </derivirana_varijabla>
  </DomainObject.Predmet.SudioniciListNaziv>
  <DomainObject.Predmet.SudioniciListAdressOIB>
    <izvorni_sadrzaj>
      <item>INPROM  j.d.o.o., OIB 51354677831, Netretić 18,47271 Netretić</item>
      <item>FINA regionalni centar Zagreb, podružnica Karlovac, OIB 85821130368, Vitezovićeva 1,47000 Karlovac</item>
      <item>Ivica Netretić, OIB 67574820156, Netretić 18,47271 Netretić</item>
    </izvorni_sadrzaj>
    <derivirana_varijabla naziv="DomainObject.Predmet.SudioniciListAdressOIB_1">
      <item>INPROM  j.d.o.o., OIB 51354677831, Netretić 18,47271 Netretić</item>
      <item>FINA regionalni centar Zagreb, podružnica Karlovac, OIB 85821130368, Vitezovićeva 1,47000 Karlovac</item>
      <item>Ivica Netretić, OIB 67574820156, Netretić 18,47271 Netretić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88704B-D3EC-4590-9759-893758F7DD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2074</properties:Characters>
  <properties:Lines>73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2017-08-30T07:06:00Z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St-472/2017-2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