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1a41" w14:paraId="b241a41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D668E3">
        <w:t>16</w:t>
      </w:r>
      <w:r w:rsidR="00587190">
        <w:t>/2017-2</w:t>
      </w:r>
    </w:p>
    <w:p w:rsidRDefault="00DA2D58" w:rsidR="00DA2D58"/>
    <w:p w:rsidRDefault="00DA2D58" w:rsidR="00DA2D58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AB43D4">
        <w:t>Zvonko Blažević iz Sesveta, Ljudevita Posavskog 25, OIB: 90769409228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AB43D4">
        <w:t>Zvonko Blažević</w:t>
      </w:r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AB43D4">
        <w:t>16</w:t>
      </w:r>
      <w:r w:rsidR="00916D74">
        <w:t>-2017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</w:t>
      </w:r>
      <w:proofErr w:type="spellStart"/>
      <w:r w:rsidR="005F25C8">
        <w:t>Sp</w:t>
      </w:r>
      <w:proofErr w:type="spellEnd"/>
      <w:r w:rsidR="005F25C8">
        <w:t>-</w:t>
      </w:r>
      <w:r w:rsidR="00AB43D4">
        <w:t>16</w:t>
      </w:r>
      <w:r w:rsidR="00916D74">
        <w:t>/2017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DA2D58">
        <w:t>10</w:t>
      </w:r>
      <w:r w:rsidR="0085059B">
        <w:t>. veljače 2017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Jasna </w:t>
      </w:r>
      <w:proofErr w:type="spellStart"/>
      <w:r>
        <w:t>Gažić</w:t>
      </w:r>
      <w:proofErr w:type="spellEnd"/>
      <w:r>
        <w:t xml:space="preserve"> </w:t>
      </w:r>
      <w:proofErr w:type="spellStart"/>
      <w:r>
        <w:t>Ferenčina</w:t>
      </w:r>
      <w:proofErr w:type="spellEnd"/>
      <w:r>
        <w:t xml:space="preserve">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P="004145C2" w:rsidR="00373BFC" w:rsidRPr="00AB3BF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3BFC" w:rsidRPr="00AB3BF5">
        <w:t xml:space="preserve">Za točnost </w:t>
      </w:r>
      <w:proofErr w:type="spellStart"/>
      <w:r w:rsidR="00373BFC" w:rsidRPr="00AB3BF5">
        <w:t>otpravka</w:t>
      </w:r>
      <w:proofErr w:type="spellEnd"/>
      <w:r w:rsidR="00373BFC" w:rsidRPr="00AB3BF5">
        <w:t>-ovlašteni službenik:</w:t>
      </w:r>
    </w:p>
    <w:p w:rsidRDefault="00373BFC" w:rsidP="00DA2D58" w:rsidR="00762CF6">
      <w:pPr>
        <w:pStyle w:val="Bezproreda"/>
        <w:jc w:val="right"/>
      </w:pPr>
      <w:r w:rsidRPr="00AB3BF5">
        <w:t>Barbara Sirovica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4593E"/>
    <w:rsid w:val="000A2396"/>
    <w:rsid w:val="000B5159"/>
    <w:rsid w:val="0025696E"/>
    <w:rsid w:val="0028138F"/>
    <w:rsid w:val="00345DC8"/>
    <w:rsid w:val="00373BFC"/>
    <w:rsid w:val="004906B8"/>
    <w:rsid w:val="00500CAE"/>
    <w:rsid w:val="00587190"/>
    <w:rsid w:val="005F25C8"/>
    <w:rsid w:val="00655EB8"/>
    <w:rsid w:val="00755B50"/>
    <w:rsid w:val="00762CF6"/>
    <w:rsid w:val="00844133"/>
    <w:rsid w:val="0085059B"/>
    <w:rsid w:val="00916D74"/>
    <w:rsid w:val="00964593"/>
    <w:rsid w:val="00A8023C"/>
    <w:rsid w:val="00AB43D4"/>
    <w:rsid w:val="00AF527E"/>
    <w:rsid w:val="00CC2ED4"/>
    <w:rsid w:val="00D55022"/>
    <w:rsid w:val="00D668E3"/>
    <w:rsid w:val="00D9798B"/>
    <w:rsid w:val="00DA2D58"/>
    <w:rsid w:val="00E04448"/>
    <w:rsid w:val="00E60DCB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0C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0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0C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0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Sp-16/2017</izvorni_sadrzaj>
    <derivirana_varijabla naziv="DomainObject.Predmet.OznakaBroj_1">Sp-16/2017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Blažević</izvorni_sadrzaj>
    <derivirana_varijabla naziv="DomainObject.Predmet.StrankaFormated_1">  Zvonko Blažević</derivirana_varijabla>
  </DomainObject.Predmet.StrankaFormated>
  <DomainObject.Predmet.StrankaFormatedOIB>
    <izvorni_sadrzaj>  Zvonko Blažević, OIB 90769409228</izvorni_sadrzaj>
    <derivirana_varijabla naziv="DomainObject.Predmet.StrankaFormatedOIB_1">  Zvonko Blažević, OIB 90769409228</derivirana_varijabla>
  </DomainObject.Predmet.StrankaFormatedOIB>
  <DomainObject.Predmet.StrankaFormatedWithAdress>
    <izvorni_sadrzaj> Zvonko Blažević, Ljudevita Posavskog 25h, 10360 Sesvete</izvorni_sadrzaj>
    <derivirana_varijabla naziv="DomainObject.Predmet.StrankaFormatedWithAdress_1"> Zvonko Blažević, Ljudevita Posavskog 25h, 10360 Sesvete</derivirana_varijabla>
  </DomainObject.Predmet.StrankaFormatedWithAdress>
  <DomainObject.Predmet.StrankaFormatedWithAdressOIB>
    <izvorni_sadrzaj> Zvonko Blažević, OIB 90769409228, Ljudevita Posavskog 25h, 10360 Sesvete</izvorni_sadrzaj>
    <derivirana_varijabla naziv="DomainObject.Predmet.StrankaFormatedWithAdressOIB_1"> Zvonko Blažević, OIB 90769409228, Ljudevita Posavskog 25h, 10360 Sesvete</derivirana_varijabla>
  </DomainObject.Predmet.StrankaFormatedWithAdressOIB>
  <DomainObject.Predmet.StrankaWithAdress>
    <izvorni_sadrzaj>Zvonko Blažević Ljudevita Posavskog 25h,10360 Sesvete</izvorni_sadrzaj>
    <derivirana_varijabla naziv="DomainObject.Predmet.StrankaWithAdress_1">Zvonko Blažević Ljudevita Posavskog 25h,10360 Sesvete</derivirana_varijabla>
  </DomainObject.Predmet.StrankaWithAdress>
  <DomainObject.Predmet.StrankaWithAdressOIB>
    <izvorni_sadrzaj>Zvonko Blažević, OIB 90769409228, Ljudevita Posavskog 25h,10360 Sesvete</izvorni_sadrzaj>
    <derivirana_varijabla naziv="DomainObject.Predmet.StrankaWithAdressOIB_1">Zvonko Blažević, OIB 90769409228, Ljudevita Posavskog 25h,10360 Sesvete</derivirana_varijabla>
  </DomainObject.Predmet.StrankaWithAdressOIB>
  <DomainObject.Predmet.StrankaNazivFormated>
    <izvorni_sadrzaj>Zvonko Blažević</izvorni_sadrzaj>
    <derivirana_varijabla naziv="DomainObject.Predmet.StrankaNazivFormated_1">Zvonko Blažević</derivirana_varijabla>
  </DomainObject.Predmet.StrankaNazivFormated>
  <DomainObject.Predmet.StrankaNazivFormatedOIB>
    <izvorni_sadrzaj>Zvonko Blažević, OIB 90769409228</izvorni_sadrzaj>
    <derivirana_varijabla naziv="DomainObject.Predmet.StrankaNazivFormatedOIB_1">Zvonko Blažević, OIB 90769409228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Zvonko Blažević</item>
    </izvorni_sadrzaj>
    <derivirana_varijabla naziv="DomainObject.Predmet.StrankaListFormated_1">
      <item>Zvonko Blažević</item>
    </derivirana_varijabla>
  </DomainObject.Predmet.StrankaListFormated>
  <DomainObject.Predmet.StrankaListFormatedOIB>
    <izvorni_sadrzaj>
      <item>Zvonko Blažević, OIB 90769409228</item>
    </izvorni_sadrzaj>
    <derivirana_varijabla naziv="DomainObject.Predmet.StrankaListFormatedOIB_1">
      <item>Zvonko Blažević, OIB 90769409228</item>
    </derivirana_varijabla>
  </DomainObject.Predmet.StrankaListFormatedOIB>
  <DomainObject.Predmet.StrankaListFormatedWithAdress>
    <izvorni_sadrzaj>
      <item>Zvonko Blažević, Ljudevita Posavskog 25h, 10360 Sesvete</item>
    </izvorni_sadrzaj>
    <derivirana_varijabla naziv="DomainObject.Predmet.StrankaListFormatedWithAdress_1">
      <item>Zvonko Blažević, Ljudevita Posavskog 25h, 10360 Sesvete</item>
    </derivirana_varijabla>
  </DomainObject.Predmet.StrankaListFormatedWithAdress>
  <DomainObject.Predmet.StrankaListFormatedWithAdressOIB>
    <izvorni_sadrzaj>
      <item>Zvonko Blažević, OIB 90769409228, Ljudevita Posavskog 25h, 10360 Sesvete</item>
    </izvorni_sadrzaj>
    <derivirana_varijabla naziv="DomainObject.Predmet.StrankaListFormatedWithAdressOIB_1">
      <item>Zvonko Blažević, OIB 90769409228, Ljudevita Posavskog 25h, 10360 Sesvete</item>
    </derivirana_varijabla>
  </DomainObject.Predmet.StrankaListFormatedWithAdressOIB>
  <DomainObject.Predmet.StrankaListNazivFormated>
    <izvorni_sadrzaj>
      <item>Zvonko Blažević</item>
    </izvorni_sadrzaj>
    <derivirana_varijabla naziv="DomainObject.Predmet.StrankaListNazivFormated_1">
      <item>Zvonko Blažević</item>
    </derivirana_varijabla>
  </DomainObject.Predmet.StrankaListNazivFormated>
  <DomainObject.Predmet.StrankaListNazivFormatedOIB>
    <izvorni_sadrzaj>
      <item>Zvonko Blažević, OIB 90769409228</item>
    </izvorni_sadrzaj>
    <derivirana_varijabla naziv="DomainObject.Predmet.StrankaListNazivFormatedOIB_1">
      <item>Zvonko Blažević, OIB 90769409228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Zvonko Blažević</izvorni_sadrzaj>
    <derivirana_varijabla naziv="DomainObject.Predmet.StrankaIDrugi_1">Zvonko Blažević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Zvonko Blažević, OIB 90769409228, Ljudevita Posavskog 25h, 10360 Sesvete</izvorni_sadrzaj>
    <derivirana_varijabla naziv="DomainObject.Predmet.StrankaIDrugiAdressOIB_1">Zvonko Blažević, OIB 90769409228, Ljudevita Posavskog 25h,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Zvonko Blažević</item>
    </izvorni_sadrzaj>
    <derivirana_varijabla naziv="DomainObject.Predmet.SudioniciListNaziv_1">
      <item>Zvonko Blažević</item>
    </derivirana_varijabla>
  </DomainObject.Predmet.SudioniciListNaziv>
  <DomainObject.Predmet.SudioniciListAdressOIB>
    <izvorni_sadrzaj>
      <item>Zvonko Blažević, OIB 90769409228, Ljudevita Posavskog 25h,10360 Sesvete</item>
    </izvorni_sadrzaj>
    <derivirana_varijabla naziv="DomainObject.Predmet.SudioniciListAdressOIB_1">
      <item>Zvonko Blažević, OIB 90769409228, Ljudevita Posavskog 25h,10360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90769409228</item>
    </izvorni_sadrzaj>
    <derivirana_varijabla naziv="DomainObject.Predmet.SudioniciListNazivOIB_1">
      <item>, OIB 90769409228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1413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2017-02-10T07:05:00Z</dcterms:created>
  <dc:creator>Korisnik</dc:creator>
  <cp:lastModifiedBy>Barbara Sirovica</cp:lastModifiedBy>
  <cp:lastPrinted>2017-02-10T07:04:00Z</cp:lastPrinted>
  <dcterms:modified xmlns:xsi="http://www.w3.org/2001/XMLSchema-instance" xsi:type="dcterms:W3CDTF">2017-02-10T07:05:00Z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