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7366a" w14:paraId="b97366a" w:rsidRDefault="0039632D" w:rsidP="00A91121" w:rsidR="0039632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101834">
        <w:t>46</w:t>
      </w:r>
      <w:r w:rsidR="00D463DB">
        <w:t>/</w:t>
      </w:r>
      <w:r w:rsidR="00101834">
        <w:t>2016-9</w:t>
      </w:r>
    </w:p>
    <w:p w:rsidRDefault="0039632D" w:rsidP="00BF3D61" w:rsidR="0039632D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101834">
        <w:t>ATOMIC j.d.o.o., Zadar, Majke Margarite 3, Zadar, OIB: 38059908172</w:t>
      </w:r>
      <w:r w:rsidRPr="008C3132">
        <w:t xml:space="preserve">, dana </w:t>
      </w:r>
      <w:r w:rsidR="00E74C81">
        <w:t>24.</w:t>
      </w:r>
      <w:r w:rsidR="00D463DB">
        <w:t xml:space="preserve"> rujna</w:t>
      </w:r>
      <w:r w:rsidR="00E74C81">
        <w:t xml:space="preserve"> 2018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101834">
        <w:t>ATOMIC j.d.o.o., Zadar, Majke Margarite 3, Zadar, OIB: 38059908172</w:t>
      </w:r>
      <w:r w:rsidR="002D275C">
        <w:t>.</w:t>
      </w:r>
    </w:p>
    <w:p w:rsidRDefault="0039632D" w:rsidP="00193657" w:rsidR="0039632D" w:rsidRPr="002B5AAE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251266">
        <w:t>kraćeni s</w:t>
      </w:r>
      <w:r w:rsidRPr="002B5AAE">
        <w:t xml:space="preserve">tečajni postupak nad stečajnim dužnikom </w:t>
      </w:r>
      <w:r w:rsidR="00101834">
        <w:t>ATOMIC j.d.o.o., Zadar, Majke Margarite 3, Zadar, OIB: 38059908172</w:t>
      </w:r>
      <w:r w:rsidR="00E74C81">
        <w:t xml:space="preserve"> </w:t>
      </w:r>
      <w:r w:rsidRPr="002B5AAE">
        <w:t xml:space="preserve">otvara se </w:t>
      </w:r>
      <w:r w:rsidR="00E74C81">
        <w:t>24.</w:t>
      </w:r>
      <w:r w:rsidR="00D463DB">
        <w:t xml:space="preserve"> rujna</w:t>
      </w:r>
      <w:r w:rsidR="002F3453">
        <w:t xml:space="preserve"> </w:t>
      </w:r>
      <w:r w:rsidR="00E74C81">
        <w:t>2018</w:t>
      </w:r>
      <w:r w:rsidRPr="002B5AAE">
        <w:t xml:space="preserve">. godine u </w:t>
      </w:r>
      <w:r w:rsidR="00295205">
        <w:t>15</w:t>
      </w:r>
      <w:r w:rsidR="00D463DB">
        <w:t>,</w:t>
      </w:r>
      <w:r w:rsidR="00295205">
        <w:t>0</w:t>
      </w:r>
      <w:r w:rsidR="00E74C81">
        <w:t>0</w:t>
      </w:r>
      <w:r w:rsidRPr="002B5AAE">
        <w:t xml:space="preserve"> sati i istog trenutka rješenje o otvaranju </w:t>
      </w:r>
      <w:r w:rsidR="00251266">
        <w:t xml:space="preserve">skraćenog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  <w:r w:rsidR="00101834">
        <w:t xml:space="preserve">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D463DB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="00D463DB" w:rsidRPr="00E74C81">
        <w:t>Stečajnom upraviteljicom</w:t>
      </w:r>
      <w:r w:rsidRPr="00E74C81">
        <w:t xml:space="preserve"> imenuje se</w:t>
      </w:r>
      <w:r w:rsidR="002F3453" w:rsidRPr="00E74C81">
        <w:t xml:space="preserve"> </w:t>
      </w:r>
      <w:r w:rsidR="00E74C81" w:rsidRPr="00E74C81">
        <w:t>Marina Mamić</w:t>
      </w:r>
      <w:r w:rsidR="00D463DB" w:rsidRPr="00E74C81">
        <w:t xml:space="preserve"> iz </w:t>
      </w:r>
      <w:r w:rsidR="00E74C81" w:rsidRPr="00E74C81">
        <w:t>Zagreba</w:t>
      </w:r>
      <w:r w:rsidR="00D463DB" w:rsidRPr="00E74C81">
        <w:t xml:space="preserve">, </w:t>
      </w:r>
      <w:r w:rsidR="00E74C81" w:rsidRPr="00E74C81">
        <w:t>Kruge 9</w:t>
      </w:r>
      <w:r w:rsidR="00D463DB" w:rsidRPr="00E74C81">
        <w:t xml:space="preserve">, OIB: </w:t>
      </w:r>
      <w:r w:rsidR="00E74C81" w:rsidRPr="00E74C81">
        <w:t>12021589075</w:t>
      </w:r>
      <w:r w:rsidRPr="00E74C81">
        <w:t>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101834">
        <w:t>ATOMIC j.d.o.o., Zadar, Majke Margarite 3, Zadar, OIB: 38059908172</w:t>
      </w:r>
      <w:r w:rsidR="002D275C">
        <w:t>.</w:t>
      </w:r>
    </w:p>
    <w:p w:rsidRDefault="00184F5B" w:rsidP="00193657" w:rsidR="00184F5B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</w:t>
      </w:r>
      <w:r w:rsidR="00251266" w:rsidRPr="00251266">
        <w:t xml:space="preserve"> </w:t>
      </w:r>
      <w:r w:rsidR="00251266">
        <w:t>skraćenog</w:t>
      </w:r>
      <w:r w:rsidRPr="002B5AAE">
        <w:t xml:space="preserve"> 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251266">
        <w:t xml:space="preserve">skraćenog </w:t>
      </w:r>
      <w:r w:rsidRPr="002B5AAE">
        <w:t>stečajnog postupka i imenovanje stečajnog upravitelja upisat će se u zemljišne knjige, upisnik brodov</w:t>
      </w:r>
      <w:r w:rsidR="00EF4D07">
        <w:t xml:space="preserve">a, upisnik brodova u izgradnji </w:t>
      </w:r>
      <w:r w:rsidRPr="002B5AAE">
        <w:t>i upisnik prava intelektualnog vlasništva.</w:t>
      </w:r>
    </w:p>
    <w:p w:rsidRDefault="0039632D" w:rsidP="00193657" w:rsidR="0039632D" w:rsidRPr="002B5AAE">
      <w:pPr>
        <w:jc w:val="both"/>
      </w:pPr>
    </w:p>
    <w:p w:rsidRDefault="00184F5B" w:rsidP="00193657" w:rsidR="00184F5B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>Ovlašćuje se stečajni upravitelj nakon zaključenja</w:t>
      </w:r>
      <w:r w:rsidR="00251266" w:rsidRPr="00251266">
        <w:t xml:space="preserve"> </w:t>
      </w:r>
      <w:r w:rsidR="00251266">
        <w:t>skraćenog</w:t>
      </w:r>
      <w:r w:rsidRPr="002B5AAE">
        <w:t xml:space="preserve">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39632D" w:rsidP="00193657" w:rsidR="0039632D">
      <w:pPr>
        <w:rPr>
          <w:b/>
        </w:rPr>
      </w:pPr>
    </w:p>
    <w:p w:rsidRDefault="00251266" w:rsidP="00193657" w:rsidR="00251266">
      <w:pPr>
        <w:rPr>
          <w:b/>
        </w:rPr>
      </w:pPr>
    </w:p>
    <w:p w:rsidRDefault="00251266" w:rsidP="00193657" w:rsidR="00251266">
      <w:pPr>
        <w:rPr>
          <w:b/>
        </w:rPr>
      </w:pPr>
    </w:p>
    <w:p w:rsidRDefault="00251266" w:rsidP="00193657" w:rsidR="00251266">
      <w:pPr>
        <w:rPr>
          <w:b/>
        </w:rPr>
      </w:pPr>
    </w:p>
    <w:p w:rsidRDefault="002F3453" w:rsidP="00193657" w:rsidR="002F3453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D275C">
      <w:pPr>
        <w:ind w:firstLine="720"/>
        <w:jc w:val="both"/>
        <w:rPr>
          <w:b/>
        </w:rPr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E74C81">
        <w:t>12</w:t>
      </w:r>
      <w:r w:rsidR="002D275C">
        <w:t xml:space="preserve">. </w:t>
      </w:r>
      <w:r w:rsidR="00E74C81">
        <w:t>siječnja</w:t>
      </w:r>
      <w:r w:rsidR="00181A5C">
        <w:t xml:space="preserve"> 2016</w:t>
      </w:r>
      <w:r w:rsidRPr="002B5AAE">
        <w:t xml:space="preserve">. zahtjev za provedbu skraćenog stečajnog postupka nad dužnikom. U zahtjevu se u bitnome navodi da na dan </w:t>
      </w:r>
      <w:r w:rsidR="00101834">
        <w:t>12. siječnja</w:t>
      </w:r>
      <w:r w:rsidR="00FB3797">
        <w:t xml:space="preserve"> 2016</w:t>
      </w:r>
      <w:r w:rsidRPr="00D75141">
        <w:t>.</w:t>
      </w:r>
      <w:r w:rsidRPr="002B5AAE">
        <w:t xml:space="preserve"> dužnik u Očevidniku redoslijeda osnova za plaćanje ima evidentirane neizvršene osnove za plaćanje u neprekinutom razdoblju od </w:t>
      </w:r>
      <w:r w:rsidR="00FB3797">
        <w:t xml:space="preserve">120 </w:t>
      </w:r>
      <w:r w:rsidRPr="002B5AAE">
        <w:t>dan</w:t>
      </w:r>
      <w:r>
        <w:t>a</w:t>
      </w:r>
      <w:r w:rsidRPr="002B5AAE">
        <w:t xml:space="preserve"> u ukupnom iznosu od </w:t>
      </w:r>
      <w:r w:rsidR="00101834">
        <w:t>61.052,68</w:t>
      </w:r>
      <w:r w:rsidRPr="002B5AAE">
        <w:t xml:space="preserve"> kun</w:t>
      </w:r>
      <w:r>
        <w:t>a</w:t>
      </w:r>
      <w:r w:rsidRPr="002B5AAE">
        <w:t xml:space="preserve">, </w:t>
      </w:r>
      <w:r w:rsidRPr="00E74C81">
        <w:t xml:space="preserve">da nema zaposlenih, </w:t>
      </w:r>
      <w:r w:rsidR="00101834" w:rsidRPr="00E74C81">
        <w:t>da ima otvoren</w:t>
      </w:r>
      <w:r w:rsidR="002D275C" w:rsidRPr="00E74C81">
        <w:t xml:space="preserve"> </w:t>
      </w:r>
      <w:r w:rsidR="00101834" w:rsidRPr="00E74C81">
        <w:t>račun</w:t>
      </w:r>
      <w:r w:rsidR="002D275C" w:rsidRPr="00E74C81">
        <w:t xml:space="preserve"> kod </w:t>
      </w:r>
      <w:r w:rsidR="00101834" w:rsidRPr="00E74C81">
        <w:t>Erste &amp; Steiermarkische bank</w:t>
      </w:r>
      <w:r w:rsidR="002D275C" w:rsidRPr="00E74C81">
        <w:t xml:space="preserve"> d.d. </w:t>
      </w:r>
      <w:r w:rsidR="00101834" w:rsidRPr="00E74C81">
        <w:t xml:space="preserve">te </w:t>
      </w:r>
      <w:r w:rsidR="002D275C" w:rsidRPr="00E74C81">
        <w:t xml:space="preserve">na ime predujma za namirenje troškova stečajnog postupka </w:t>
      </w:r>
      <w:r w:rsidR="00101834" w:rsidRPr="00E74C81">
        <w:t>nema zaplijenjena novčana sredstva.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2D275C">
        <w:t>13. listopada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E74C81">
      <w:pPr>
        <w:ind w:firstLine="708"/>
        <w:jc w:val="both"/>
      </w:pPr>
      <w:r w:rsidRPr="002B5AAE">
        <w:t>Izbor stečajnog upravitelja izvršen je primjenom odredbe čl.432. SZ-a, a metodo</w:t>
      </w:r>
      <w:r w:rsidR="00D463DB">
        <w:t xml:space="preserve">m slučajnog odabira </w:t>
      </w:r>
      <w:r w:rsidR="00D463DB" w:rsidRPr="00E74C81">
        <w:t>za stečajnu upraviteljicu</w:t>
      </w:r>
      <w:r w:rsidRPr="00E74C81">
        <w:t xml:space="preserve"> izabran</w:t>
      </w:r>
      <w:r w:rsidR="00D463DB" w:rsidRPr="00E74C81">
        <w:t>a</w:t>
      </w:r>
      <w:r w:rsidRPr="00E74C81">
        <w:t xml:space="preserve"> </w:t>
      </w:r>
      <w:r w:rsidR="00E74C81">
        <w:t>Marina Mamić</w:t>
      </w:r>
      <w:r w:rsidR="00D463DB" w:rsidRPr="00E74C81">
        <w:t xml:space="preserve"> iz </w:t>
      </w:r>
      <w:r w:rsidR="00E74C81">
        <w:t>Zagreba</w:t>
      </w:r>
      <w:r w:rsidRPr="00E74C81">
        <w:t>.</w:t>
      </w:r>
    </w:p>
    <w:p w:rsidRDefault="00EF4D07" w:rsidP="00EF4D07" w:rsidR="00EF4D07">
      <w:pPr>
        <w:ind w:firstLine="708"/>
        <w:jc w:val="both"/>
      </w:pPr>
      <w: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EF4D07" w:rsidP="00EF4D07" w:rsidR="00EF4D07">
      <w:pPr>
        <w:jc w:val="both"/>
      </w:pPr>
      <w:r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E74C81">
        <w:t>24.</w:t>
      </w:r>
      <w:r w:rsidR="00D463DB">
        <w:t xml:space="preserve"> rujna</w:t>
      </w:r>
      <w:r w:rsidR="002F3453">
        <w:t xml:space="preserve"> </w:t>
      </w:r>
      <w:r w:rsidRPr="00240F6B">
        <w:t>201</w:t>
      </w:r>
      <w:r w:rsidR="00E74C81">
        <w:t>8</w:t>
      </w:r>
      <w:r w:rsidRPr="00240F6B">
        <w:t xml:space="preserve">. </w:t>
      </w:r>
    </w:p>
    <w:p w:rsidRDefault="0039632D" w:rsidP="00193657" w:rsidR="0039632D" w:rsidRPr="00240F6B">
      <w:pPr>
        <w:jc w:val="both"/>
      </w:pPr>
    </w:p>
    <w:p w:rsidRDefault="00D25A14" w:rsidP="00193657" w:rsidR="0039632D" w:rsidRPr="00240F6B">
      <w:pPr>
        <w:jc w:val="both"/>
      </w:pPr>
      <w:r>
        <w:t>Za točnost otpravka – ovlašteni službenik</w:t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>
        <w:tab/>
      </w:r>
      <w:r w:rsidR="0039632D">
        <w:tab/>
      </w:r>
      <w:r w:rsidR="00EF4D07">
        <w:t>S</w:t>
      </w:r>
      <w:r w:rsidR="0039632D" w:rsidRPr="00240F6B">
        <w:t>utkinja:</w:t>
      </w:r>
    </w:p>
    <w:p w:rsidRDefault="00D25A14" w:rsidP="00193657" w:rsidR="0039632D" w:rsidRPr="00240F6B">
      <w:pPr>
        <w:jc w:val="both"/>
      </w:pPr>
      <w:r>
        <w:t>Ante Rubelj</w:t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>
        <w:tab/>
      </w:r>
      <w:r w:rsidR="0039632D">
        <w:tab/>
      </w:r>
      <w:r w:rsidR="0039632D" w:rsidRPr="00240F6B">
        <w:t>Ardena Bajlo</w:t>
      </w:r>
      <w:r>
        <w:t>, v.r.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POUKA O PRAVNOM LIJEKU</w:t>
      </w:r>
    </w:p>
    <w:p w:rsidRDefault="006E2EC7" w:rsidP="006E2EC7" w:rsidR="006E2EC7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6E2EC7" w:rsidP="006E2EC7" w:rsidR="006E2EC7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6E2EC7" w:rsidP="006E2EC7" w:rsidR="006E2EC7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</w:t>
      </w:r>
      <w:r w:rsidR="00EF4D07">
        <w:t>dostave</w:t>
      </w:r>
      <w:r w:rsidRPr="00240F6B">
        <w:t xml:space="preserve"> rješenja.</w:t>
      </w:r>
    </w:p>
    <w:p w:rsidRDefault="0039632D" w:rsidP="00193657" w:rsidR="0039632D">
      <w:pPr>
        <w:jc w:val="both"/>
        <w:rPr>
          <w:b/>
        </w:rPr>
      </w:pPr>
    </w:p>
    <w:p w:rsidRDefault="00EF4D07" w:rsidP="00193657" w:rsidR="00EF4D07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5A1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101834">
      <w:t>46</w:t>
    </w:r>
    <w:r w:rsidR="00D463DB">
      <w:t>/</w:t>
    </w:r>
    <w:r w:rsidR="002D275C">
      <w:t>2016-9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1834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84F5B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1518B"/>
    <w:rsid w:val="002210E9"/>
    <w:rsid w:val="00240F6B"/>
    <w:rsid w:val="00251266"/>
    <w:rsid w:val="00254DBF"/>
    <w:rsid w:val="002765A5"/>
    <w:rsid w:val="00280B03"/>
    <w:rsid w:val="002869B5"/>
    <w:rsid w:val="00295205"/>
    <w:rsid w:val="002A1020"/>
    <w:rsid w:val="002A659C"/>
    <w:rsid w:val="002B5AAE"/>
    <w:rsid w:val="002B5E36"/>
    <w:rsid w:val="002B72E4"/>
    <w:rsid w:val="002C1434"/>
    <w:rsid w:val="002C4929"/>
    <w:rsid w:val="002D275C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E2EC7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527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C00EA"/>
    <w:rsid w:val="00BC53A0"/>
    <w:rsid w:val="00BC5DCC"/>
    <w:rsid w:val="00BD0E06"/>
    <w:rsid w:val="00BD7D07"/>
    <w:rsid w:val="00BE1154"/>
    <w:rsid w:val="00BE66DF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25A14"/>
    <w:rsid w:val="00D30751"/>
    <w:rsid w:val="00D3138D"/>
    <w:rsid w:val="00D36588"/>
    <w:rsid w:val="00D463DB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4C81"/>
    <w:rsid w:val="00E77411"/>
    <w:rsid w:val="00E82130"/>
    <w:rsid w:val="00E8481F"/>
    <w:rsid w:val="00E85F98"/>
    <w:rsid w:val="00E8758E"/>
    <w:rsid w:val="00E912CB"/>
    <w:rsid w:val="00EB0EBA"/>
    <w:rsid w:val="00EC6F99"/>
    <w:rsid w:val="00EF4D07"/>
    <w:rsid w:val="00EF6F21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B3797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25A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A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A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A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A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25A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A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A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A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A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283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St-46/2016</izvorni_sadrzaj>
    <derivirana_varijabla naziv="DomainObject.Predmet.OznakaBroj_1">St-46/2016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ATOMIC j.d.o.o. za usluge</izvorni_sadrzaj>
    <derivirana_varijabla naziv="DomainObject.Predmet.ProtustrankaFormated_1">  ATOMIC j.d.o.o. za usluge</derivirana_varijabla>
  </DomainObject.Predmet.ProtustrankaFormated>
  <DomainObject.Predmet.ProtustrankaFormatedOIB>
    <izvorni_sadrzaj>  ATOMIC j.d.o.o. za usluge, OIB 38059908172</izvorni_sadrzaj>
    <derivirana_varijabla naziv="DomainObject.Predmet.ProtustrankaFormatedOIB_1">  ATOMIC j.d.o.o. za usluge, OIB 38059908172</derivirana_varijabla>
  </DomainObject.Predmet.ProtustrankaFormatedOIB>
  <DomainObject.Predmet.ProtustrankaFormatedWithAdress>
    <izvorni_sadrzaj> ATOMIC j.d.o.o. za usluge, Majke Margarite 3, 23000 Zadar</izvorni_sadrzaj>
    <derivirana_varijabla naziv="DomainObject.Predmet.ProtustrankaFormatedWithAdress_1"> ATOMIC j.d.o.o. za usluge, Majke Margarite 3, 23000 Zadar</derivirana_varijabla>
  </DomainObject.Predmet.ProtustrankaFormatedWithAdress>
  <DomainObject.Predmet.ProtustrankaFormatedWithAdressOIB>
    <izvorni_sadrzaj> ATOMIC j.d.o.o. za usluge, OIB 38059908172, Majke Margarite 3, 23000 Zadar</izvorni_sadrzaj>
    <derivirana_varijabla naziv="DomainObject.Predmet.ProtustrankaFormatedWithAdressOIB_1"> ATOMIC j.d.o.o. za usluge, OIB 38059908172, Majke Margarite 3, 23000 Zadar</derivirana_varijabla>
  </DomainObject.Predmet.ProtustrankaFormatedWithAdressOIB>
  <DomainObject.Predmet.ProtustrankaWithAdress>
    <izvorni_sadrzaj>ATOMIC j.d.o.o. za usluge Majke Margarite 3, 23000 Zadar</izvorni_sadrzaj>
    <derivirana_varijabla naziv="DomainObject.Predmet.ProtustrankaWithAdress_1">ATOMIC j.d.o.o. za usluge Majke Margarite 3, 23000 Zadar</derivirana_varijabla>
  </DomainObject.Predmet.ProtustrankaWithAdress>
  <DomainObject.Predmet.ProtustrankaWithAdressOIB>
    <izvorni_sadrzaj>ATOMIC j.d.o.o. za usluge, OIB 38059908172, Majke Margarite 3, 23000 Zadar</izvorni_sadrzaj>
    <derivirana_varijabla naziv="DomainObject.Predmet.ProtustrankaWithAdressOIB_1">ATOMIC j.d.o.o. za usluge, OIB 38059908172, Majke Margarite 3, 23000 Zadar</derivirana_varijabla>
  </DomainObject.Predmet.ProtustrankaWithAdressOIB>
  <DomainObject.Predmet.ProtustrankaNazivFormated>
    <izvorni_sadrzaj>ATOMIC j.d.o.o. za usluge</izvorni_sadrzaj>
    <derivirana_varijabla naziv="DomainObject.Predmet.ProtustrankaNazivFormated_1">ATOMIC j.d.o.o. za usluge</derivirana_varijabla>
  </DomainObject.Predmet.ProtustrankaNazivFormated>
  <DomainObject.Predmet.ProtustrankaNazivFormatedOIB>
    <izvorni_sadrzaj>ATOMIC j.d.o.o. za usluge, OIB 38059908172</izvorni_sadrzaj>
    <derivirana_varijabla naziv="DomainObject.Predmet.ProtustrankaNazivFormatedOIB_1">ATOMIC j.d.o.o. za usluge, OIB 38059908172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61052.68</izvorni_sadrzaj>
    <derivirana_varijabla naziv="DomainObject.Predmet.TrenutnaVrijednost_1">61052.68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ATOMIC j.d.o.o. za usluge</item>
    </izvorni_sadrzaj>
    <derivirana_varijabla naziv="DomainObject.Predmet.ProtuStrankaListFormated_1">
      <item>ATOMIC j.d.o.o. za usluge</item>
    </derivirana_varijabla>
  </DomainObject.Predmet.ProtuStrankaListFormated>
  <DomainObject.Predmet.ProtuStrankaListFormatedOIB>
    <izvorni_sadrzaj>
      <item>ATOMIC j.d.o.o. za usluge, OIB 38059908172</item>
    </izvorni_sadrzaj>
    <derivirana_varijabla naziv="DomainObject.Predmet.ProtuStrankaListFormatedOIB_1">
      <item>ATOMIC j.d.o.o. za usluge, OIB 38059908172</item>
    </derivirana_varijabla>
  </DomainObject.Predmet.ProtuStrankaListFormatedOIB>
  <DomainObject.Predmet.ProtuStrankaListFormatedWithAdress>
    <izvorni_sadrzaj>
      <item>ATOMIC j.d.o.o. za usluge, Majke Margarite 3, 23000 Zadar</item>
    </izvorni_sadrzaj>
    <derivirana_varijabla naziv="DomainObject.Predmet.ProtuStrankaListFormatedWithAdress_1">
      <item>ATOMIC j.d.o.o. za usluge, Majke Margarite 3, 23000 Zadar</item>
    </derivirana_varijabla>
  </DomainObject.Predmet.ProtuStrankaListFormatedWithAdress>
  <DomainObject.Predmet.ProtuStrankaListFormatedWithAdressOIB>
    <izvorni_sadrzaj>
      <item>ATOMIC j.d.o.o. za usluge, OIB 38059908172, Majke Margarite 3, 23000 Zadar</item>
    </izvorni_sadrzaj>
    <derivirana_varijabla naziv="DomainObject.Predmet.ProtuStrankaListFormatedWithAdressOIB_1">
      <item>ATOMIC j.d.o.o. za usluge, OIB 38059908172, Majke Margarite 3, 23000 Zadar</item>
    </derivirana_varijabla>
  </DomainObject.Predmet.ProtuStrankaListFormatedWithAdressOIB>
  <DomainObject.Predmet.ProtuStrankaListNazivFormated>
    <izvorni_sadrzaj>
      <item>ATOMIC j.d.o.o. za usluge</item>
    </izvorni_sadrzaj>
    <derivirana_varijabla naziv="DomainObject.Predmet.ProtuStrankaListNazivFormated_1">
      <item>ATOMIC j.d.o.o. za usluge</item>
    </derivirana_varijabla>
  </DomainObject.Predmet.ProtuStrankaListNazivFormated>
  <DomainObject.Predmet.ProtuStrankaListNazivFormatedOIB>
    <izvorni_sadrzaj>
      <item>ATOMIC j.d.o.o. za usluge, OIB 38059908172</item>
    </izvorni_sadrzaj>
    <derivirana_varijabla naziv="DomainObject.Predmet.ProtuStrankaListNazivFormatedOIB_1">
      <item>ATOMIC j.d.o.o. za usluge, OIB 38059908172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ATOMIC j.d.o.o. za usluge</izvorni_sadrzaj>
    <derivirana_varijabla naziv="DomainObject.Predmet.ProtustrankaIDrugi_1">ATOMIC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ATOMIC j.d.o.o. za usluge, OIB 38059908172, Majke Margarite 3, 23000 Zadar</izvorni_sadrzaj>
    <derivirana_varijabla naziv="DomainObject.Predmet.ProtustrankaIDrugiAdressOIB_1">ATOMIC j.d.o.o. za usluge, OIB 38059908172, Majke Margarite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ATOMIC j.d.o.o. za usluge</item>
    </izvorni_sadrzaj>
    <derivirana_varijabla naziv="DomainObject.Predmet.SudioniciListNaziv_1">
      <item>FINA</item>
      <item>ATOMIC j.d.o.o. za usluge</item>
    </derivirana_varijabla>
  </DomainObject.Predmet.SudioniciListNaziv>
  <DomainObject.Predmet.SudioniciListAdressOIB>
    <izvorni_sadrzaj>
      <item>FINA, OIB 85821130368</item>
      <item>ATOMIC j.d.o.o. za usluge, OIB 38059908172, Majke Margarite 3,23000 Zadar</item>
    </izvorni_sadrzaj>
    <derivirana_varijabla naziv="DomainObject.Predmet.SudioniciListAdressOIB_1">
      <item>FINA, OIB 85821130368</item>
      <item>ATOMIC j.d.o.o. za usluge, OIB 38059908172, Majke Margarite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38059908172</item>
    </izvorni_sadrzaj>
    <derivirana_varijabla naziv="DomainObject.Predmet.SudioniciListNazivOIB_1">
      <item>, OIB 85821130368</item>
      <item>, OIB 38059908172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842</properties:Words>
  <properties:Characters>4568</properties:Characters>
  <properties:Lines>118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2017-09-07T12:36:00Z</dcterms:created>
  <dc:creator>Administrator</dc:creator>
  <cp:lastModifiedBy>Ardena Bajlo</cp:lastModifiedBy>
  <cp:lastPrinted>2016-03-15T08:28:00Z</cp:lastPrinted>
  <dcterms:modified xmlns:xsi="http://www.w3.org/2001/XMLSchema-instance" xsi:type="dcterms:W3CDTF">2018-09-24T12:39:00Z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(1St-46-16-otvaranje i zaključenje bez prokaznog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