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69ec0" w14:paraId="9669ec0" w:rsidRDefault="007C6B24" w:rsidP="00FF194F" w:rsidR="00524570">
      <w:pPr>
        <w15:collapsed w:val="false"/>
      </w:pPr>
      <w:bookmarkStart w:name="_GoBack" w:id="0"/>
      <w:bookmarkEnd w:id="0"/>
      <w:r>
        <w:t xml:space="preserve">    </w:t>
      </w:r>
      <w:r w:rsidR="001010D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122F44" w:rsidR="005866EA" w:rsidRPr="002F3D5C">
        <w:tc>
          <w:tcPr>
            <w:tcW w:type="dxa" w:w="3060"/>
          </w:tcPr>
          <w:p w:rsidRDefault="005866EA" w:rsidP="005866EA" w:rsidR="005866EA" w:rsidRPr="002F3D5C">
            <w:r w:rsidRPr="002F3D5C">
              <w:t>REPUBLIKA HRVATSKA</w:t>
            </w:r>
          </w:p>
          <w:p w:rsidRDefault="005866EA" w:rsidP="005866EA" w:rsidR="005866EA" w:rsidRPr="002F3D5C">
            <w:r w:rsidRPr="002F3D5C">
              <w:t>Trgovački sud u Zagrebu</w:t>
            </w:r>
          </w:p>
          <w:p w:rsidRDefault="005866EA" w:rsidP="005866EA" w:rsidR="005866EA" w:rsidRPr="002F3D5C">
            <w:r w:rsidRPr="002F3D5C">
              <w:t>Zagreb, Amruševa 2/II</w:t>
            </w:r>
          </w:p>
        </w:tc>
      </w:tr>
    </w:tbl>
    <w:p w:rsidRDefault="005866EA" w:rsidP="005866EA" w:rsidR="005866EA" w:rsidRPr="00775063">
      <w:pPr>
        <w:jc w:val="right"/>
      </w:pPr>
      <w:r>
        <w:rPr>
          <w:b/>
        </w:rPr>
        <w:tab/>
      </w:r>
      <w:r w:rsidRPr="00591294">
        <w:t>40</w:t>
      </w:r>
      <w:r w:rsidRPr="00775063">
        <w:t>-St-</w:t>
      </w:r>
      <w:r w:rsidR="006C5AC8">
        <w:t>588</w:t>
      </w:r>
      <w:r>
        <w:t>/20</w:t>
      </w:r>
      <w:r w:rsidR="00D74604">
        <w:t>1</w:t>
      </w:r>
      <w:r w:rsidR="001B32B3">
        <w:t>5</w:t>
      </w:r>
    </w:p>
    <w:p w:rsidRDefault="005866EA" w:rsidP="005866EA" w:rsidR="005866EA">
      <w:pPr>
        <w:jc w:val="center"/>
      </w:pPr>
    </w:p>
    <w:p w:rsidRDefault="005866EA" w:rsidP="005866EA" w:rsidR="005866EA">
      <w:pPr>
        <w:jc w:val="center"/>
      </w:pPr>
    </w:p>
    <w:p w:rsidRDefault="005866EA" w:rsidP="005866EA" w:rsidR="005866EA" w:rsidRPr="00CC58E7">
      <w:pPr>
        <w:jc w:val="center"/>
      </w:pPr>
      <w:r w:rsidRPr="00CC58E7">
        <w:t xml:space="preserve">R E P U B L I K A   H R V A T S K A </w:t>
      </w:r>
    </w:p>
    <w:p w:rsidRDefault="005866EA" w:rsidP="005866EA" w:rsidR="005866EA" w:rsidRPr="00CC58E7">
      <w:pPr>
        <w:jc w:val="center"/>
      </w:pPr>
      <w:r w:rsidRPr="00CC58E7">
        <w:t>R J E Š E NJ E</w:t>
      </w:r>
    </w:p>
    <w:p w:rsidRDefault="005866EA" w:rsidP="005866EA" w:rsidR="005866EA" w:rsidRPr="005B25D2">
      <w:pPr>
        <w:ind w:firstLine="720" w:left="2160"/>
      </w:pPr>
      <w:r>
        <w:t xml:space="preserve">                                                          </w:t>
      </w:r>
    </w:p>
    <w:p w:rsidRDefault="005866EA" w:rsidP="006C5AC8" w:rsidR="001B32B3">
      <w:pPr>
        <w:ind w:firstLine="720"/>
        <w:jc w:val="both"/>
      </w:pPr>
      <w:r w:rsidRPr="00756DA8">
        <w:tab/>
      </w:r>
      <w:r w:rsidR="001B32B3" w:rsidRPr="00671B25">
        <w:t>TRGOVAČKI SUD U ZAGREBU</w:t>
      </w:r>
      <w:r w:rsidR="001B32B3" w:rsidRPr="00010102">
        <w:t xml:space="preserve"> po sucu Anti Galiću, kao stečajnom sucu, </w:t>
      </w:r>
      <w:r w:rsidR="001B32B3">
        <w:t>u stečaj</w:t>
      </w:r>
      <w:r w:rsidR="001B32B3" w:rsidRPr="00010102">
        <w:t xml:space="preserve">nom postupku nad </w:t>
      </w:r>
      <w:r w:rsidR="001B32B3">
        <w:t xml:space="preserve">dužnikom </w:t>
      </w:r>
      <w:r w:rsidR="006C5AC8">
        <w:t>dužnikom JAPID  d.o.o., u stečaju, Zagreb, Vaganačka 4 (OIB: 57482492795), dana 30.kolovoza 2016.</w:t>
      </w:r>
    </w:p>
    <w:p w:rsidRDefault="001B32B3" w:rsidP="001B32B3" w:rsidR="001B32B3" w:rsidRPr="002519C3">
      <w:pPr>
        <w:jc w:val="both"/>
        <w:rPr>
          <w:b/>
          <w:sz w:val="40"/>
          <w:szCs w:val="40"/>
        </w:rPr>
      </w:pPr>
    </w:p>
    <w:p w:rsidRDefault="005866EA" w:rsidP="005866EA" w:rsidR="005866EA" w:rsidRPr="00E278BA">
      <w:pPr>
        <w:jc w:val="center"/>
      </w:pPr>
      <w:r w:rsidRPr="00E278BA">
        <w:t>r i j e š i o     j e</w:t>
      </w:r>
    </w:p>
    <w:p w:rsidRDefault="005866EA" w:rsidP="005866EA" w:rsidR="005866EA" w:rsidRPr="00E278BA">
      <w:pPr>
        <w:jc w:val="center"/>
      </w:pPr>
      <w:r>
        <w:t xml:space="preserve"> </w:t>
      </w:r>
    </w:p>
    <w:p w:rsidRDefault="002B50D7" w:rsidP="007E56C4" w:rsidR="005866EA">
      <w:pPr>
        <w:ind w:firstLine="708"/>
        <w:jc w:val="both"/>
      </w:pPr>
      <w:r>
        <w:t>I.</w:t>
      </w:r>
      <w:r w:rsidR="005866EA">
        <w:t xml:space="preserve">Stečajnom upravitelju </w:t>
      </w:r>
      <w:r w:rsidR="007E56C4">
        <w:t xml:space="preserve">Anamaria Ivanković </w:t>
      </w:r>
      <w:r w:rsidR="007E56C4" w:rsidRPr="00B325B1">
        <w:t xml:space="preserve"> </w:t>
      </w:r>
      <w:r w:rsidR="007E56C4">
        <w:t>iz Zagreba, Britanski trg 10, OIB 26902318451</w:t>
      </w:r>
      <w:r w:rsidR="00861A4C">
        <w:t xml:space="preserve">, </w:t>
      </w:r>
      <w:r w:rsidR="005866EA" w:rsidRPr="00ED1A28">
        <w:t>od</w:t>
      </w:r>
      <w:r w:rsidR="005866EA">
        <w:t xml:space="preserve">ređuje se nagrada za </w:t>
      </w:r>
      <w:r w:rsidR="007E56C4">
        <w:t xml:space="preserve">poslove </w:t>
      </w:r>
      <w:r>
        <w:t xml:space="preserve">privremenog </w:t>
      </w:r>
      <w:r w:rsidR="005866EA">
        <w:t xml:space="preserve">stečajnog upravitelja stečajnog dužnika </w:t>
      </w:r>
      <w:r w:rsidR="007E56C4">
        <w:t>JAPID  d.o.o., u stečaju, Zagreb, Vaganačka 4 (OIB: 57482492795)</w:t>
      </w:r>
      <w:r>
        <w:t xml:space="preserve">  u </w:t>
      </w:r>
      <w:r w:rsidR="005866EA">
        <w:t xml:space="preserve">bruto </w:t>
      </w:r>
      <w:r w:rsidR="005866EA" w:rsidRPr="00ED1A28">
        <w:t xml:space="preserve">iznosu </w:t>
      </w:r>
      <w:r w:rsidR="007E56C4">
        <w:t>16.800</w:t>
      </w:r>
      <w:r>
        <w:t>,00 kn</w:t>
      </w:r>
      <w:r w:rsidR="00064ABE">
        <w:t>.</w:t>
      </w:r>
      <w:r w:rsidR="005866EA">
        <w:t xml:space="preserve"> </w:t>
      </w:r>
    </w:p>
    <w:p w:rsidRDefault="00285B74" w:rsidP="00285B74" w:rsidR="00285B74" w:rsidRPr="00F869EF">
      <w:pPr>
        <w:ind w:firstLine="708"/>
        <w:jc w:val="both"/>
      </w:pPr>
      <w:r>
        <w:t>II.</w:t>
      </w:r>
      <w:r w:rsidRPr="00285B74">
        <w:t xml:space="preserve"> </w:t>
      </w:r>
      <w:r w:rsidRPr="00F869EF">
        <w:t xml:space="preserve">Nalaže se računovodstvu suda po pravomoćnosti ovog rješenja neto iznos nagrade iz točke I ovog rješenja, uplatiti iz </w:t>
      </w:r>
      <w:r w:rsidR="003D180D">
        <w:t xml:space="preserve">položenog predujma </w:t>
      </w:r>
      <w:r w:rsidRPr="00F869EF">
        <w:t xml:space="preserve">na žiro račun: </w:t>
      </w:r>
      <w:r>
        <w:t>IBAN HR</w:t>
      </w:r>
      <w:r w:rsidR="00A72E10">
        <w:t xml:space="preserve"> </w:t>
      </w:r>
      <w:r w:rsidR="003D180D">
        <w:t>9523400091160273912</w:t>
      </w:r>
      <w:r w:rsidRPr="00F869EF">
        <w:t xml:space="preserve"> za korist računa </w:t>
      </w:r>
      <w:r w:rsidR="003D180D">
        <w:t>Anamarije Ivanković</w:t>
      </w:r>
      <w:r w:rsidRPr="00F869EF">
        <w:t>.</w:t>
      </w:r>
    </w:p>
    <w:p w:rsidRDefault="00285B74" w:rsidP="005866EA" w:rsidR="00285B74" w:rsidRPr="00ED1A28">
      <w:pPr>
        <w:ind w:firstLine="720"/>
        <w:jc w:val="both"/>
      </w:pPr>
    </w:p>
    <w:p w:rsidRDefault="005866EA" w:rsidP="005866EA" w:rsidR="005866EA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154" w:val="center"/>
        </w:tabs>
        <w:jc w:val="both"/>
      </w:pPr>
    </w:p>
    <w:p w:rsidRDefault="005866EA" w:rsidP="005866EA" w:rsidR="005866EA">
      <w:pPr>
        <w:jc w:val="center"/>
      </w:pPr>
      <w:r>
        <w:t>Obrazloženje</w:t>
      </w:r>
    </w:p>
    <w:p w:rsidRDefault="005866EA" w:rsidP="005866EA" w:rsidR="005866EA">
      <w:pPr>
        <w:jc w:val="both"/>
      </w:pPr>
    </w:p>
    <w:p w:rsidRDefault="005866EA" w:rsidP="005866EA" w:rsidR="005866EA">
      <w:pPr>
        <w:ind w:firstLine="720"/>
        <w:jc w:val="both"/>
      </w:pPr>
      <w:r>
        <w:t xml:space="preserve">Podneskom od </w:t>
      </w:r>
      <w:r w:rsidR="00861A4C">
        <w:t>1</w:t>
      </w:r>
      <w:r w:rsidR="003D180D">
        <w:t>4.srpnja</w:t>
      </w:r>
      <w:r w:rsidR="00A72E10">
        <w:t xml:space="preserve">za </w:t>
      </w:r>
      <w:r>
        <w:t xml:space="preserve">2016. stečajni je upravitelj </w:t>
      </w:r>
      <w:r w:rsidR="00A72E10">
        <w:t>zatražio određivanje nagrade za poslove privremenog stečajnog upravitelja.</w:t>
      </w:r>
      <w:r w:rsidR="00BB2225">
        <w:t xml:space="preserve"> </w:t>
      </w:r>
    </w:p>
    <w:p w:rsidRDefault="005866EA" w:rsidP="005866EA" w:rsidR="005866EA">
      <w:pPr>
        <w:ind w:firstLine="720"/>
        <w:jc w:val="both"/>
      </w:pPr>
    </w:p>
    <w:p w:rsidRDefault="005866EA" w:rsidP="005866EA" w:rsidR="005866EA">
      <w:pPr>
        <w:ind w:firstLine="708"/>
        <w:jc w:val="both"/>
      </w:pPr>
      <w:r>
        <w:t>Prije ostalog valja naglasiti kako je tijekom trajanja ovog stečajnog postupka, a nakon podnošenja prijedloga za otvaranje stečajnog postupka (2</w:t>
      </w:r>
      <w:r w:rsidR="00EC71DC">
        <w:t>7.travnja</w:t>
      </w:r>
      <w:r>
        <w:t xml:space="preserve"> 20</w:t>
      </w:r>
      <w:r w:rsidR="00EC71DC">
        <w:t>15</w:t>
      </w:r>
      <w:r>
        <w:t>.) na snagu stupio Stečajni zakon (N.N. br.71/15), te Uredbe o kriterijima i načinu obračuna i plaćanja nagrada stečajnim upraviteljima (N.N. br. 105/15., dalje: Uredba 15)</w:t>
      </w:r>
    </w:p>
    <w:p w:rsidRDefault="005866EA" w:rsidP="005866EA" w:rsidR="005866EA">
      <w:pPr>
        <w:ind w:firstLine="708"/>
        <w:jc w:val="both"/>
      </w:pPr>
    </w:p>
    <w:p w:rsidRDefault="005866EA" w:rsidP="005866EA" w:rsidR="005866EA">
      <w:pPr>
        <w:ind w:firstLine="708"/>
        <w:jc w:val="both"/>
      </w:pPr>
      <w:r>
        <w:t xml:space="preserve">Prema odredbi članka 441. stavak 1. SZ 15, stečajni postupci pokrenuti do stupanja na snagu SZ 15 dovršiti će se prema odredbama Stečajnog zakona koji je bio na snazi u vrijeme njihova pokretanja. </w:t>
      </w:r>
    </w:p>
    <w:p w:rsidRDefault="005866EA" w:rsidP="005866EA" w:rsidR="005866EA">
      <w:pPr>
        <w:ind w:firstLine="708"/>
        <w:jc w:val="both"/>
      </w:pPr>
      <w:r>
        <w:t xml:space="preserve">Kako je ovaj stečajni postupak pokrenut </w:t>
      </w:r>
      <w:r w:rsidR="00725BFD">
        <w:t>13.kolovoza</w:t>
      </w:r>
      <w:r>
        <w:t xml:space="preserve"> 20</w:t>
      </w:r>
      <w:r w:rsidR="0041020D">
        <w:t>1</w:t>
      </w:r>
      <w:r w:rsidR="00EC71DC">
        <w:t>5</w:t>
      </w:r>
      <w:r>
        <w:t xml:space="preserve">., tj. prije stupanja na snagu SZ 15 (1.rujna 2015.), to se na njega primjenjuju odredbe </w:t>
      </w:r>
      <w:r w:rsidRPr="008A2CA9">
        <w:t>Stečajnog zakona (NN br. 44/96, 29/99, 129/00, 123/03, 82/06, 116/10</w:t>
      </w:r>
      <w:r>
        <w:t>,</w:t>
      </w:r>
      <w:r w:rsidRPr="008A2CA9">
        <w:t xml:space="preserve"> 25/12</w:t>
      </w:r>
      <w:r>
        <w:t xml:space="preserve"> i 133/12</w:t>
      </w:r>
      <w:r w:rsidRPr="008A2CA9">
        <w:t xml:space="preserve"> dalje: SZ)</w:t>
      </w:r>
    </w:p>
    <w:p w:rsidRDefault="005866EA" w:rsidP="005866EA" w:rsidR="005866EA">
      <w:pPr>
        <w:ind w:firstLine="720"/>
        <w:jc w:val="both"/>
      </w:pPr>
    </w:p>
    <w:p w:rsidRDefault="005866EA" w:rsidP="005866EA" w:rsidR="005866EA">
      <w:pPr>
        <w:ind w:firstLine="720"/>
        <w:jc w:val="both"/>
      </w:pPr>
      <w:r>
        <w:t xml:space="preserve">Prema odredbi članka 16. stavak 2. Uredbe 15 za rad stečajnom upravitelju koji je obavljen do stupanja na snagu te uredbe (2.listopada 2015.) obračunati će se nagrada po pravilima  Uredbe o kriterijima i načinu obračuna i plaćanja nagrada stečajnim upraviteljima </w:t>
      </w:r>
      <w:r>
        <w:lastRenderedPageBreak/>
        <w:t>(N.N.br. 183/03., dalje: Uredba 03) pri čemu je sud dužan utvrditi postotak nagrade koja stečajnom upravitelju pripada prema pravilima te uredbe, a prema odredbi stavaka 3. istog članka za poslove obavljene nakon stupanja na snagu Uredbe 15, nagrada će se odrediti po njenim pravilima, vodeći računa o postotku namirenja iz stavka 2. tog članka.</w:t>
      </w:r>
    </w:p>
    <w:p w:rsidRDefault="005866EA" w:rsidP="005866EA" w:rsidR="005866EA">
      <w:pPr>
        <w:ind w:firstLine="720"/>
        <w:jc w:val="both"/>
      </w:pPr>
    </w:p>
    <w:p w:rsidRDefault="00EC71DC" w:rsidP="00EC71DC" w:rsidR="00EC71DC">
      <w:pPr>
        <w:ind w:firstLine="720"/>
        <w:jc w:val="both"/>
      </w:pPr>
      <w:r>
        <w:t>Kako je stečajni upravitelj svoj rad obavio nakon stupanja na snagu U</w:t>
      </w:r>
      <w:r w:rsidR="00CC697B">
        <w:t>redbe</w:t>
      </w:r>
      <w:r>
        <w:t xml:space="preserve"> 15</w:t>
      </w:r>
      <w:r w:rsidR="00CC697B">
        <w:t>,</w:t>
      </w:r>
      <w:r>
        <w:t xml:space="preserve"> to će mu nagrada biti odmjerena primjenom te Uredbe.</w:t>
      </w:r>
    </w:p>
    <w:p w:rsidRDefault="00EC71DC" w:rsidP="00EC71DC" w:rsidR="00EC71DC">
      <w:pPr>
        <w:ind w:firstLine="720"/>
        <w:jc w:val="both"/>
      </w:pPr>
    </w:p>
    <w:p w:rsidRDefault="00CC697B" w:rsidP="00CC697B" w:rsidR="00CC697B" w:rsidRPr="00F869EF">
      <w:pPr>
        <w:ind w:firstLine="720"/>
        <w:jc w:val="both"/>
      </w:pPr>
      <w:r w:rsidRPr="00F869EF">
        <w:t xml:space="preserve">Uvidom u spis utvrđeno je da je rješenjem ovog suda od </w:t>
      </w:r>
      <w:r w:rsidR="00725BFD">
        <w:t>5.listopada</w:t>
      </w:r>
      <w:r>
        <w:t>a 2015.</w:t>
      </w:r>
      <w:r w:rsidRPr="00F869EF">
        <w:t xml:space="preserve"> pokrenut prethodni postupak radi utvrđenja uvjeta za otvaranje stečajnog postupka, a  privremeni stečajni upravitelj dostavio ovom sudu dana </w:t>
      </w:r>
      <w:r w:rsidR="00725BFD">
        <w:t>16.prosinca</w:t>
      </w:r>
      <w:r>
        <w:t xml:space="preserve">  2015.</w:t>
      </w:r>
      <w:r w:rsidRPr="00F869EF">
        <w:t xml:space="preserve"> izviješće sukladno rješenju i zaključku ovog suda od </w:t>
      </w:r>
      <w:r w:rsidR="00725BFD">
        <w:t>4.studenog</w:t>
      </w:r>
      <w:r>
        <w:t xml:space="preserve"> 2013.</w:t>
      </w:r>
    </w:p>
    <w:p w:rsidRDefault="00725BFD" w:rsidP="00CC697B" w:rsidR="00725BFD">
      <w:pPr>
        <w:ind w:firstLine="720"/>
        <w:jc w:val="both"/>
      </w:pPr>
    </w:p>
    <w:p w:rsidRDefault="00CC697B" w:rsidP="00CC697B" w:rsidR="00CC697B" w:rsidRPr="00F869EF">
      <w:pPr>
        <w:ind w:firstLine="720"/>
        <w:jc w:val="both"/>
      </w:pPr>
      <w:r w:rsidRPr="00F869EF">
        <w:t>Prema članku 86. stavak 1. točka 2. S</w:t>
      </w:r>
      <w:r w:rsidR="005F152F">
        <w:t>Z-a</w:t>
      </w:r>
      <w:r w:rsidRPr="00F869EF">
        <w:t xml:space="preserve"> u troškove stečajnog postupka spadaju i nagrade i izdaci privremenog stečajnog upravitelja, a prema članku </w:t>
      </w:r>
      <w:smartTag w:element="metricconverter" w:uri="urn:schemas-microsoft-com:office:smarttags">
        <w:smartTagPr>
          <w:attr w:val="86. a" w:name="ProductID"/>
        </w:smartTagPr>
        <w:r w:rsidRPr="00F869EF">
          <w:t>86. a</w:t>
        </w:r>
      </w:smartTag>
      <w:r w:rsidRPr="00F869EF">
        <w:t xml:space="preserve">. stavak 1. istog Zakona o zahtjevu za namirenjem osnovom troškova stečajnog postupka odlučuje rješenjem stečajni sudac. </w:t>
      </w:r>
    </w:p>
    <w:p w:rsidRDefault="00CC697B" w:rsidP="00CC697B" w:rsidR="005F152F">
      <w:pPr>
        <w:ind w:firstLine="720"/>
        <w:jc w:val="both"/>
      </w:pPr>
      <w:r w:rsidRPr="00F869EF">
        <w:t xml:space="preserve">Prema odredbi članka </w:t>
      </w:r>
      <w:r w:rsidR="005F152F">
        <w:t>4.</w:t>
      </w:r>
      <w:r w:rsidRPr="00F869EF">
        <w:t xml:space="preserve">stavak 1.Uredbe </w:t>
      </w:r>
      <w:r w:rsidR="005F152F">
        <w:t>15</w:t>
      </w:r>
      <w:r w:rsidRPr="00F869EF">
        <w:t xml:space="preserve"> privremenom stečajnom upravitelju pripada pravo na jednokratnu nagradu za poslove obavljene u prethodnom postupku u iznosu od </w:t>
      </w:r>
      <w:r w:rsidR="005F152F">
        <w:t>3.000,00 do 20.000,00 kn.</w:t>
      </w:r>
    </w:p>
    <w:p w:rsidRDefault="005F152F" w:rsidP="00CC697B" w:rsidR="00CC697B">
      <w:pPr>
        <w:ind w:firstLine="720"/>
        <w:jc w:val="both"/>
      </w:pPr>
      <w:r>
        <w:t xml:space="preserve">Člankom 15. Uredbe 15 propisano je da svi iznosi koji se primjenjuju Uredbom su brutto iznosi. </w:t>
      </w:r>
    </w:p>
    <w:p w:rsidRDefault="00CC697B" w:rsidP="00CC697B" w:rsidR="00CC697B" w:rsidRPr="00F869EF">
      <w:pPr>
        <w:ind w:firstLine="720"/>
        <w:jc w:val="both"/>
      </w:pPr>
    </w:p>
    <w:p w:rsidRDefault="00CC697B" w:rsidP="00CC697B" w:rsidR="00CC697B" w:rsidRPr="00F869EF">
      <w:pPr>
        <w:ind w:firstLine="720"/>
        <w:jc w:val="both"/>
      </w:pPr>
      <w:r w:rsidRPr="00F869EF">
        <w:t>Ocjenjujući dužinu i složenost postupka, posebno zalaganje i kvalitetu izviješća stečajni sudac je odmjerio nagradu i naknadu troškova privremeno</w:t>
      </w:r>
      <w:r>
        <w:t>m</w:t>
      </w:r>
      <w:r w:rsidRPr="00F869EF">
        <w:t xml:space="preserve"> stečajno</w:t>
      </w:r>
      <w:r>
        <w:t xml:space="preserve">m </w:t>
      </w:r>
      <w:r w:rsidRPr="00F869EF">
        <w:t>u</w:t>
      </w:r>
      <w:r>
        <w:t xml:space="preserve">pravitelju u </w:t>
      </w:r>
      <w:r w:rsidR="005F152F">
        <w:t>bruto</w:t>
      </w:r>
      <w:r>
        <w:t xml:space="preserve"> iznosu od </w:t>
      </w:r>
      <w:r w:rsidR="004A1729">
        <w:t>16.800</w:t>
      </w:r>
      <w:r>
        <w:t>,00</w:t>
      </w:r>
      <w:r w:rsidRPr="00F869EF">
        <w:t xml:space="preserve"> kn. </w:t>
      </w:r>
    </w:p>
    <w:p w:rsidRDefault="00592678" w:rsidP="00EC71DC" w:rsidR="005866EA">
      <w:pPr>
        <w:ind w:firstLine="720"/>
        <w:jc w:val="both"/>
      </w:pPr>
      <w:r>
        <w:t xml:space="preserve"> </w:t>
      </w:r>
    </w:p>
    <w:p w:rsidRDefault="005866EA" w:rsidP="005866EA" w:rsidR="005866EA">
      <w:pPr>
        <w:jc w:val="center"/>
      </w:pPr>
    </w:p>
    <w:p w:rsidRDefault="005866EA" w:rsidP="005866EA" w:rsidR="005866EA">
      <w:pPr>
        <w:jc w:val="center"/>
      </w:pPr>
      <w:r>
        <w:t xml:space="preserve">Zagreb, </w:t>
      </w:r>
      <w:r w:rsidR="004A1729">
        <w:t>30</w:t>
      </w:r>
      <w:r w:rsidR="005F152F">
        <w:t>.kolovoza</w:t>
      </w:r>
      <w:r>
        <w:t xml:space="preserve"> 2016. </w:t>
      </w:r>
    </w:p>
    <w:p w:rsidRDefault="005866EA" w:rsidP="005866EA" w:rsidR="005866EA">
      <w:pPr>
        <w:ind w:left="4320"/>
        <w:jc w:val="right"/>
      </w:pPr>
      <w:r>
        <w:t xml:space="preserve">                                       Sudac:</w:t>
      </w:r>
    </w:p>
    <w:p w:rsidRDefault="005866EA" w:rsidP="005866EA" w:rsidR="005866EA">
      <w:pPr>
        <w:jc w:val="right"/>
      </w:pPr>
      <w:r>
        <w:t xml:space="preserve">Ante Galić </w:t>
      </w:r>
      <w:r w:rsidR="00610868">
        <w:t>v.r.</w:t>
      </w:r>
    </w:p>
    <w:p w:rsidRDefault="005866EA" w:rsidP="005866EA" w:rsidR="005866EA">
      <w:pPr>
        <w:jc w:val="both"/>
      </w:pPr>
    </w:p>
    <w:p w:rsidRDefault="005866EA" w:rsidP="005866EA" w:rsidR="005866EA">
      <w:pPr>
        <w:jc w:val="both"/>
      </w:pPr>
      <w:r>
        <w:t>Uputa o pravnom lijeku:</w:t>
      </w:r>
    </w:p>
    <w:p w:rsidRDefault="005866EA" w:rsidP="005866EA" w:rsidR="005866EA">
      <w:pPr>
        <w:jc w:val="both"/>
      </w:pPr>
      <w:r>
        <w:t>Protiv ovog rješenja može se  uložiti žalba Visokom trgovačkom sudu Republike Hrvatske u roku od 8 dana od primitka rješenja, a ulaže se putem ovog suda u 2 primjerka za sud.</w:t>
      </w:r>
    </w:p>
    <w:p w:rsidRDefault="005866EA" w:rsidP="005866EA" w:rsidR="005866EA">
      <w:pPr>
        <w:ind w:firstLine="720"/>
        <w:jc w:val="both"/>
      </w:pPr>
    </w:p>
    <w:p w:rsidRDefault="005866EA" w:rsidP="005866EA" w:rsidR="005866EA">
      <w:pPr>
        <w:ind w:firstLine="720"/>
        <w:jc w:val="both"/>
      </w:pPr>
    </w:p>
    <w:p w:rsidRDefault="00610868" w:rsidP="00422EE0" w:rsidR="00610868">
      <w:pPr>
        <w:jc w:val="both"/>
      </w:pPr>
      <w:r>
        <w:t>Za točnost otpravka, ovlašteni službenik:</w:t>
      </w:r>
    </w:p>
    <w:p w:rsidRDefault="00610868" w:rsidP="00422EE0" w:rsidR="00610868">
      <w:pPr>
        <w:jc w:val="both"/>
      </w:pPr>
      <w:r>
        <w:t xml:space="preserve">               Valentina Delač</w:t>
      </w:r>
    </w:p>
    <w:p w:rsidRDefault="004A1729" w:rsidP="005866EA" w:rsidR="004A1729" w:rsidRPr="00F869EF"/>
    <w:sectPr w:rsidSect="001D2443" w:rsidR="004A1729" w:rsidRPr="00F869EF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0F0B" w:rsidR="00E60F0B">
      <w:r>
        <w:separator/>
      </w:r>
    </w:p>
  </w:endnote>
  <w:endnote w:id="0" w:type="continuationSeparator">
    <w:p w:rsidRDefault="00E60F0B" w:rsidR="00E60F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0F0B" w:rsidR="00E60F0B">
      <w:r>
        <w:separator/>
      </w:r>
    </w:p>
  </w:footnote>
  <w:footnote w:id="0" w:type="continuationSeparator">
    <w:p w:rsidRDefault="00E60F0B" w:rsidR="00E60F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61C" w:rsidP="00E00585" w:rsidR="00C22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2261C" w:rsidR="00C2261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61C" w:rsidP="00E00585" w:rsidR="00C22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800C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2261C" w:rsidR="00C2261C">
    <w:pPr>
      <w:pStyle w:val="Zaglavlje"/>
    </w:pPr>
    <w:r>
      <w:t xml:space="preserve">                                                                                                                    </w:t>
    </w:r>
    <w:r w:rsidR="005866EA">
      <w:t>40. St-</w:t>
    </w:r>
    <w:r w:rsidR="004A1729">
      <w:t>588</w:t>
    </w:r>
    <w:r w:rsidR="005866EA">
      <w:t>/</w:t>
    </w:r>
    <w:r w:rsidR="00EC71DC">
      <w:t>20</w:t>
    </w:r>
    <w:r w:rsidR="0041020D">
      <w:t>1</w:t>
    </w:r>
    <w:r w:rsidR="00EC71DC">
      <w:t>5</w:t>
    </w:r>
  </w:p>
  <w:p w:rsidRDefault="005866EA" w:rsidR="005866EA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5568EF"/>
    <w:multiLevelType w:val="hybridMultilevel"/>
    <w:tmpl w:val="5E9E68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EF27457"/>
    <w:multiLevelType w:val="hybridMultilevel"/>
    <w:tmpl w:val="475E52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DFD57D5"/>
    <w:multiLevelType w:val="hybridMultilevel"/>
    <w:tmpl w:val="D19A95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75E1"/>
    <w:rsid w:val="00007717"/>
    <w:rsid w:val="00024785"/>
    <w:rsid w:val="00052561"/>
    <w:rsid w:val="00064ABE"/>
    <w:rsid w:val="0007620B"/>
    <w:rsid w:val="00086650"/>
    <w:rsid w:val="00087C90"/>
    <w:rsid w:val="00096B4E"/>
    <w:rsid w:val="000A759B"/>
    <w:rsid w:val="000D6E67"/>
    <w:rsid w:val="000E6D9D"/>
    <w:rsid w:val="000F6BA9"/>
    <w:rsid w:val="001010D3"/>
    <w:rsid w:val="001154E0"/>
    <w:rsid w:val="00121C3F"/>
    <w:rsid w:val="001360D7"/>
    <w:rsid w:val="001459C7"/>
    <w:rsid w:val="001577E4"/>
    <w:rsid w:val="00160244"/>
    <w:rsid w:val="0017575A"/>
    <w:rsid w:val="00180A63"/>
    <w:rsid w:val="001A616B"/>
    <w:rsid w:val="001B20B3"/>
    <w:rsid w:val="001B32B3"/>
    <w:rsid w:val="001C3161"/>
    <w:rsid w:val="001D2443"/>
    <w:rsid w:val="001F1881"/>
    <w:rsid w:val="00202649"/>
    <w:rsid w:val="00205368"/>
    <w:rsid w:val="002131BA"/>
    <w:rsid w:val="002251CD"/>
    <w:rsid w:val="0024046F"/>
    <w:rsid w:val="00243B55"/>
    <w:rsid w:val="002452F2"/>
    <w:rsid w:val="00245E5F"/>
    <w:rsid w:val="00253495"/>
    <w:rsid w:val="00264341"/>
    <w:rsid w:val="0027207A"/>
    <w:rsid w:val="00282033"/>
    <w:rsid w:val="00285B74"/>
    <w:rsid w:val="00285FE0"/>
    <w:rsid w:val="0029135F"/>
    <w:rsid w:val="002A271C"/>
    <w:rsid w:val="002B50D7"/>
    <w:rsid w:val="002C4476"/>
    <w:rsid w:val="002D5187"/>
    <w:rsid w:val="002E0389"/>
    <w:rsid w:val="002E137A"/>
    <w:rsid w:val="00300EBC"/>
    <w:rsid w:val="00317F97"/>
    <w:rsid w:val="00325C88"/>
    <w:rsid w:val="0034310D"/>
    <w:rsid w:val="00354188"/>
    <w:rsid w:val="00354F39"/>
    <w:rsid w:val="00377490"/>
    <w:rsid w:val="003800CA"/>
    <w:rsid w:val="003A4A42"/>
    <w:rsid w:val="003B3AE5"/>
    <w:rsid w:val="003B47DD"/>
    <w:rsid w:val="003B6DD3"/>
    <w:rsid w:val="003D180D"/>
    <w:rsid w:val="003D41F5"/>
    <w:rsid w:val="003E0EB9"/>
    <w:rsid w:val="003E60CD"/>
    <w:rsid w:val="003E7652"/>
    <w:rsid w:val="0041020D"/>
    <w:rsid w:val="00410C13"/>
    <w:rsid w:val="00412B30"/>
    <w:rsid w:val="004333AE"/>
    <w:rsid w:val="004721ED"/>
    <w:rsid w:val="00491AB1"/>
    <w:rsid w:val="004A0F64"/>
    <w:rsid w:val="004A1729"/>
    <w:rsid w:val="00505654"/>
    <w:rsid w:val="0051464C"/>
    <w:rsid w:val="00520D93"/>
    <w:rsid w:val="00524570"/>
    <w:rsid w:val="00525876"/>
    <w:rsid w:val="005408FF"/>
    <w:rsid w:val="005608D4"/>
    <w:rsid w:val="00586359"/>
    <w:rsid w:val="005866EA"/>
    <w:rsid w:val="005868C5"/>
    <w:rsid w:val="00592678"/>
    <w:rsid w:val="00596B42"/>
    <w:rsid w:val="005C4492"/>
    <w:rsid w:val="005C4D4D"/>
    <w:rsid w:val="005E4C75"/>
    <w:rsid w:val="005E5A41"/>
    <w:rsid w:val="005F152F"/>
    <w:rsid w:val="005F3816"/>
    <w:rsid w:val="005F3E59"/>
    <w:rsid w:val="005F5711"/>
    <w:rsid w:val="00610868"/>
    <w:rsid w:val="006776F8"/>
    <w:rsid w:val="0069472B"/>
    <w:rsid w:val="006C0093"/>
    <w:rsid w:val="006C116B"/>
    <w:rsid w:val="006C5AC8"/>
    <w:rsid w:val="006E2618"/>
    <w:rsid w:val="0070616F"/>
    <w:rsid w:val="00725BFD"/>
    <w:rsid w:val="0072602F"/>
    <w:rsid w:val="007343D3"/>
    <w:rsid w:val="007374C7"/>
    <w:rsid w:val="00755E35"/>
    <w:rsid w:val="0076394A"/>
    <w:rsid w:val="00787E90"/>
    <w:rsid w:val="007976A6"/>
    <w:rsid w:val="007A0068"/>
    <w:rsid w:val="007C53CD"/>
    <w:rsid w:val="007C6B24"/>
    <w:rsid w:val="007D289E"/>
    <w:rsid w:val="007E56C4"/>
    <w:rsid w:val="008144A5"/>
    <w:rsid w:val="008177C6"/>
    <w:rsid w:val="0082012A"/>
    <w:rsid w:val="00822617"/>
    <w:rsid w:val="00861A4C"/>
    <w:rsid w:val="00880396"/>
    <w:rsid w:val="00881D1D"/>
    <w:rsid w:val="008917E8"/>
    <w:rsid w:val="00897B1D"/>
    <w:rsid w:val="008A136C"/>
    <w:rsid w:val="008F05A9"/>
    <w:rsid w:val="00901B73"/>
    <w:rsid w:val="009160DC"/>
    <w:rsid w:val="009222E9"/>
    <w:rsid w:val="0092396E"/>
    <w:rsid w:val="00926B2C"/>
    <w:rsid w:val="009439CA"/>
    <w:rsid w:val="00973D51"/>
    <w:rsid w:val="009C1C3B"/>
    <w:rsid w:val="009C6D30"/>
    <w:rsid w:val="00A21501"/>
    <w:rsid w:val="00A31301"/>
    <w:rsid w:val="00A652A7"/>
    <w:rsid w:val="00A72E10"/>
    <w:rsid w:val="00A80CCD"/>
    <w:rsid w:val="00A87E4D"/>
    <w:rsid w:val="00A9007C"/>
    <w:rsid w:val="00AB71DB"/>
    <w:rsid w:val="00AC2EFA"/>
    <w:rsid w:val="00AE4D35"/>
    <w:rsid w:val="00AF57F1"/>
    <w:rsid w:val="00B009F8"/>
    <w:rsid w:val="00B00A10"/>
    <w:rsid w:val="00B04FE7"/>
    <w:rsid w:val="00B07A8F"/>
    <w:rsid w:val="00B465E2"/>
    <w:rsid w:val="00B5356F"/>
    <w:rsid w:val="00B57FBD"/>
    <w:rsid w:val="00B902ED"/>
    <w:rsid w:val="00BB2225"/>
    <w:rsid w:val="00C058C9"/>
    <w:rsid w:val="00C12DF9"/>
    <w:rsid w:val="00C22123"/>
    <w:rsid w:val="00C2261C"/>
    <w:rsid w:val="00C33F95"/>
    <w:rsid w:val="00C35162"/>
    <w:rsid w:val="00C4533D"/>
    <w:rsid w:val="00C50F38"/>
    <w:rsid w:val="00C84A8C"/>
    <w:rsid w:val="00C93351"/>
    <w:rsid w:val="00CA29DB"/>
    <w:rsid w:val="00CB2F05"/>
    <w:rsid w:val="00CB7414"/>
    <w:rsid w:val="00CC697B"/>
    <w:rsid w:val="00CD3D2C"/>
    <w:rsid w:val="00CD3FFC"/>
    <w:rsid w:val="00CD4A64"/>
    <w:rsid w:val="00CD7F3C"/>
    <w:rsid w:val="00CF2698"/>
    <w:rsid w:val="00CF3A7E"/>
    <w:rsid w:val="00D00CB1"/>
    <w:rsid w:val="00D10D4E"/>
    <w:rsid w:val="00D23FD4"/>
    <w:rsid w:val="00D24601"/>
    <w:rsid w:val="00D4326A"/>
    <w:rsid w:val="00D46697"/>
    <w:rsid w:val="00D55987"/>
    <w:rsid w:val="00D57AC9"/>
    <w:rsid w:val="00D74604"/>
    <w:rsid w:val="00DB1A0E"/>
    <w:rsid w:val="00DB2501"/>
    <w:rsid w:val="00DB2873"/>
    <w:rsid w:val="00DD5D5D"/>
    <w:rsid w:val="00DD7BB0"/>
    <w:rsid w:val="00E00585"/>
    <w:rsid w:val="00E04F68"/>
    <w:rsid w:val="00E17009"/>
    <w:rsid w:val="00E2104F"/>
    <w:rsid w:val="00E25F85"/>
    <w:rsid w:val="00E60F0B"/>
    <w:rsid w:val="00E63731"/>
    <w:rsid w:val="00E71B72"/>
    <w:rsid w:val="00E749A5"/>
    <w:rsid w:val="00E86A79"/>
    <w:rsid w:val="00EA1A2B"/>
    <w:rsid w:val="00EB0A95"/>
    <w:rsid w:val="00EB7EF3"/>
    <w:rsid w:val="00EC71DC"/>
    <w:rsid w:val="00ED3A5D"/>
    <w:rsid w:val="00ED6B92"/>
    <w:rsid w:val="00EE3BE3"/>
    <w:rsid w:val="00EE5B40"/>
    <w:rsid w:val="00F10C44"/>
    <w:rsid w:val="00F340FF"/>
    <w:rsid w:val="00F47207"/>
    <w:rsid w:val="00F53960"/>
    <w:rsid w:val="00F923D3"/>
    <w:rsid w:val="00F92410"/>
    <w:rsid w:val="00F973CE"/>
    <w:rsid w:val="00FA0073"/>
    <w:rsid w:val="00FA298D"/>
    <w:rsid w:val="00FB23D8"/>
    <w:rsid w:val="00FC0CD3"/>
    <w:rsid w:val="00FC210F"/>
    <w:rsid w:val="00FD4CB1"/>
    <w:rsid w:val="00FE19D9"/>
    <w:rsid w:val="00FE7440"/>
    <w:rsid w:val="00FF194F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7D289E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354188"/>
    <w:pPr>
      <w:keepNext/>
      <w:keepLines/>
      <w:spacing w:before="200"/>
      <w:outlineLvl w:val="7"/>
    </w:pPr>
    <w:rPr>
      <w:rFonts w:cstheme="majorBidi" w:eastAsiaTheme="majorEastAsia" w:hAnsiTheme="majorHAnsi" w:asciiTheme="majorHAnsi"/>
      <w:color w:themeTint="BF" w:themeColor="text1" w:val="404040"/>
      <w:sz w:val="20"/>
      <w:szCs w:val="20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354188"/>
    <w:pPr>
      <w:keepNext/>
      <w:keepLines/>
      <w:spacing w:before="200"/>
      <w:outlineLvl w:val="8"/>
    </w:pPr>
    <w:rPr>
      <w:rFonts w:cstheme="majorBidi" w:eastAsiaTheme="majorEastAsia" w:hAnsiTheme="majorHAnsi" w:asciiTheme="majorHAnsi"/>
      <w:i/>
      <w:iCs/>
      <w:color w:themeTint="BF" w:themeColor="text1" w:val="404040"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link w:val="PodnojeChar"/>
    <w:rsid w:val="001D2443"/>
    <w:pPr>
      <w:tabs>
        <w:tab w:pos="4536" w:val="center"/>
        <w:tab w:pos="9072" w:val="right"/>
      </w:tabs>
    </w:pPr>
  </w:style>
  <w:style w:customStyle="true" w:styleId="StilEpote19" w:type="character">
    <w:name w:val="StilEpošte19"/>
    <w:semiHidden/>
    <w:rsid w:val="00524570"/>
    <w:rPr>
      <w:rFonts w:cs="Arial" w:hAnsi="Arial" w:ascii="Arial"/>
      <w:color w:val="auto"/>
      <w:sz w:val="20"/>
      <w:szCs w:val="20"/>
    </w:rPr>
  </w:style>
  <w:style w:customStyle="true" w:styleId="Naslov2Char" w:type="character">
    <w:name w:val="Naslov 2 Char"/>
    <w:basedOn w:val="Zadanifontodlomka"/>
    <w:link w:val="Naslov2"/>
    <w:rsid w:val="007D289E"/>
    <w:rPr>
      <w:b/>
      <w:bCs/>
      <w:sz w:val="28"/>
      <w:szCs w:val="24"/>
    </w:rPr>
  </w:style>
  <w:style w:customStyle="true" w:styleId="Naslov8Char" w:type="character">
    <w:name w:val="Naslov 8 Char"/>
    <w:basedOn w:val="Zadanifontodlomka"/>
    <w:link w:val="Naslov8"/>
    <w:semiHidden/>
    <w:rsid w:val="00354188"/>
    <w:rPr>
      <w:rFonts w:cstheme="majorBidi" w:eastAsiaTheme="majorEastAsia" w:hAnsiTheme="majorHAnsi" w:asciiTheme="majorHAnsi"/>
      <w:color w:themeTint="BF" w:themeColor="text1" w:val="404040"/>
    </w:rPr>
  </w:style>
  <w:style w:customStyle="true" w:styleId="Naslov9Char" w:type="character">
    <w:name w:val="Naslov 9 Char"/>
    <w:basedOn w:val="Zadanifontodlomka"/>
    <w:link w:val="Naslov9"/>
    <w:semiHidden/>
    <w:rsid w:val="00354188"/>
    <w:rPr>
      <w:rFonts w:cstheme="majorBidi" w:eastAsiaTheme="majorEastAsia" w:hAnsiTheme="majorHAnsi" w:asciiTheme="majorHAnsi"/>
      <w:i/>
      <w:iCs/>
      <w:color w:themeTint="BF" w:themeColor="text1" w:val="404040"/>
    </w:rPr>
  </w:style>
  <w:style w:customStyle="true" w:styleId="PodnojeChar" w:type="character">
    <w:name w:val="Podnožje Char"/>
    <w:basedOn w:val="Zadanifontodlomka"/>
    <w:link w:val="Podnoje"/>
    <w:rsid w:val="00354188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354188"/>
    <w:pPr>
      <w:overflowPunct w:val="false"/>
      <w:autoSpaceDE w:val="false"/>
      <w:autoSpaceDN w:val="false"/>
      <w:adjustRightInd w:val="false"/>
      <w:jc w:val="both"/>
    </w:pPr>
    <w:rPr>
      <w:spacing w:val="-10"/>
      <w:szCs w:val="20"/>
    </w:rPr>
  </w:style>
  <w:style w:customStyle="true" w:styleId="TijelotekstaChar" w:type="character">
    <w:name w:val="Tijelo teksta Char"/>
    <w:basedOn w:val="Zadanifontodlomka"/>
    <w:link w:val="Tijeloteksta"/>
    <w:rsid w:val="00354188"/>
    <w:rPr>
      <w:spacing w:val="-10"/>
      <w:sz w:val="24"/>
    </w:rPr>
  </w:style>
  <w:style w:styleId="Tekstrezerviranogmjesta" w:type="character">
    <w:name w:val="Placeholder Text"/>
    <w:basedOn w:val="Zadanifontodlomka"/>
    <w:uiPriority w:val="99"/>
    <w:semiHidden/>
    <w:rsid w:val="003800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00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00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00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00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7D289E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354188"/>
    <w:pPr>
      <w:keepNext/>
      <w:keepLines/>
      <w:spacing w:before="200"/>
      <w:outlineLvl w:val="7"/>
    </w:pPr>
    <w:rPr>
      <w:rFonts w:asciiTheme="majorHAnsi" w:cstheme="majorBidi" w:eastAsiaTheme="majorEastAsia" w:hAnsiTheme="majorHAnsi"/>
      <w:color w:themeColor="text1" w:themeTint="BF" w:val="404040"/>
      <w:sz w:val="20"/>
      <w:szCs w:val="20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354188"/>
    <w:pPr>
      <w:keepNext/>
      <w:keepLines/>
      <w:spacing w:before="200"/>
      <w:outlineLvl w:val="8"/>
    </w:pPr>
    <w:rPr>
      <w:rFonts w:asciiTheme="majorHAnsi" w:cstheme="majorBidi" w:eastAsiaTheme="majorEastAsia" w:hAnsiTheme="majorHAnsi"/>
      <w:i/>
      <w:iCs/>
      <w:color w:themeColor="text1" w:themeTint="BF" w:val="404040"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link w:val="PodnojeChar"/>
    <w:rsid w:val="001D2443"/>
    <w:pPr>
      <w:tabs>
        <w:tab w:pos="4536" w:val="center"/>
        <w:tab w:pos="9072" w:val="right"/>
      </w:tabs>
    </w:pPr>
  </w:style>
  <w:style w:customStyle="1" w:styleId="StilEpote19" w:type="character">
    <w:name w:val="StilEpošte19"/>
    <w:semiHidden/>
    <w:rsid w:val="00524570"/>
    <w:rPr>
      <w:rFonts w:ascii="Arial" w:cs="Arial" w:hAnsi="Arial"/>
      <w:color w:val="auto"/>
      <w:sz w:val="20"/>
      <w:szCs w:val="20"/>
    </w:rPr>
  </w:style>
  <w:style w:customStyle="1" w:styleId="Naslov2Char" w:type="character">
    <w:name w:val="Naslov 2 Char"/>
    <w:basedOn w:val="Zadanifontodlomka"/>
    <w:link w:val="Naslov2"/>
    <w:rsid w:val="007D289E"/>
    <w:rPr>
      <w:b/>
      <w:bCs/>
      <w:sz w:val="28"/>
      <w:szCs w:val="24"/>
    </w:rPr>
  </w:style>
  <w:style w:customStyle="1" w:styleId="Naslov8Char" w:type="character">
    <w:name w:val="Naslov 8 Char"/>
    <w:basedOn w:val="Zadanifontodlomka"/>
    <w:link w:val="Naslov8"/>
    <w:semiHidden/>
    <w:rsid w:val="00354188"/>
    <w:rPr>
      <w:rFonts w:asciiTheme="majorHAnsi" w:cstheme="majorBidi" w:eastAsiaTheme="majorEastAsia" w:hAnsiTheme="majorHAnsi"/>
      <w:color w:themeColor="text1" w:themeTint="BF" w:val="404040"/>
    </w:rPr>
  </w:style>
  <w:style w:customStyle="1" w:styleId="Naslov9Char" w:type="character">
    <w:name w:val="Naslov 9 Char"/>
    <w:basedOn w:val="Zadanifontodlomka"/>
    <w:link w:val="Naslov9"/>
    <w:semiHidden/>
    <w:rsid w:val="00354188"/>
    <w:rPr>
      <w:rFonts w:asciiTheme="majorHAnsi" w:cstheme="majorBidi" w:eastAsiaTheme="majorEastAsia" w:hAnsiTheme="majorHAnsi"/>
      <w:i/>
      <w:iCs/>
      <w:color w:themeColor="text1" w:themeTint="BF" w:val="404040"/>
    </w:rPr>
  </w:style>
  <w:style w:customStyle="1" w:styleId="PodnojeChar" w:type="character">
    <w:name w:val="Podnožje Char"/>
    <w:basedOn w:val="Zadanifontodlomka"/>
    <w:link w:val="Podnoje"/>
    <w:rsid w:val="00354188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354188"/>
    <w:pPr>
      <w:overflowPunct w:val="0"/>
      <w:autoSpaceDE w:val="0"/>
      <w:autoSpaceDN w:val="0"/>
      <w:adjustRightInd w:val="0"/>
      <w:jc w:val="both"/>
    </w:pPr>
    <w:rPr>
      <w:spacing w:val="-10"/>
      <w:szCs w:val="20"/>
    </w:rPr>
  </w:style>
  <w:style w:customStyle="1" w:styleId="TijelotekstaChar" w:type="character">
    <w:name w:val="Tijelo teksta Char"/>
    <w:basedOn w:val="Zadanifontodlomka"/>
    <w:link w:val="Tijeloteksta"/>
    <w:rsid w:val="00354188"/>
    <w:rPr>
      <w:spacing w:val="-10"/>
      <w:sz w:val="24"/>
    </w:rPr>
  </w:style>
  <w:style w:styleId="Tekstrezerviranogmjesta" w:type="character">
    <w:name w:val="Placeholder Text"/>
    <w:basedOn w:val="Zadanifontodlomka"/>
    <w:uiPriority w:val="99"/>
    <w:semiHidden/>
    <w:rsid w:val="003800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00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00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00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00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2733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587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93339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kolovoza 2016.</izvorni_sadrzaj>
    <derivirana_varijabla naziv="DomainObject.DatumDonosenjaOdluke_1">30.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588</izvorni_sadrzaj>
    <derivirana_varijabla naziv="DomainObject.Predmet.Broj_1">588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kolovoza 2015.</izvorni_sadrzaj>
    <derivirana_varijabla naziv="DomainObject.Predmet.DatumOsnivanja_1">13.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St-588/2015</izvorni_sadrzaj>
    <derivirana_varijabla naziv="DomainObject.Predmet.OznakaBroj_1">St-588/2015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JAPID d.o.o.</izvorni_sadrzaj>
    <derivirana_varijabla naziv="DomainObject.Predmet.ProtustrankaFormated_1">  JAPID d.o.o.</derivirana_varijabla>
  </DomainObject.Predmet.ProtustrankaFormated>
  <DomainObject.Predmet.ProtustrankaFormatedOIB>
    <izvorni_sadrzaj>  JAPID d.o.o., OIB 57482492795</izvorni_sadrzaj>
    <derivirana_varijabla naziv="DomainObject.Predmet.ProtustrankaFormatedOIB_1">  JAPID d.o.o., OIB 57482492795</derivirana_varijabla>
  </DomainObject.Predmet.ProtustrankaFormatedOIB>
  <DomainObject.Predmet.ProtustrankaFormatedWithAdress>
    <izvorni_sadrzaj> JAPID d.o.o., Vaganačka 4, 10000 Zagreb</izvorni_sadrzaj>
    <derivirana_varijabla naziv="DomainObject.Predmet.ProtustrankaFormatedWithAdress_1"> JAPID d.o.o., Vaganačka 4, 10000 Zagreb</derivirana_varijabla>
  </DomainObject.Predmet.ProtustrankaFormatedWithAdress>
  <DomainObject.Predmet.ProtustrankaFormatedWithAdressOIB>
    <izvorni_sadrzaj> JAPID d.o.o., OIB 57482492795, Vaganačka 4, 10000 Zagreb</izvorni_sadrzaj>
    <derivirana_varijabla naziv="DomainObject.Predmet.ProtustrankaFormatedWithAdressOIB_1"> JAPID d.o.o., OIB 57482492795, Vaganačka 4, 10000 Zagreb</derivirana_varijabla>
  </DomainObject.Predmet.ProtustrankaFormatedWithAdressOIB>
  <DomainObject.Predmet.ProtustrankaWithAdress>
    <izvorni_sadrzaj>JAPID d.o.o. Vaganačka 4, 10000 Zagreb</izvorni_sadrzaj>
    <derivirana_varijabla naziv="DomainObject.Predmet.ProtustrankaWithAdress_1">JAPID d.o.o. Vaganačka 4, 10000 Zagreb</derivirana_varijabla>
  </DomainObject.Predmet.ProtustrankaWithAdress>
  <DomainObject.Predmet.ProtustrankaWithAdressOIB>
    <izvorni_sadrzaj>JAPID d.o.o., OIB 57482492795, Vaganačka 4, 10000 Zagreb</izvorni_sadrzaj>
    <derivirana_varijabla naziv="DomainObject.Predmet.ProtustrankaWithAdressOIB_1">JAPID d.o.o., OIB 57482492795, Vaganačka 4, 10000 Zagreb</derivirana_varijabla>
  </DomainObject.Predmet.ProtustrankaWithAdressOIB>
  <DomainObject.Predmet.ProtustrankaNazivFormated>
    <izvorni_sadrzaj>JAPID d.o.o.</izvorni_sadrzaj>
    <derivirana_varijabla naziv="DomainObject.Predmet.ProtustrankaNazivFormated_1">JAPID d.o.o.</derivirana_varijabla>
  </DomainObject.Predmet.ProtustrankaNazivFormated>
  <DomainObject.Predmet.ProtustrankaNazivFormatedOIB>
    <izvorni_sadrzaj>JAPID d.o.o., OIB 57482492795</izvorni_sadrzaj>
    <derivirana_varijabla naziv="DomainObject.Predmet.ProtustrankaNazivFormatedOIB_1">JAPID d.o.o., OIB 57482492795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JAPID d.o.o.</izvorni_sadrzaj>
    <derivirana_varijabla naziv="DomainObject.Predmet.StrankaFormated_1">  JAPID d.o.o.</derivirana_varijabla>
  </DomainObject.Predmet.StrankaFormated>
  <DomainObject.Predmet.StrankaFormatedOIB>
    <izvorni_sadrzaj>  JAPID d.o.o., OIB 57482492795</izvorni_sadrzaj>
    <derivirana_varijabla naziv="DomainObject.Predmet.StrankaFormatedOIB_1">  JAPID d.o.o., OIB 57482492795</derivirana_varijabla>
  </DomainObject.Predmet.StrankaFormatedOIB>
  <DomainObject.Predmet.StrankaFormatedWithAdress>
    <izvorni_sadrzaj> JAPID d.o.o., Vaganačka 4, 10000 Zagreb</izvorni_sadrzaj>
    <derivirana_varijabla naziv="DomainObject.Predmet.StrankaFormatedWithAdress_1"> JAPID d.o.o., Vaganačka 4, 10000 Zagreb</derivirana_varijabla>
  </DomainObject.Predmet.StrankaFormatedWithAdress>
  <DomainObject.Predmet.StrankaFormatedWithAdressOIB>
    <izvorni_sadrzaj> JAPID d.o.o., OIB 57482492795, Vaganačka 4, 10000 Zagreb</izvorni_sadrzaj>
    <derivirana_varijabla naziv="DomainObject.Predmet.StrankaFormatedWithAdressOIB_1"> JAPID d.o.o., OIB 57482492795, Vaganačka 4, 10000 Zagreb</derivirana_varijabla>
  </DomainObject.Predmet.StrankaFormatedWithAdressOIB>
  <DomainObject.Predmet.StrankaWithAdress>
    <izvorni_sadrzaj>JAPID d.o.o. Vaganačka 4,10000 Zagreb</izvorni_sadrzaj>
    <derivirana_varijabla naziv="DomainObject.Predmet.StrankaWithAdress_1">JAPID d.o.o. Vaganačka 4,10000 Zagreb</derivirana_varijabla>
  </DomainObject.Predmet.StrankaWithAdress>
  <DomainObject.Predmet.StrankaWithAdressOIB>
    <izvorni_sadrzaj>JAPID d.o.o., OIB 57482492795, Vaganačka 4,10000 Zagreb</izvorni_sadrzaj>
    <derivirana_varijabla naziv="DomainObject.Predmet.StrankaWithAdressOIB_1">JAPID d.o.o., OIB 57482492795, Vaganačka 4,10000 Zagreb</derivirana_varijabla>
  </DomainObject.Predmet.StrankaWithAdressOIB>
  <DomainObject.Predmet.StrankaNazivFormated>
    <izvorni_sadrzaj>JAPID d.o.o.</izvorni_sadrzaj>
    <derivirana_varijabla naziv="DomainObject.Predmet.StrankaNazivFormated_1">JAPID d.o.o.</derivirana_varijabla>
  </DomainObject.Predmet.StrankaNazivFormated>
  <DomainObject.Predmet.StrankaNazivFormatedOIB>
    <izvorni_sadrzaj>JAPID d.o.o., OIB 57482492795</izvorni_sadrzaj>
    <derivirana_varijabla naziv="DomainObject.Predmet.StrankaNazivFormatedOIB_1">JAPID d.o.o., OIB 57482492795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JAPID d.o.o.</item>
    </izvorni_sadrzaj>
    <derivirana_varijabla naziv="DomainObject.Predmet.StrankaListFormated_1">
      <item>JAPID d.o.o.</item>
    </derivirana_varijabla>
  </DomainObject.Predmet.StrankaListFormated>
  <DomainObject.Predmet.StrankaListFormatedOIB>
    <izvorni_sadrzaj>
      <item>JAPID d.o.o., OIB 57482492795</item>
    </izvorni_sadrzaj>
    <derivirana_varijabla naziv="DomainObject.Predmet.StrankaListFormatedOIB_1">
      <item>JAPID d.o.o., OIB 57482492795</item>
    </derivirana_varijabla>
  </DomainObject.Predmet.StrankaListFormatedOIB>
  <DomainObject.Predmet.StrankaListFormatedWithAdress>
    <izvorni_sadrzaj>
      <item>JAPID d.o.o., Vaganačka 4, 10000 Zagreb</item>
    </izvorni_sadrzaj>
    <derivirana_varijabla naziv="DomainObject.Predmet.StrankaListFormatedWithAdress_1">
      <item>JAPID d.o.o., Vaganačka 4, 10000 Zagreb</item>
    </derivirana_varijabla>
  </DomainObject.Predmet.StrankaListFormatedWithAdress>
  <DomainObject.Predmet.StrankaListFormatedWithAdressOIB>
    <izvorni_sadrzaj>
      <item>JAPID d.o.o., OIB 57482492795, Vaganačka 4, 10000 Zagreb</item>
    </izvorni_sadrzaj>
    <derivirana_varijabla naziv="DomainObject.Predmet.StrankaListFormatedWithAdressOIB_1">
      <item>JAPID d.o.o., OIB 57482492795, Vaganačka 4, 10000 Zagreb</item>
    </derivirana_varijabla>
  </DomainObject.Predmet.StrankaListFormatedWithAdressOIB>
  <DomainObject.Predmet.StrankaListNazivFormated>
    <izvorni_sadrzaj>
      <item>JAPID d.o.o.</item>
    </izvorni_sadrzaj>
    <derivirana_varijabla naziv="DomainObject.Predmet.StrankaListNazivFormated_1">
      <item>JAPID d.o.o.</item>
    </derivirana_varijabla>
  </DomainObject.Predmet.StrankaListNazivFormated>
  <DomainObject.Predmet.StrankaListNazivFormatedOIB>
    <izvorni_sadrzaj>
      <item>JAPID d.o.o., OIB 57482492795</item>
    </izvorni_sadrzaj>
    <derivirana_varijabla naziv="DomainObject.Predmet.StrankaListNazivFormatedOIB_1">
      <item>JAPID d.o.o., OIB 57482492795</item>
    </derivirana_varijabla>
  </DomainObject.Predmet.StrankaListNazivFormatedOIB>
  <DomainObject.Predmet.ProtuStrankaListFormated>
    <izvorni_sadrzaj>
      <item>JAPID d.o.o.</item>
    </izvorni_sadrzaj>
    <derivirana_varijabla naziv="DomainObject.Predmet.ProtuStrankaListFormated_1">
      <item>JAPID d.o.o.</item>
    </derivirana_varijabla>
  </DomainObject.Predmet.ProtuStrankaListFormated>
  <DomainObject.Predmet.ProtuStrankaListFormatedOIB>
    <izvorni_sadrzaj>
      <item>JAPID d.o.o., OIB 57482492795</item>
    </izvorni_sadrzaj>
    <derivirana_varijabla naziv="DomainObject.Predmet.ProtuStrankaListFormatedOIB_1">
      <item>JAPID d.o.o., OIB 57482492795</item>
    </derivirana_varijabla>
  </DomainObject.Predmet.ProtuStrankaListFormatedOIB>
  <DomainObject.Predmet.ProtuStrankaListFormatedWithAdress>
    <izvorni_sadrzaj>
      <item>JAPID d.o.o., Vaganačka 4, 10000 Zagreb</item>
    </izvorni_sadrzaj>
    <derivirana_varijabla naziv="DomainObject.Predmet.ProtuStrankaListFormatedWithAdress_1">
      <item>JAPID d.o.o., Vaganačka 4, 10000 Zagreb</item>
    </derivirana_varijabla>
  </DomainObject.Predmet.ProtuStrankaListFormatedWithAdress>
  <DomainObject.Predmet.ProtuStrankaListFormatedWithAdressOIB>
    <izvorni_sadrzaj>
      <item>JAPID d.o.o., OIB 57482492795, Vaganačka 4, 10000 Zagreb</item>
    </izvorni_sadrzaj>
    <derivirana_varijabla naziv="DomainObject.Predmet.ProtuStrankaListFormatedWithAdressOIB_1">
      <item>JAPID d.o.o., OIB 57482492795, Vaganačka 4, 10000 Zagreb</item>
    </derivirana_varijabla>
  </DomainObject.Predmet.ProtuStrankaListFormatedWithAdressOIB>
  <DomainObject.Predmet.ProtuStrankaListNazivFormated>
    <izvorni_sadrzaj>
      <item>JAPID d.o.o.</item>
    </izvorni_sadrzaj>
    <derivirana_varijabla naziv="DomainObject.Predmet.ProtuStrankaListNazivFormated_1">
      <item>JAPID d.o.o.</item>
    </derivirana_varijabla>
  </DomainObject.Predmet.ProtuStrankaListNazivFormated>
  <DomainObject.Predmet.ProtuStrankaListNazivFormatedOIB>
    <izvorni_sadrzaj>
      <item>JAPID d.o.o., OIB 57482492795</item>
    </izvorni_sadrzaj>
    <derivirana_varijabla naziv="DomainObject.Predmet.ProtuStrankaListNazivFormatedOIB_1">
      <item>JAPID d.o.o., OIB 57482492795</item>
    </derivirana_varijabla>
  </DomainObject.Predmet.ProtuStrankaListNazivFormatedOIB>
  <DomainObject.Predmet.OstaliListFormated>
    <izvorni_sadrzaj>
      <item>Dušanka Japundžić</item>
      <item>Anamaria Ivanković</item>
    </izvorni_sadrzaj>
    <derivirana_varijabla naziv="DomainObject.Predmet.OstaliListFormated_1">
      <item>Dušanka Japundžić</item>
      <item>Anamaria Ivanković</item>
    </derivirana_varijabla>
  </DomainObject.Predmet.OstaliListFormated>
  <DomainObject.Predmet.OstaliListFormatedOIB>
    <izvorni_sadrzaj>
      <item>Dušanka Japundžić, OIB 06288084633</item>
      <item>Anamaria Ivanković, OIB 26902318451</item>
    </izvorni_sadrzaj>
    <derivirana_varijabla naziv="DomainObject.Predmet.OstaliListFormatedOIB_1">
      <item>Dušanka Japundžić, OIB 06288084633</item>
      <item>Anamaria Ivanković, OIB 26902318451</item>
    </derivirana_varijabla>
  </DomainObject.Predmet.OstaliListFormatedOIB>
  <DomainObject.Predmet.OstaliListFormatedWithAdress>
    <izvorni_sadrzaj>
      <item>Dušanka Japundžić, Vaganačka 4, 10000 Zagreb</item>
      <item>Anamaria Ivanković, Britanski Trg 10, 10000 Zagreb</item>
    </izvorni_sadrzaj>
    <derivirana_varijabla naziv="DomainObject.Predmet.OstaliListFormatedWithAdress_1">
      <item>Dušanka Japundžić, Vaganačka 4, 10000 Zagreb</item>
      <item>Anamaria Ivanković, Britanski Trg 10, 10000 Zagreb</item>
    </derivirana_varijabla>
  </DomainObject.Predmet.OstaliListFormatedWithAdress>
  <DomainObject.Predmet.OstaliListFormatedWithAdressOIB>
    <izvorni_sadrzaj>
      <item>Dušanka Japundžić, OIB 06288084633, Vaganačka 4, 10000 Zagreb</item>
      <item>Anamaria Ivanković, OIB 26902318451, Britanski Trg 10, 10000 Zagreb</item>
    </izvorni_sadrzaj>
    <derivirana_varijabla naziv="DomainObject.Predmet.OstaliListFormatedWithAdressOIB_1">
      <item>Dušanka Japundžić, OIB 06288084633, Vaganačka 4, 10000 Zagreb</item>
      <item>Anamaria Ivanković, OIB 26902318451, Britanski Trg 10, 10000 Zagreb</item>
    </derivirana_varijabla>
  </DomainObject.Predmet.OstaliListFormatedWithAdressOIB>
  <DomainObject.Predmet.OstaliListNazivFormated>
    <izvorni_sadrzaj>
      <item>Dušanka Japundžić</item>
      <item>Anamaria Ivanković</item>
    </izvorni_sadrzaj>
    <derivirana_varijabla naziv="DomainObject.Predmet.OstaliListNazivFormated_1">
      <item>Dušanka Japundžić</item>
      <item>Anamaria Ivanković</item>
    </derivirana_varijabla>
  </DomainObject.Predmet.OstaliListNazivFormated>
  <DomainObject.Predmet.OstaliListNazivFormatedOIB>
    <izvorni_sadrzaj>
      <item>Dušanka Japundžić, OIB 06288084633</item>
      <item>Anamaria Ivanković, OIB 26902318451</item>
    </izvorni_sadrzaj>
    <derivirana_varijabla naziv="DomainObject.Predmet.OstaliListNazivFormatedOIB_1">
      <item>Dušanka Japundžić, OIB 06288084633</item>
      <item>Anamaria Ivanković, OIB 26902318451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2016.</izvorni_sadrzaj>
    <derivirana_varijabla naziv="DomainObject.Datum_1">30.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JAPID d.o.o.</izvorni_sadrzaj>
    <derivirana_varijabla naziv="DomainObject.Predmet.StrankaIDrugi_1">JAPID d.o.o.</derivirana_varijabla>
  </DomainObject.Predmet.StrankaIDrugi>
  <DomainObject.Predmet.ProtustrankaIDrugi>
    <izvorni_sadrzaj>JAPID d.o.o.</izvorni_sadrzaj>
    <derivirana_varijabla naziv="DomainObject.Predmet.ProtustrankaIDrugi_1">JAPID d.o.o.</derivirana_varijabla>
  </DomainObject.Predmet.ProtustrankaIDrugi>
  <DomainObject.Predmet.StrankaIDrugiAdressOIB>
    <izvorni_sadrzaj>JAPID d.o.o., OIB 57482492795, Vaganačka 4, 10000 Zagreb</izvorni_sadrzaj>
    <derivirana_varijabla naziv="DomainObject.Predmet.StrankaIDrugiAdressOIB_1">JAPID d.o.o., OIB 57482492795, Vaganačka 4, 10000 Zagreb</derivirana_varijabla>
  </DomainObject.Predmet.StrankaIDrugiAdressOIB>
  <DomainObject.Predmet.ProtustrankaIDrugiAdressOIB>
    <izvorni_sadrzaj>JAPID d.o.o., OIB 57482492795, Vaganačka 4, 10000 Zagreb</izvorni_sadrzaj>
    <derivirana_varijabla naziv="DomainObject.Predmet.ProtustrankaIDrugiAdressOIB_1">JAPID d.o.o., OIB 57482492795, Vaganačka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JAPID d.o.o.</item>
      <item>JAPID d.o.o.</item>
      <item>Dušanka Japundžić</item>
      <item>Anamaria Ivanković</item>
    </izvorni_sadrzaj>
    <derivirana_varijabla naziv="DomainObject.Predmet.SudioniciListNaziv_1">
      <item>JAPID d.o.o.</item>
      <item>JAPID d.o.o.</item>
      <item>Dušanka Japundžić</item>
      <item>Anamaria Ivanković</item>
    </derivirana_varijabla>
  </DomainObject.Predmet.SudioniciListNaziv>
  <DomainObject.Predmet.SudioniciListAdressOIB>
    <izvorni_sadrzaj>
      <item>JAPID d.o.o., OIB 57482492795, Vaganačka 4,10000 Zagreb</item>
      <item>JAPID d.o.o., OIB 57482492795, Vaganačka 4,10000 Zagreb</item>
      <item>Dušanka Japundžić, OIB 06288084633, Vaganačka 4,10000 Zagreb</item>
      <item>Anamaria Ivanković, OIB 26902318451, Britanski Trg 10,10000 Zagreb</item>
    </izvorni_sadrzaj>
    <derivirana_varijabla naziv="DomainObject.Predmet.SudioniciListAdressOIB_1">
      <item>JAPID d.o.o., OIB 57482492795, Vaganačka 4,10000 Zagreb</item>
      <item>JAPID d.o.o., OIB 57482492795, Vaganačka 4,10000 Zagreb</item>
      <item>Dušanka Japundžić, OIB 06288084633, Vaganačka 4,10000 Zagreb</item>
      <item>Anamaria Ivanković, OIB 26902318451, Britanski Trg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57482492795</item>
      <item>, OIB 57482492795</item>
      <item>, OIB 06288084633</item>
      <item>, OIB 26902318451</item>
    </izvorni_sadrzaj>
    <derivirana_varijabla naziv="DomainObject.Predmet.SudioniciListNazivOIB_1">
      <item>, OIB 57482492795</item>
      <item>, OIB 57482492795</item>
      <item>, OIB 06288084633</item>
      <item>, OIB 26902318451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591</properties:Words>
  <properties:Characters>3261</properties:Characters>
  <properties:Lines>84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2016-08-30T12:13:00Z</dcterms:created>
  <dc:creator>Korisnik</dc:creator>
  <cp:lastModifiedBy>Valentina Delač</cp:lastModifiedBy>
  <cp:lastPrinted>2016-08-30T12:12:00Z</cp:lastPrinted>
  <dcterms:modified xmlns:xsi="http://www.w3.org/2001/XMLSchema-instance" xsi:type="dcterms:W3CDTF">2016-08-30T12:13:00Z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