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c479" w14:paraId="0b2c47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43750A">
        <w:t>2158/16-12</w:t>
      </w:r>
    </w:p>
    <w:p w:rsidRDefault="007D3892" w:rsidP="007D3892" w:rsidR="007D3892">
      <w:r>
        <w:rPr>
          <w:rStyle w:val="Strong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741AD2">
        <w:t>KOSNIK j.d.o.o., Osijek, Mostarska 33, MBS: 030166401, OIB: 38701723755</w:t>
      </w:r>
      <w:r w:rsidRPr="00D14516">
        <w:t>,</w:t>
      </w:r>
      <w:r>
        <w:t xml:space="preserve"> dana </w:t>
      </w:r>
      <w:r w:rsidR="00F647E9">
        <w:t>22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BodyText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741AD2">
        <w:t>Domagoj Bravić, OIB: 13714200364, Marina, Mala vrata 15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BodyText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741AD2">
        <w:t>5</w:t>
      </w:r>
      <w:r w:rsidR="00FF7912">
        <w:t>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41AD2">
        <w:t>2158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BodyText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741AD2">
        <w:t>Domagoj Bravić, OIB: 13714200364, Marina, Mala vrata 15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41AD2">
        <w:t>2158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41AD2">
        <w:t>Domagoj Bravić, OIB: 13714200364, Marina, Mala vrata 15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41AD2">
        <w:t>Domagoj Bravić, OIB: 13714200364, Marina, Mala vrata 15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43750A">
        <w:t>2158</w:t>
      </w:r>
      <w:r w:rsidR="004467DB">
        <w:t>/16-</w:t>
      </w:r>
      <w:r w:rsidR="0043750A">
        <w:t>12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BodyText"/>
        <w:rPr>
          <w:b/>
          <w:bCs/>
        </w:rPr>
      </w:pPr>
    </w:p>
    <w:p w:rsidRDefault="00C06AA6" w:rsidP="007E6D1A" w:rsidR="00C06AA6">
      <w:pPr>
        <w:pStyle w:val="BodyText"/>
        <w:rPr>
          <w:b/>
          <w:bCs/>
        </w:rPr>
      </w:pPr>
    </w:p>
    <w:p w:rsidRDefault="007E6D1A" w:rsidP="001F430D" w:rsidR="007E6D1A">
      <w:pPr>
        <w:pStyle w:val="BodyText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741AD2">
        <w:rPr>
          <w:bCs/>
        </w:rPr>
        <w:t>16</w:t>
      </w:r>
      <w:r w:rsidR="003E6B02">
        <w:rPr>
          <w:bCs/>
        </w:rPr>
        <w:t xml:space="preserve">. </w:t>
      </w:r>
      <w:r w:rsidR="00741AD2">
        <w:rPr>
          <w:bCs/>
        </w:rPr>
        <w:t>kolovoz</w:t>
      </w:r>
      <w:r w:rsidR="00F63963">
        <w:rPr>
          <w:bCs/>
        </w:rPr>
        <w:t>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41AD2">
        <w:t>KOSNIK j.d.o.o., Osijek, Mostarska 33, MBS: 030166401, OIB: 38701723755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BodyText"/>
      </w:pPr>
    </w:p>
    <w:p w:rsidRDefault="00742CE9" w:rsidP="007E6D1A" w:rsidR="007E6D1A">
      <w:pPr>
        <w:jc w:val="both"/>
      </w:pPr>
      <w:r>
        <w:tab/>
        <w:t>Zaključkom St-</w:t>
      </w:r>
      <w:r w:rsidR="00741AD2">
        <w:t>2158</w:t>
      </w:r>
      <w:r w:rsidR="007D3892">
        <w:t xml:space="preserve">/16 od </w:t>
      </w:r>
      <w:r w:rsidR="00741AD2">
        <w:t>25. studenoga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41AD2">
        <w:t>Domagoj Bravić, OIB: 13714200364, Marina, Mala vrata 15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741AD2">
        <w:t>ljučkom od 2</w:t>
      </w:r>
      <w:r w:rsidR="004248AC">
        <w:t xml:space="preserve">. </w:t>
      </w:r>
      <w:r w:rsidR="00741AD2">
        <w:t>veljače</w:t>
      </w:r>
      <w:r w:rsidR="00F647E9">
        <w:t xml:space="preserve">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741AD2">
        <w:t>4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741AD2">
        <w:t>2158</w:t>
      </w:r>
      <w:r w:rsidR="007D3892">
        <w:t>/16</w:t>
      </w:r>
      <w:r w:rsidR="004C05DB">
        <w:t xml:space="preserve"> od </w:t>
      </w:r>
      <w:r w:rsidR="009B0234">
        <w:t>2</w:t>
      </w:r>
      <w:r w:rsidR="00352D6F">
        <w:t>5</w:t>
      </w:r>
      <w:r w:rsidR="000E06CF">
        <w:t>.</w:t>
      </w:r>
      <w:r w:rsidR="00F647E9">
        <w:t xml:space="preserve"> </w:t>
      </w:r>
      <w:r w:rsidR="00352D6F">
        <w:t>studenoga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52D6F">
        <w:t>Domagoj Bravić, OIB: 13714200364, Marina, Mala vrata 15</w:t>
      </w:r>
      <w:r w:rsidR="004248AC">
        <w:t xml:space="preserve"> </w:t>
      </w:r>
      <w:r w:rsidR="005C6153">
        <w:t>zaprimila</w:t>
      </w:r>
      <w:r w:rsidR="009B0234">
        <w:t xml:space="preserve"> je dana </w:t>
      </w:r>
      <w:r w:rsidR="00352D6F">
        <w:t>28</w:t>
      </w:r>
      <w:r w:rsidR="00EF648D">
        <w:t xml:space="preserve">. </w:t>
      </w:r>
      <w:r w:rsidR="00352D6F">
        <w:t>studenog</w:t>
      </w:r>
      <w:r w:rsidR="00BE1E4D">
        <w:t>a</w:t>
      </w:r>
      <w:r w:rsidR="00EF648D">
        <w:t xml:space="preserve"> 2016. </w:t>
      </w:r>
      <w:r w:rsidR="005C6153">
        <w:t>g.</w:t>
      </w:r>
      <w:r w:rsidR="00BE1E4D">
        <w:t xml:space="preserve"> putem e oglasne ploče suda</w:t>
      </w:r>
      <w:r w:rsidR="000E06CF">
        <w:t xml:space="preserve"> </w:t>
      </w:r>
      <w:r w:rsidR="007D3892">
        <w:t xml:space="preserve"> </w:t>
      </w:r>
      <w:r w:rsidR="00174EB4">
        <w:t>a</w:t>
      </w:r>
      <w:r w:rsidR="00BE1E4D">
        <w:t xml:space="preserve"> zaključak od </w:t>
      </w:r>
      <w:r w:rsidR="00352D6F">
        <w:t>2. veljače</w:t>
      </w:r>
      <w:r w:rsidR="004248AC">
        <w:t xml:space="preserve">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352D6F">
        <w:t>2</w:t>
      </w:r>
      <w:r w:rsidR="004248AC">
        <w:t xml:space="preserve">. </w:t>
      </w:r>
      <w:r w:rsidR="00352D6F">
        <w:t>veljače</w:t>
      </w:r>
      <w:r w:rsidR="004248AC">
        <w:t xml:space="preserve"> 2017. g.</w:t>
      </w:r>
      <w:r w:rsidR="00BE1E4D">
        <w:t xml:space="preserve"> putem e oglasne ploče suda</w:t>
      </w:r>
      <w:r w:rsidR="004248AC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22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352D6F" w:rsidP="007E6D1A" w:rsidR="007E6D1A">
      <w:pPr>
        <w:numPr>
          <w:ilvl w:val="0"/>
          <w:numId w:val="11"/>
        </w:numPr>
      </w:pPr>
      <w:r>
        <w:t>R</w:t>
      </w:r>
      <w:r w:rsidR="00477781">
        <w:t>-</w:t>
      </w:r>
      <w:r>
        <w:t>23</w:t>
      </w:r>
      <w:r w:rsidR="009B0234">
        <w:t>.3</w:t>
      </w:r>
      <w:r w:rsidR="000E06CF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AD2" w:rsidP="00C06AA6" w:rsidR="00741AD2">
      <w:r>
        <w:separator/>
      </w:r>
    </w:p>
  </w:endnote>
  <w:endnote w:id="0" w:type="continuationSeparator">
    <w:p w:rsidRDefault="00741AD2" w:rsidP="00C06AA6" w:rsidR="00741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AD2" w:rsidP="00C06AA6" w:rsidR="00741AD2">
      <w:r>
        <w:separator/>
      </w:r>
    </w:p>
  </w:footnote>
  <w:footnote w:id="0" w:type="continuationSeparator">
    <w:p w:rsidRDefault="00741AD2" w:rsidP="00C06AA6" w:rsidR="00741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AD2" w:rsidR="00741AD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2C2A42">
      <w:rPr>
        <w:noProof/>
      </w:rPr>
      <w:t>2</w:t>
    </w:r>
    <w:r>
      <w:fldChar w:fldCharType="end"/>
    </w:r>
  </w:p>
  <w:p w:rsidRDefault="00741AD2" w:rsidR="00741AD2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C2A42"/>
    <w:rsid w:val="002D2610"/>
    <w:rsid w:val="002F51D6"/>
    <w:rsid w:val="002F66FE"/>
    <w:rsid w:val="00342079"/>
    <w:rsid w:val="00352D6F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3750A"/>
    <w:rsid w:val="004467D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1AD2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true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19532E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2C2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C2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C2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723D92"/>
    <w:pPr>
      <w:jc w:val="both"/>
    </w:pPr>
  </w:style>
  <w:style w:styleId="Strong" w:type="character">
    <w:name w:val="Strong"/>
    <w:qFormat/>
    <w:rsid w:val="00B91BAA"/>
    <w:rPr>
      <w:b/>
      <w:bCs/>
    </w:rPr>
  </w:style>
  <w:style w:customStyle="1" w:styleId="BodyTextChar" w:type="character">
    <w:name w:val="Body Text Char"/>
    <w:link w:val="BodyText"/>
    <w:rsid w:val="00E906E4"/>
    <w:rPr>
      <w:sz w:val="24"/>
      <w:szCs w:val="24"/>
    </w:rPr>
  </w:style>
  <w:style w:styleId="BalloonText" w:type="paragraph">
    <w:name w:val="Balloon Text"/>
    <w:basedOn w:val="Normal"/>
    <w:link w:val="BalloonTextChar"/>
    <w:rsid w:val="0019532E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19532E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C06AA6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C06AA6"/>
    <w:rPr>
      <w:sz w:val="24"/>
      <w:szCs w:val="24"/>
    </w:rPr>
  </w:style>
  <w:style w:styleId="Footer" w:type="paragraph">
    <w:name w:val="footer"/>
    <w:basedOn w:val="Normal"/>
    <w:link w:val="FooterChar"/>
    <w:rsid w:val="00C06AA6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NoSpacing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PlaceholderText" w:type="character">
    <w:name w:val="Placeholder Text"/>
    <w:basedOn w:val="DefaultParagraphFont"/>
    <w:uiPriority w:val="99"/>
    <w:semiHidden/>
    <w:rsid w:val="002C2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C2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C2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8D0CA-E8EF-43FC-B553-B27C72173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3318</properties:Characters>
  <properties:Lines>95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2017-02-22T10:27:00Z</dcterms:created>
  <dc:creator>Korisnik</dc:creator>
  <cp:lastModifiedBy>Maja Videnović</cp:lastModifiedBy>
  <cp:lastPrinted>2017-02-14T13:17:00Z</cp:lastPrinted>
  <dcterms:modified xmlns:xsi="http://www.w3.org/2001/XMLSchema-instance" xsi:type="dcterms:W3CDTF">2017-02-22T10:42:00Z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