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f2408" w14:paraId="22f2408" w:rsidRDefault="003843C4" w:rsidP="005060C1" w:rsidR="003843C4">
      <w:pPr>
        <w:jc w:val="both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id:image001.png@01D4B6EA.4F2C1AC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png@01D4B6EA.4F2C1AC0" name="Slika 1" id="0"/>
                    <pic:cNvPicPr>
                      <a:picLocks noChangeArrowheads="true" noChangeAspect="true"/>
                    </pic:cNvPicPr>
                  </pic:nvPicPr>
                  <pic:blipFill>
                    <a:blip r:link="rId7"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C5492" w:rsidP="005060C1" w:rsidR="006C5492">
      <w:pPr>
        <w:jc w:val="both"/>
      </w:pPr>
      <w:r>
        <w:t>REPUBLIKA HRVATSKA</w:t>
      </w:r>
    </w:p>
    <w:p w:rsidRDefault="006C5492" w:rsidP="005060C1" w:rsidR="006C5492">
      <w:pPr>
        <w:jc w:val="both"/>
      </w:pPr>
      <w:r>
        <w:t>Trgovački sud u Zagrebu</w:t>
      </w:r>
    </w:p>
    <w:p w:rsidRDefault="006C5492" w:rsidP="005060C1" w:rsidR="006C5492">
      <w:pPr>
        <w:jc w:val="both"/>
      </w:pPr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6C5492" w:rsidP="005060C1" w:rsidR="006C5492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3C4">
        <w:t xml:space="preserve">    </w:t>
      </w:r>
      <w:r w:rsidR="005060C1">
        <w:t>18</w:t>
      </w:r>
      <w:r>
        <w:t>. St-</w:t>
      </w:r>
      <w:r w:rsidR="00AE32FF">
        <w:t>4087</w:t>
      </w:r>
      <w:r>
        <w:t>/16</w:t>
      </w:r>
    </w:p>
    <w:p w:rsidRDefault="006C5492" w:rsidP="005060C1" w:rsidR="006C5492">
      <w:pPr>
        <w:jc w:val="both"/>
      </w:pPr>
      <w:r>
        <w:tab/>
        <w:t xml:space="preserve">               </w:t>
      </w:r>
    </w:p>
    <w:p w:rsidRDefault="006C5492" w:rsidP="005060C1" w:rsidR="006C5492">
      <w:pPr>
        <w:ind w:firstLine="708" w:left="2124"/>
        <w:jc w:val="both"/>
      </w:pPr>
      <w:r>
        <w:t>R E P U B L I K A   H R V A T S K A</w:t>
      </w:r>
    </w:p>
    <w:p w:rsidRDefault="006C5492" w:rsidP="005060C1" w:rsidR="006C5492">
      <w:pPr>
        <w:jc w:val="both"/>
      </w:pPr>
    </w:p>
    <w:p w:rsidRDefault="006C5492" w:rsidP="005060C1" w:rsidR="006C5492">
      <w:pPr>
        <w:ind w:firstLine="708" w:left="2832"/>
        <w:jc w:val="both"/>
      </w:pPr>
      <w:r>
        <w:t>Z A K LJ U Č A K</w:t>
      </w:r>
    </w:p>
    <w:p w:rsidRDefault="005060C1" w:rsidP="005060C1" w:rsidR="005060C1">
      <w:pPr>
        <w:ind w:firstLine="708" w:left="2832"/>
        <w:jc w:val="both"/>
      </w:pPr>
    </w:p>
    <w:p w:rsidRDefault="006C5492" w:rsidP="005060C1" w:rsidR="006C5492">
      <w:pPr>
        <w:jc w:val="both"/>
      </w:pPr>
    </w:p>
    <w:p w:rsidRDefault="006C5492" w:rsidP="005060C1" w:rsidR="006C5492">
      <w:pPr>
        <w:ind w:firstLine="708"/>
        <w:jc w:val="both"/>
      </w:pPr>
      <w:r>
        <w:t xml:space="preserve">Trgovački sud u Zagrebu, </w:t>
      </w:r>
      <w:r w:rsidR="00AE32FF">
        <w:t>sudac Danijela Uzelac</w:t>
      </w:r>
      <w:r>
        <w:t xml:space="preserve">, u stečajnom postupku u povodu prijedloga predlagatelja FINANCIJSKA AGENCIJA, Zagreb, Ulica grada Vukovara 70, OIB: 85821130368, za otvaranje stečajnog postupka nad dužnikom </w:t>
      </w:r>
      <w:r w:rsidR="009D1AB0" w:rsidRPr="009D1AB0">
        <w:t>DISPLAY ECHO društvo s ograničenom odgovornošću za graditeljstvo, trgovinu i usluge,  Velika Gorica, Velika Gorica (Grad Velika Gorica), Trg maršala Tita 12, OIB: 99539493962</w:t>
      </w:r>
      <w:r w:rsidR="009D1AB0">
        <w:t xml:space="preserve">, </w:t>
      </w:r>
      <w:r w:rsidR="003F5FB1">
        <w:t>31</w:t>
      </w:r>
      <w:r w:rsidR="009D1AB0">
        <w:t>. siječnja 2019.</w:t>
      </w:r>
    </w:p>
    <w:p w:rsidRDefault="00AE32FF" w:rsidP="005060C1" w:rsidR="00AE32FF">
      <w:pPr>
        <w:jc w:val="both"/>
      </w:pPr>
    </w:p>
    <w:p w:rsidRDefault="006C5492" w:rsidP="005060C1" w:rsidR="006C5492">
      <w:pPr>
        <w:ind w:firstLine="708" w:left="2832"/>
        <w:jc w:val="both"/>
      </w:pPr>
      <w:r>
        <w:t xml:space="preserve">z a k </w:t>
      </w:r>
      <w:proofErr w:type="spellStart"/>
      <w:r>
        <w:t>lj</w:t>
      </w:r>
      <w:proofErr w:type="spellEnd"/>
      <w:r>
        <w:t xml:space="preserve"> u č i o   j e </w:t>
      </w:r>
    </w:p>
    <w:p w:rsidRDefault="006C5492" w:rsidP="005060C1" w:rsidR="006C5492">
      <w:pPr>
        <w:jc w:val="both"/>
      </w:pPr>
    </w:p>
    <w:p w:rsidRDefault="005060C1" w:rsidP="005060C1" w:rsidR="005060C1">
      <w:pPr>
        <w:jc w:val="both"/>
      </w:pPr>
    </w:p>
    <w:p w:rsidRDefault="006C5492" w:rsidP="005060C1" w:rsidR="006C5492">
      <w:pPr>
        <w:ind w:firstLine="708"/>
        <w:jc w:val="both"/>
      </w:pPr>
      <w:r>
        <w:t xml:space="preserve">I. Odgađaju se ispitno ročište određeno za </w:t>
      </w:r>
      <w:r w:rsidR="009D1AB0">
        <w:t>14. veljače 2019. u 10,3</w:t>
      </w:r>
      <w:r>
        <w:t xml:space="preserve">0 sati i izvještajno ročište određeno za </w:t>
      </w:r>
      <w:r w:rsidR="00AE32FF">
        <w:t>14. veljače 2019</w:t>
      </w:r>
      <w:r>
        <w:t xml:space="preserve">. u </w:t>
      </w:r>
      <w:r w:rsidR="009D1AB0">
        <w:t xml:space="preserve">10,45 </w:t>
      </w:r>
      <w:r>
        <w:t>sati zbog službene spriječenosti suca.</w:t>
      </w:r>
    </w:p>
    <w:p w:rsidRDefault="006C5492" w:rsidP="005060C1" w:rsidR="006C5492">
      <w:pPr>
        <w:jc w:val="both"/>
      </w:pPr>
    </w:p>
    <w:p w:rsidRDefault="006C5492" w:rsidP="005060C1" w:rsidR="009D1AB0">
      <w:pPr>
        <w:ind w:firstLine="708"/>
        <w:jc w:val="both"/>
      </w:pPr>
      <w:r>
        <w:t xml:space="preserve">II. Određuje se ročište vjerovnika na kojem će se ispitati prijavljene tražbine (ispitno ročište) za </w:t>
      </w:r>
    </w:p>
    <w:p w:rsidRDefault="006C5492" w:rsidP="005060C1" w:rsidR="006C5492">
      <w:pPr>
        <w:ind w:firstLine="708" w:left="2124"/>
        <w:jc w:val="both"/>
      </w:pPr>
      <w:r>
        <w:t xml:space="preserve"> </w:t>
      </w:r>
      <w:r w:rsidR="004577F9">
        <w:t>3. travnja</w:t>
      </w:r>
      <w:r w:rsidR="00EC1EE7">
        <w:t xml:space="preserve"> 2019</w:t>
      </w:r>
      <w:r>
        <w:t xml:space="preserve">. u </w:t>
      </w:r>
      <w:r w:rsidR="003F5FB1">
        <w:t>9</w:t>
      </w:r>
      <w:r w:rsidR="00AB33C2">
        <w:t xml:space="preserve">,30 </w:t>
      </w:r>
      <w:r>
        <w:t>sati</w:t>
      </w:r>
    </w:p>
    <w:p w:rsidRDefault="006C5492" w:rsidP="005060C1" w:rsidR="006C5492">
      <w:pPr>
        <w:jc w:val="both"/>
      </w:pPr>
      <w:r>
        <w:t xml:space="preserve">koje će se održati u zgradi Trgovačkog suda u Zagrebu, Petrinjska 8, soba </w:t>
      </w:r>
      <w:r w:rsidR="00FD50B4">
        <w:t xml:space="preserve">96/II kat, </w:t>
      </w:r>
      <w:r w:rsidR="003F5FB1">
        <w:t>ulična zgrada.</w:t>
      </w:r>
    </w:p>
    <w:p w:rsidRDefault="006C5492" w:rsidP="005060C1" w:rsidR="006C5492">
      <w:pPr>
        <w:jc w:val="both"/>
      </w:pPr>
    </w:p>
    <w:p w:rsidRDefault="006C5492" w:rsidP="005060C1" w:rsidR="006C5492">
      <w:pPr>
        <w:ind w:firstLine="708"/>
        <w:jc w:val="both"/>
      </w:pPr>
      <w:r>
        <w:t>III. Određuje se ročište vjerovnika na kojem će se na temelju izvješća stečajnog upravitelja odlučivati o daljnjem tijeku stečajnog postupka (izvještajno ročište) za</w:t>
      </w:r>
    </w:p>
    <w:p w:rsidRDefault="009D1AB0" w:rsidP="005060C1" w:rsidR="006C5492">
      <w:pPr>
        <w:ind w:firstLine="708" w:left="1416"/>
        <w:jc w:val="both"/>
      </w:pPr>
      <w:r>
        <w:t xml:space="preserve">        </w:t>
      </w:r>
      <w:r w:rsidR="005060C1">
        <w:t xml:space="preserve">    </w:t>
      </w:r>
      <w:r>
        <w:t xml:space="preserve">  </w:t>
      </w:r>
      <w:r w:rsidR="004577F9">
        <w:t>3. travnja</w:t>
      </w:r>
      <w:r w:rsidR="00EC1EE7">
        <w:t xml:space="preserve"> 2019</w:t>
      </w:r>
      <w:r w:rsidR="006C5492">
        <w:t xml:space="preserve">. u </w:t>
      </w:r>
      <w:r w:rsidR="003F5FB1">
        <w:t>9</w:t>
      </w:r>
      <w:r w:rsidR="00AB33C2">
        <w:t>,45</w:t>
      </w:r>
      <w:r w:rsidR="006C5492">
        <w:t xml:space="preserve"> sati</w:t>
      </w:r>
    </w:p>
    <w:p w:rsidRDefault="006C5492" w:rsidP="005060C1" w:rsidR="006C5492">
      <w:pPr>
        <w:ind w:firstLine="708"/>
        <w:jc w:val="both"/>
      </w:pPr>
      <w:r>
        <w:t>koje će se održati u zgradi Trgovačkog suda u Zagreb</w:t>
      </w:r>
      <w:r w:rsidR="003F5FB1">
        <w:t>u, Petrinjska 8, soba 96/II</w:t>
      </w:r>
      <w:r w:rsidR="00FD50B4">
        <w:t xml:space="preserve"> kat</w:t>
      </w:r>
      <w:r w:rsidR="003F5FB1">
        <w:t>, ulična zgrada.</w:t>
      </w:r>
    </w:p>
    <w:p w:rsidRDefault="006C5492" w:rsidP="005060C1" w:rsidR="006C5492">
      <w:pPr>
        <w:jc w:val="both"/>
      </w:pPr>
    </w:p>
    <w:p w:rsidRDefault="006C5492" w:rsidP="005060C1" w:rsidR="006C5492">
      <w:pPr>
        <w:ind w:firstLine="708" w:left="1416"/>
        <w:jc w:val="both"/>
      </w:pPr>
      <w:r>
        <w:t xml:space="preserve">          </w:t>
      </w:r>
      <w:r w:rsidR="005060C1">
        <w:t xml:space="preserve">    </w:t>
      </w:r>
      <w:r>
        <w:t xml:space="preserve"> U Zagrebu</w:t>
      </w:r>
      <w:r w:rsidR="003F5FB1">
        <w:t xml:space="preserve"> 31</w:t>
      </w:r>
      <w:r w:rsidR="00311806">
        <w:t>.</w:t>
      </w:r>
      <w:r w:rsidR="005060C1">
        <w:t xml:space="preserve"> siječnja 2019.</w:t>
      </w:r>
    </w:p>
    <w:p w:rsidRDefault="006C5492" w:rsidP="0004699F" w:rsidR="006C5492">
      <w:pPr>
        <w:ind w:firstLine="708" w:left="7080"/>
        <w:jc w:val="right"/>
      </w:pPr>
      <w:r>
        <w:t>Sudac:</w:t>
      </w:r>
    </w:p>
    <w:p w:rsidRDefault="006C5492" w:rsidP="0004699F" w:rsidR="006C5492">
      <w:pPr>
        <w:ind w:firstLine="708" w:left="5664"/>
        <w:jc w:val="right"/>
      </w:pPr>
      <w:r>
        <w:t xml:space="preserve">   Danijela Uzelac</w:t>
      </w:r>
      <w:r w:rsidR="0004699F">
        <w:t>,v.r.</w:t>
      </w:r>
    </w:p>
    <w:p w:rsidRDefault="0004699F" w:rsidP="0004699F" w:rsidR="0004699F">
      <w:pPr>
        <w:ind w:firstLine="708" w:left="5664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04699F" w:rsidP="0004699F" w:rsidR="0004699F">
      <w:pPr>
        <w:ind w:firstLine="708" w:left="5664"/>
        <w:jc w:val="right"/>
      </w:pPr>
      <w:r>
        <w:t xml:space="preserve">Matea </w:t>
      </w:r>
      <w:proofErr w:type="spellStart"/>
      <w:r>
        <w:t>Bizjak</w:t>
      </w:r>
      <w:proofErr w:type="spellEnd"/>
    </w:p>
    <w:p w:rsidRDefault="006C5492" w:rsidP="005060C1" w:rsidR="006C5492">
      <w:pPr>
        <w:jc w:val="both"/>
      </w:pPr>
    </w:p>
    <w:p w:rsidRDefault="006C5492" w:rsidP="005060C1" w:rsidR="006C5492">
      <w:pPr>
        <w:jc w:val="both"/>
      </w:pPr>
    </w:p>
    <w:p w:rsidRDefault="003843C4" w:rsidP="005060C1" w:rsidR="003843C4">
      <w:pPr>
        <w:jc w:val="both"/>
      </w:pPr>
    </w:p>
    <w:p w:rsidRDefault="003843C4" w:rsidP="005060C1" w:rsidR="003843C4">
      <w:pPr>
        <w:jc w:val="both"/>
      </w:pPr>
    </w:p>
    <w:p w:rsidRDefault="003843C4" w:rsidP="005060C1" w:rsidR="003843C4">
      <w:pPr>
        <w:jc w:val="both"/>
      </w:pPr>
    </w:p>
    <w:p w:rsidRDefault="003843C4" w:rsidP="005060C1" w:rsidR="003843C4">
      <w:pPr>
        <w:jc w:val="both"/>
      </w:pPr>
    </w:p>
    <w:p w:rsidRDefault="003843C4" w:rsidP="005060C1" w:rsidR="003843C4">
      <w:pPr>
        <w:jc w:val="both"/>
      </w:pPr>
    </w:p>
    <w:p w:rsidRDefault="003843C4" w:rsidP="005060C1" w:rsidR="003843C4">
      <w:pPr>
        <w:jc w:val="both"/>
      </w:pPr>
    </w:p>
    <w:p w:rsidRDefault="006C5492" w:rsidP="005060C1" w:rsidR="006C5492">
      <w:pPr>
        <w:jc w:val="both"/>
      </w:pPr>
      <w:r>
        <w:t>UPUTA O PRAVNOM LIJEKU:</w:t>
      </w:r>
    </w:p>
    <w:p w:rsidRDefault="006C5492" w:rsidP="005060C1" w:rsidR="006C5492">
      <w:pPr>
        <w:jc w:val="both"/>
      </w:pPr>
      <w:r>
        <w:t>Protiv ovog zaključka nije dopušten pravni lijek (čl. 11. st. 9. SZ).</w:t>
      </w:r>
    </w:p>
    <w:p w:rsidRDefault="00D77105" w:rsidP="005060C1" w:rsidR="00D77105">
      <w:pPr>
        <w:jc w:val="both"/>
      </w:pPr>
    </w:p>
    <w:sectPr w:rsidR="00D7710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41C7F"/>
    <w:rsid w:val="0004699F"/>
    <w:rsid w:val="00153A00"/>
    <w:rsid w:val="00276E69"/>
    <w:rsid w:val="00311806"/>
    <w:rsid w:val="003843C4"/>
    <w:rsid w:val="003F5FB1"/>
    <w:rsid w:val="00441C7F"/>
    <w:rsid w:val="004577F9"/>
    <w:rsid w:val="004A46D1"/>
    <w:rsid w:val="004F780F"/>
    <w:rsid w:val="005060C1"/>
    <w:rsid w:val="006C5492"/>
    <w:rsid w:val="00731318"/>
    <w:rsid w:val="009D1AB0"/>
    <w:rsid w:val="00AB33C2"/>
    <w:rsid w:val="00AE32FF"/>
    <w:rsid w:val="00BA72C1"/>
    <w:rsid w:val="00D77105"/>
    <w:rsid w:val="00E153DB"/>
    <w:rsid w:val="00EC1EE7"/>
    <w:rsid w:val="00F629F6"/>
    <w:rsid w:val="00FD5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3C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43C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469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699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699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699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699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3C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43C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469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699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699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699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699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cid:image001.png@01D4B6EA.4F2C1AC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siječnja 2019.</izvorni_sadrzaj>
    <derivirana_varijabla naziv="DomainObject.DatumDonosenjaOdluke_1">31.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4087</izvorni_sadrzaj>
    <derivirana_varijabla naziv="DomainObject.Predmet.Broj_1">4087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St-4087/2016</izvorni_sadrzaj>
    <derivirana_varijabla naziv="DomainObject.Predmet.OznakaBroj_1">St-4087/2016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DISPLAY ECHO društvo s ograničenom odgovornošću za graditeljstvo, trgovinu i usluge zastupanog po punomoćniku Sanjin Uremović</izvorni_sadrzaj>
    <derivirana_varijabla naziv="DomainObject.Predmet.ProtustrankaFormated_1">  DISPLAY ECHO društvo s ograničenom odgovornošću za graditeljstvo, trgovinu i usluge zastupanog po punomoćniku Sanjin Uremović</derivirana_varijabla>
  </DomainObject.Predmet.ProtustrankaFormated>
  <DomainObject.Predmet.ProtustrankaFormatedOIB>
    <izvorni_sadrzaj>  DISPLAY ECHO društvo s ograničenom odgovornošću za graditeljstvo, trgovinu i usluge, OIB 99539493962 zastupanog po punomoćniku Sanjin Uremović</izvorni_sadrzaj>
    <derivirana_varijabla naziv="DomainObject.Predmet.ProtustrankaFormatedOIB_1">  DISPLAY ECHO društvo s ograničenom odgovornošću za graditeljstvo, trgovinu i usluge, OIB 99539493962 zastupanog po punomoćniku Sanjin Uremović</derivirana_varijabla>
  </DomainObject.Predmet.ProtustrankaFormatedOIB>
  <DomainObject.Predmet.ProtustrankaFormatedWithAdress>
    <izvorni_sadrzaj> DISPLAY ECHO društvo s ograničenom odgovornošću za graditeljstvo, trgovinu i usluge, Trg maršala Tita 12, 10410 Velika Gorica zastupanog po punomoćniku Sanjin Uremović</izvorni_sadrzaj>
    <derivirana_varijabla naziv="DomainObject.Predmet.ProtustrankaFormatedWithAdress_1"> DISPLAY ECHO društvo s ograničenom odgovornošću za graditeljstvo, trgovinu i usluge, Trg maršala Tita 12, 10410 Velika Gorica zastupanog po punomoćniku Sanjin Uremović</derivirana_varijabla>
  </DomainObject.Predmet.ProtustrankaFormatedWithAdress>
  <DomainObject.Predmet.ProtustrankaFormatedWithAdressOIB>
    <izvorni_sadrzaj> DISPLAY ECHO društvo s ograničenom odgovornošću za graditeljstvo, trgovinu i usluge, OIB 99539493962, Trg maršala Tita 12, 10410 Velika Gorica zastupanog po punomoćniku Sanjin Uremović</izvorni_sadrzaj>
    <derivirana_varijabla naziv="DomainObject.Predmet.ProtustrankaFormatedWithAdressOIB_1"> DISPLAY ECHO društvo s ograničenom odgovornošću za graditeljstvo, trgovinu i usluge, OIB 99539493962, Trg maršala Tita 12, 10410 Velika Gorica zastupanog po punomoćniku Sanjin Uremović</derivirana_varijabla>
  </DomainObject.Predmet.ProtustrankaFormatedWithAdressOIB>
  <DomainObject.Predmet.ProtustrankaWithAdress>
    <izvorni_sadrzaj>DISPLAY ECHO društvo s ograničenom odgovornošću za graditeljstvo, trgovinu i usluge Trg maršala Tita 12, 10410 Velika Gorica</izvorni_sadrzaj>
    <derivirana_varijabla naziv="DomainObject.Predmet.ProtustrankaWithAdress_1">DISPLAY ECHO društvo s ograničenom odgovornošću za graditeljstvo, trgovinu i usluge Trg maršala Tita 12, 10410 Velika Gorica</derivirana_varijabla>
  </DomainObject.Predmet.ProtustrankaWithAdress>
  <DomainObject.Predmet.ProtustrankaWithAdressOIB>
    <izvorni_sadrzaj>DISPLAY ECHO društvo s ograničenom odgovornošću za graditeljstvo, trgovinu i usluge, OIB 99539493962, Trg maršala Tita 12, 10410 Velika Gorica</izvorni_sadrzaj>
    <derivirana_varijabla naziv="DomainObject.Predmet.ProtustrankaWithAdressOIB_1">DISPLAY ECHO društvo s ograničenom odgovornošću za graditeljstvo, trgovinu i usluge, OIB 99539493962, Trg maršala Tita 12, 10410 Velika Gorica</derivirana_varijabla>
  </DomainObject.Predmet.ProtustrankaWithAdressOIB>
  <DomainObject.Predmet.ProtustrankaNazivFormated>
    <izvorni_sadrzaj>DISPLAY ECHO društvo s ograničenom odgovornošću za graditeljstvo, trgovinu i usluge</izvorni_sadrzaj>
    <derivirana_varijabla naziv="DomainObject.Predmet.ProtustrankaNazivFormated_1">DISPLAY ECHO društvo s ograničenom odgovornošću za graditeljstvo, trgovinu i usluge</derivirana_varijabla>
  </DomainObject.Predmet.ProtustrankaNazivFormated>
  <DomainObject.Predmet.ProtustrankaNazivFormatedOIB>
    <izvorni_sadrzaj>DISPLAY ECHO društvo s ograničenom odgovornošću za graditeljstvo, trgovinu i usluge, OIB 99539493962</izvorni_sadrzaj>
    <derivirana_varijabla naziv="DomainObject.Predmet.ProtustrankaNazivFormatedOIB_1">DISPLAY ECHO društvo s ograničenom odgovornošću za graditeljstvo, trgovinu i usluge, OIB 99539493962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DISPLAY ECHO društvo s ograničenom odgovornošću za graditeljstvo, trgovinu i usluge zastupanog po punomoćniku Sanjin Uremović</item>
    </izvorni_sadrzaj>
    <derivirana_varijabla naziv="DomainObject.Predmet.ProtuStrankaListFormated_1">
      <item>DISPLAY ECHO društvo s ograničenom odgovornošću za graditeljstvo, trgovinu i usluge zastupanog po punomoćniku Sanjin Uremović</item>
    </derivirana_varijabla>
  </DomainObject.Predmet.ProtuStrankaListFormated>
  <DomainObject.Predmet.ProtuStrankaListFormatedOIB>
    <izvorni_sadrzaj>
      <item>DISPLAY ECHO društvo s ograničenom odgovornošću za graditeljstvo, trgovinu i usluge, OIB 99539493962 zastupanog po punomoćniku Sanjin Uremović</item>
    </izvorni_sadrzaj>
    <derivirana_varijabla naziv="DomainObject.Predmet.ProtuStrankaListFormatedOIB_1">
      <item>DISPLAY ECHO društvo s ograničenom odgovornošću za graditeljstvo, trgovinu i usluge, OIB 99539493962 zastupanog po punomoćniku Sanjin Uremović</item>
    </derivirana_varijabla>
  </DomainObject.Predmet.ProtuStrankaListFormatedOIB>
  <DomainObject.Predmet.ProtuStrankaListFormatedWithAdress>
    <izvorni_sadrzaj>
      <item>DISPLAY ECHO društvo s ograničenom odgovornošću za graditeljstvo, trgovinu i usluge, Trg maršala Tita 12, 10410 Velika Gorica zastupanog po punomoćniku Sanjin Uremović</item>
    </izvorni_sadrzaj>
    <derivirana_varijabla naziv="DomainObject.Predmet.ProtuStrankaListFormatedWithAdress_1">
      <item>DISPLAY ECHO društvo s ograničenom odgovornošću za graditeljstvo, trgovinu i usluge, Trg maršala Tita 12, 10410 Velika Gorica zastupanog po punomoćniku Sanjin Uremović</item>
    </derivirana_varijabla>
  </DomainObject.Predmet.ProtuStrankaListFormatedWithAdress>
  <DomainObject.Predmet.ProtuStrankaListFormatedWithAdressOIB>
    <izvorni_sadrzaj>
      <item>DISPLAY ECHO društvo s ograničenom odgovornošću za graditeljstvo, trgovinu i usluge, OIB 99539493962, Trg maršala Tita 12, 10410 Velika Gorica zastupanog po punomoćniku Sanjin Uremović</item>
    </izvorni_sadrzaj>
    <derivirana_varijabla naziv="DomainObject.Predmet.ProtuStrankaListFormatedWithAdressOIB_1">
      <item>DISPLAY ECHO društvo s ograničenom odgovornošću za graditeljstvo, trgovinu i usluge, OIB 99539493962, Trg maršala Tita 12, 10410 Velika Gorica zastupanog po punomoćniku Sanjin Uremović</item>
    </derivirana_varijabla>
  </DomainObject.Predmet.ProtuStrankaListFormatedWithAdressOIB>
  <DomainObject.Predmet.ProtuStrankaListNazivFormated>
    <izvorni_sadrzaj>
      <item>DISPLAY ECHO društvo s ograničenom odgovornošću za graditeljstvo, trgovinu i usluge</item>
    </izvorni_sadrzaj>
    <derivirana_varijabla naziv="DomainObject.Predmet.ProtuStrankaListNazivFormated_1">
      <item>DISPLAY ECHO društvo s ograničenom odgovornošću za graditeljstvo, trgovinu i usluge</item>
    </derivirana_varijabla>
  </DomainObject.Predmet.ProtuStrankaListNazivFormated>
  <DomainObject.Predmet.ProtuStrankaListNazivFormatedOIB>
    <izvorni_sadrzaj>
      <item>DISPLAY ECHO društvo s ograničenom odgovornošću za graditeljstvo, trgovinu i usluge, OIB 99539493962</item>
    </izvorni_sadrzaj>
    <derivirana_varijabla naziv="DomainObject.Predmet.ProtuStrankaListNazivFormatedOIB_1">
      <item>DISPLAY ECHO društvo s ograničenom odgovornošću za graditeljstvo, trgovinu i usluge, OIB 99539493962</item>
    </derivirana_varijabla>
  </DomainObject.Predmet.ProtuStrankaListNazivFormatedOIB>
  <DomainObject.Predmet.OstaliListFormated>
    <izvorni_sadrzaj>
      <item>Sanjin Uremović punomoćnik sudionika u postupku DISPLAY ECHO društvo s ograničenom odgovornošću za graditeljstvo, trgovinu i usluge</item>
      <item>ŽDO VELIKA GORICA</item>
    </izvorni_sadrzaj>
    <derivirana_varijabla naziv="DomainObject.Predmet.OstaliListFormated_1">
      <item>Sanjin Uremović punomoćnik sudionika u postupku DISPLAY ECHO društvo s ograničenom odgovornošću za graditeljstvo, trgovinu i usluge</item>
      <item>ŽDO VELIKA GORICA</item>
    </derivirana_varijabla>
  </DomainObject.Predmet.OstaliListFormated>
  <DomainObject.Predmet.OstaliListFormatedOIB>
    <izvorni_sadrzaj>
      <item>Sanjin Uremović, OIB 68066711663 punomoćnik sudionika u postupku DISPLAY ECHO društvo s ograničenom odgovornošću za graditeljstvo, trgovinu i usluge</item>
      <item>ŽDO VELIKA GORICA</item>
    </izvorni_sadrzaj>
    <derivirana_varijabla naziv="DomainObject.Predmet.OstaliListFormatedOIB_1">
      <item>Sanjin Uremović, OIB 68066711663 punomoćnik sudionika u postupku DISPLAY ECHO društvo s ograničenom odgovornošću za graditeljstvo, trgovinu i usluge</item>
      <item>ŽDO VELIKA GORICA</item>
    </derivirana_varijabla>
  </DomainObject.Predmet.OstaliListFormatedOIB>
  <DomainObject.Predmet.OstaliListFormatedWithAdress>
    <izvorni_sadrzaj>
      <item>Sanjin Uremović, Ledenice 84, 51251 Ledenice punomoćnik sudionika u postupku DISPLAY ECHO društvo s ograničenom odgovornošću za graditeljstvo, trgovinu i usluge</item>
      <item>ŽDO VELIKA GORICA, Hrvatske bratske zajednice 1, 10410 Velika Gorica</item>
    </izvorni_sadrzaj>
    <derivirana_varijabla naziv="DomainObject.Predmet.OstaliListFormatedWithAdress_1">
      <item>Sanjin Uremović, Ledenice 84, 51251 Ledenice punomoćnik sudionika u postupku DISPLAY ECHO društvo s ograničenom odgovornošću za graditeljstvo, trgovinu i usluge</item>
      <item>ŽDO VELIKA GORICA, Hrvatske bratske zajednice 1, 10410 Velika Gorica</item>
    </derivirana_varijabla>
  </DomainObject.Predmet.OstaliListFormatedWithAdress>
  <DomainObject.Predmet.OstaliListFormatedWithAdressOIB>
    <izvorni_sadrzaj>
      <item>Sanjin Uremović, OIB 68066711663, Ledenice 84, 51251 Ledenice punomoćnik sudionika u postupku DISPLAY ECHO društvo s ograničenom odgovornošću za graditeljstvo, trgovinu i usluge</item>
      <item>ŽDO VELIKA GORICA, Hrvatske bratske zajednice 1, 10410 Velika Gorica</item>
    </izvorni_sadrzaj>
    <derivirana_varijabla naziv="DomainObject.Predmet.OstaliListFormatedWithAdressOIB_1">
      <item>Sanjin Uremović, OIB 68066711663, Ledenice 84, 51251 Ledenice punomoćnik sudionika u postupku DISPLAY ECHO društvo s ograničenom odgovornošću za graditeljstvo, trgovinu i usluge</item>
      <item>ŽDO VELIKA GORICA, Hrvatske bratske zajednice 1, 10410 Velika Gorica</item>
    </derivirana_varijabla>
  </DomainObject.Predmet.OstaliListFormatedWithAdressOIB>
  <DomainObject.Predmet.OstaliListNazivFormated>
    <izvorni_sadrzaj>
      <item>Sanjin Uremović</item>
      <item>ŽDO VELIKA GORICA</item>
    </izvorni_sadrzaj>
    <derivirana_varijabla naziv="DomainObject.Predmet.OstaliListNazivFormated_1">
      <item>Sanjin Uremović</item>
      <item>ŽDO VELIKA GORICA</item>
    </derivirana_varijabla>
  </DomainObject.Predmet.OstaliListNazivFormated>
  <DomainObject.Predmet.OstaliListNazivFormatedOIB>
    <izvorni_sadrzaj>
      <item>Sanjin Uremović, OIB 68066711663</item>
      <item>ŽDO VELIKA GORICA</item>
    </izvorni_sadrzaj>
    <derivirana_varijabla naziv="DomainObject.Predmet.OstaliListNazivFormatedOIB_1">
      <item>Sanjin Uremović, OIB 68066711663</item>
      <item>ŽDO VELIKA GORICA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2019.</izvorni_sadrzaj>
    <derivirana_varijabla naziv="DomainObject.Datum_1">31.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DISPLAY ECHO društvo s ograničenom odgovornošću za graditeljstvo, trgovinu i usluge</izvorni_sadrzaj>
    <derivirana_varijabla naziv="DomainObject.Predmet.ProtustrankaIDrugi_1">DISPLAY ECHO društvo s ograničenom odgovornošću za graditeljstvo,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DISPLAY ECHO društvo s ograničenom odgovornošću za graditeljstvo, trgovinu i usluge, OIB 99539493962, Trg maršala Tita 12, 10410 Velika Gorica</izvorni_sadrzaj>
    <derivirana_varijabla naziv="DomainObject.Predmet.ProtustrankaIDrugiAdressOIB_1">DISPLAY ECHO društvo s ograničenom odgovornošću za graditeljstvo, trgovinu i usluge, OIB 99539493962, Trg maršala Tita 12,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DISPLAY ECHO društvo s ograničenom odgovornošću za graditeljstvo, trgovinu i usluge</item>
      <item>Sanjin Uremović</item>
      <item>ŽDO VELIKA GORICA</item>
    </izvorni_sadrzaj>
    <derivirana_varijabla naziv="DomainObject.Predmet.SudioniciListNaziv_1">
      <item>FINA Regionalni centar Zagreb</item>
      <item>DISPLAY ECHO društvo s ograničenom odgovornošću za graditeljstvo, trgovinu i usluge</item>
      <item>Sanjin Uremović</item>
      <item>ŽDO VELIKA GORICA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DISPLAY ECHO društvo s ograničenom odgovornošću za graditeljstvo, trgovinu i usluge, OIB 99539493962, Trg maršala Tita 12,10410 Velika Gorica</item>
      <item>Sanjin Uremović, OIB 68066711663, Ledenice 84,51251 Ledenice</item>
      <item>ŽDO VELIKA GORICA, Hrvatske bratske zajednice 1,10410 Velika Gorica</item>
    </izvorni_sadrzaj>
    <derivirana_varijabla naziv="DomainObject.Predmet.SudioniciListAdressOIB_1">
      <item>FINA Regionalni centar Zagreb, OIB 85821130368, Trg svibanjskih žrtava 1995. br. 1,10000 Zagreb</item>
      <item>DISPLAY ECHO društvo s ograničenom odgovornošću za graditeljstvo, trgovinu i usluge, OIB 99539493962, Trg maršala Tita 12,10410 Velika Gorica</item>
      <item>Sanjin Uremović, OIB 68066711663, Ledenice 84,51251 Ledenice</item>
      <item>ŽDO VELIKA GORICA, Hrvatske bratske zajednice 1,10410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99539493962</item>
      <item>, OIB 68066711663</item>
      <item>, OIB null</item>
    </izvorni_sadrzaj>
    <derivirana_varijabla naziv="DomainObject.Predmet.SudioniciListNazivOIB_1">
      <item>, OIB 85821130368</item>
      <item>, OIB 99539493962</item>
      <item>, OIB 68066711663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Korana Ferdelji, OIB 74691192835, Mirka Viriusa 16, 10000 Zagreb</item>
    </izvorni_sadrzaj>
    <derivirana_varijabla naziv="DomainObject.Predmet.StecajniUpraviteljiListAddressOIB_1">
      <item>Korana Ferdelji, OIB 74691192835, Mirka Viriusa 16,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2. listopada 2018.</izvorni_sadrzaj>
    <derivirana_varijabla naziv="DomainObject.Predmet.DatumZadnjeOdrzaneSudskeRadnje_1">2. listopada 2018.</derivirana_varijabla>
  </DomainObject.Predmet.DatumZadnjeOdrzaneSudskeRadnje>
  <DomainObject.PredzadnjaOdlukaIzPredmeta.DatumDonosenjaOdluke>
    <izvorni_sadrzaj>25. listopada 2018.</izvorni_sadrzaj>
    <derivirana_varijabla naziv="DomainObject.PredzadnjaOdlukaIzPredmeta.DatumDonosenjaOdluke_1">25. listopada 2018.</derivirana_varijabla>
  </DomainObject.PredzadnjaOdlukaIzPredmeta.DatumDonosenjaOdluke>
  <DomainObject.PredzadnjaOdlukaIzPredmeta.Oznaka>
    <izvorni_sadrzaj>St-4087/2016-30</izvorni_sadrzaj>
    <derivirana_varijabla naziv="DomainObject.PredzadnjaOdlukaIzPredmeta.Oznaka_1">St-4087/2016-30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2</properties:Pages>
  <properties:Words>243</properties:Words>
  <properties:Characters>1206</properties:Characters>
  <properties:Lines>50</properties:Lines>
  <properties:Paragraphs>22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2019-01-22T12:21:00Z</dcterms:created>
  <dc:creator>Danijela Uzelac</dc:creator>
  <dc:description/>
  <cp:keywords/>
  <cp:lastModifiedBy>Katarina Franjić</cp:lastModifiedBy>
  <cp:lastPrinted>2019-01-31T12:03:00Z</cp:lastPrinted>
  <dcterms:modified xmlns:xsi="http://www.w3.org/2001/XMLSchema-instance" xsi:type="dcterms:W3CDTF">2019-01-31T12:03:00Z</dcterms:modified>
  <cp:revision>10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(st-4087-18 zaključak- odgoda ročišta i novo ispitno i izjještajno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