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1344" w14:paraId="2061344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F4CC0">
        <w:t xml:space="preserve">                                                              </w:t>
      </w:r>
      <w:r w:rsidR="00F50A52">
        <w:t>3</w:t>
      </w:r>
      <w:r w:rsidR="003137A4">
        <w:t xml:space="preserve"> </w:t>
      </w:r>
      <w:r w:rsidR="00E64F26" w:rsidRPr="00C254D4">
        <w:t>St-</w:t>
      </w:r>
      <w:r w:rsidR="00253373">
        <w:t>50</w:t>
      </w:r>
      <w:r w:rsidR="001533F8">
        <w:t>94</w:t>
      </w:r>
      <w:r w:rsidR="000D7EBE">
        <w:t>/</w:t>
      </w:r>
      <w:r w:rsidR="00EF4CC0">
        <w:t>20</w:t>
      </w:r>
      <w:r w:rsidR="00BA1C62">
        <w:t>16</w:t>
      </w:r>
      <w:r w:rsidR="00C24393">
        <w:t>-</w:t>
      </w:r>
      <w:r w:rsidR="00EF4CC0">
        <w:t>10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CC0DDF">
        <w:t xml:space="preserve">HEALTH AND BEAUTY d.o.o., Zagreb, Trg kardinala Franje </w:t>
      </w:r>
      <w:proofErr w:type="spellStart"/>
      <w:r w:rsidR="00CC0DDF">
        <w:t>Šepara</w:t>
      </w:r>
      <w:proofErr w:type="spellEnd"/>
      <w:r w:rsidR="00CC0DDF">
        <w:t xml:space="preserve"> 7, OIB: 80473329832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CC0DDF">
        <w:t xml:space="preserve">HEALTH AND BEAUTY d.o.o., Zagreb, Trg kardinala Franje </w:t>
      </w:r>
      <w:proofErr w:type="spellStart"/>
      <w:r w:rsidR="00CC0DDF">
        <w:t>Šepara</w:t>
      </w:r>
      <w:proofErr w:type="spellEnd"/>
      <w:r w:rsidR="00CC0DDF">
        <w:t xml:space="preserve"> 7, OIB: 80473329832</w:t>
      </w:r>
      <w:r w:rsidR="00F27BCD">
        <w:t>,</w:t>
      </w:r>
      <w:r>
        <w:t xml:space="preserve"> za </w:t>
      </w:r>
      <w:r w:rsidR="00F27BCD">
        <w:rPr>
          <w:b/>
        </w:rPr>
        <w:t>9. listopad</w:t>
      </w:r>
      <w:r>
        <w:rPr>
          <w:b/>
        </w:rPr>
        <w:t xml:space="preserve"> 2017. u </w:t>
      </w:r>
      <w:r w:rsidR="00012F54">
        <w:rPr>
          <w:b/>
        </w:rPr>
        <w:t>10</w:t>
      </w:r>
      <w:r>
        <w:rPr>
          <w:b/>
        </w:rPr>
        <w:t>,</w:t>
      </w:r>
      <w:r w:rsidR="00CC0DDF">
        <w:rPr>
          <w:b/>
        </w:rPr>
        <w:t>3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7716FA" w:rsidP="00733A30" w:rsidR="007716FA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 w:rsidRPr="00137FD4">
      <w:pPr>
        <w:ind w:firstLine="720"/>
        <w:jc w:val="both"/>
      </w:pPr>
      <w:r>
        <w:t xml:space="preserve">- zakonski zastupnik dužnika </w:t>
      </w:r>
      <w:r w:rsidR="00CC0DDF" w:rsidRPr="00CC0DDF">
        <w:t>Meri Žuvela</w:t>
      </w:r>
      <w:r w:rsidRPr="00CC0DDF">
        <w:t xml:space="preserve">,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E11" w:rsidR="00DF5E11">
      <w:r>
        <w:separator/>
      </w:r>
    </w:p>
  </w:endnote>
  <w:endnote w:id="0" w:type="continuationSeparator">
    <w:p w:rsidRDefault="00DF5E11" w:rsidR="00DF5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E11" w:rsidR="00DF5E11">
      <w:r>
        <w:separator/>
      </w:r>
    </w:p>
  </w:footnote>
  <w:footnote w:id="0" w:type="continuationSeparator">
    <w:p w:rsidRDefault="00DF5E11" w:rsidR="00DF5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F54"/>
    <w:rsid w:val="0001396C"/>
    <w:rsid w:val="000229C0"/>
    <w:rsid w:val="00024A8F"/>
    <w:rsid w:val="00034E46"/>
    <w:rsid w:val="000518E3"/>
    <w:rsid w:val="00051CA3"/>
    <w:rsid w:val="000A0DF8"/>
    <w:rsid w:val="000A2CA0"/>
    <w:rsid w:val="000B4426"/>
    <w:rsid w:val="000C7B6D"/>
    <w:rsid w:val="000D7EBE"/>
    <w:rsid w:val="000E6E72"/>
    <w:rsid w:val="000E7C58"/>
    <w:rsid w:val="000F0A0A"/>
    <w:rsid w:val="001044F2"/>
    <w:rsid w:val="00113D30"/>
    <w:rsid w:val="00137FD4"/>
    <w:rsid w:val="001421CA"/>
    <w:rsid w:val="001533F8"/>
    <w:rsid w:val="00160CE1"/>
    <w:rsid w:val="00191DDA"/>
    <w:rsid w:val="001B2742"/>
    <w:rsid w:val="001B716A"/>
    <w:rsid w:val="001E2CB6"/>
    <w:rsid w:val="00207B69"/>
    <w:rsid w:val="00217606"/>
    <w:rsid w:val="00217CDB"/>
    <w:rsid w:val="00253373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35743"/>
    <w:rsid w:val="003367A5"/>
    <w:rsid w:val="00343119"/>
    <w:rsid w:val="00346FDD"/>
    <w:rsid w:val="00353C59"/>
    <w:rsid w:val="00361921"/>
    <w:rsid w:val="003659C4"/>
    <w:rsid w:val="003746BE"/>
    <w:rsid w:val="0039056D"/>
    <w:rsid w:val="003A46FC"/>
    <w:rsid w:val="003A60AD"/>
    <w:rsid w:val="00406182"/>
    <w:rsid w:val="0042098E"/>
    <w:rsid w:val="00427F10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653A8B"/>
    <w:rsid w:val="00683588"/>
    <w:rsid w:val="00692A6B"/>
    <w:rsid w:val="006E5415"/>
    <w:rsid w:val="006E6641"/>
    <w:rsid w:val="006F5040"/>
    <w:rsid w:val="00700A85"/>
    <w:rsid w:val="00716679"/>
    <w:rsid w:val="00725DA9"/>
    <w:rsid w:val="00733A30"/>
    <w:rsid w:val="007455D1"/>
    <w:rsid w:val="007472EF"/>
    <w:rsid w:val="0075040F"/>
    <w:rsid w:val="00757A14"/>
    <w:rsid w:val="007716FA"/>
    <w:rsid w:val="007B2F64"/>
    <w:rsid w:val="007B4990"/>
    <w:rsid w:val="007E1D2C"/>
    <w:rsid w:val="00801A6D"/>
    <w:rsid w:val="00812859"/>
    <w:rsid w:val="00845935"/>
    <w:rsid w:val="008532A5"/>
    <w:rsid w:val="00856EB0"/>
    <w:rsid w:val="00857812"/>
    <w:rsid w:val="00874E6C"/>
    <w:rsid w:val="00875593"/>
    <w:rsid w:val="00906436"/>
    <w:rsid w:val="00931DEF"/>
    <w:rsid w:val="00945F2A"/>
    <w:rsid w:val="009607E1"/>
    <w:rsid w:val="00980319"/>
    <w:rsid w:val="00984E6C"/>
    <w:rsid w:val="009904A4"/>
    <w:rsid w:val="00996513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AA3301"/>
    <w:rsid w:val="00B127D7"/>
    <w:rsid w:val="00B1314F"/>
    <w:rsid w:val="00B334EE"/>
    <w:rsid w:val="00B43303"/>
    <w:rsid w:val="00B94C80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50F6D"/>
    <w:rsid w:val="00CC0DDF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DF5E11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949A5"/>
    <w:rsid w:val="00EA670E"/>
    <w:rsid w:val="00EC02A7"/>
    <w:rsid w:val="00EC7F36"/>
    <w:rsid w:val="00EF4CC0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B173F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174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St-5094/2016-10</izvorni_sadrzaj>
    <derivirana_varijabla naziv="DomainObject.Oznaka_1">St-5094/2016-10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5094</izvorni_sadrzaj>
    <derivirana_varijabla naziv="DomainObject.Predmet.Broj_1">5094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St-5094/2016</izvorni_sadrzaj>
    <derivirana_varijabla naziv="DomainObject.Predmet.OznakaBroj_1">St-5094/2016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AND BEAUTY d.o.o. zastupanog po punomoćniku Meri Žuvela</izvorni_sadrzaj>
    <derivirana_varijabla naziv="DomainObject.Predmet.ProtustrankaFormated_1">  HEALTH AND BEAUTY d.o.o. zastupanog po punomoćniku Meri Žuvela</derivirana_varijabla>
  </DomainObject.Predmet.ProtustrankaFormated>
  <DomainObject.Predmet.ProtustrankaFormatedOIB>
    <izvorni_sadrzaj>  HEALTH AND BEAUTY d.o.o., OIB 80473329832 zastupanog po punomoćniku Meri Žuvela</izvorni_sadrzaj>
    <derivirana_varijabla naziv="DomainObject.Predmet.ProtustrankaFormatedOIB_1">  HEALTH AND BEAUTY d.o.o., OIB 80473329832 zastupanog po punomoćniku Meri Žuvela</derivirana_varijabla>
  </DomainObject.Predmet.ProtustrankaFormatedOIB>
  <DomainObject.Predmet.ProtustrankaFormatedWithAdress>
    <izvorni_sadrzaj> HEALTH AND BEAUTY d.o.o., Trg kardinala Franje Šepera 7, 10000 Zagreb zastupanog po punomoćniku Meri Žuvela</izvorni_sadrzaj>
    <derivirana_varijabla naziv="DomainObject.Predmet.ProtustrankaFormatedWithAdress_1"> HEALTH AND BEAUTY d.o.o., Trg kardinala Franje Šepera 7, 10000 Zagreb zastupanog po punomoćniku Meri Žuvela</derivirana_varijabla>
  </DomainObject.Predmet.ProtustrankaFormatedWithAdress>
  <DomainObject.Predmet.ProtustrankaFormatedWithAdressOIB>
    <izvorni_sadrzaj> HEALTH AND BEAUTY d.o.o., OIB 80473329832, Trg kardinala Franje Šepera 7, 10000 Zagreb zastupanog po punomoćniku Meri Žuvela</izvorni_sadrzaj>
    <derivirana_varijabla naziv="DomainObject.Predmet.ProtustrankaFormatedWithAdressOIB_1"> HEALTH AND BEAUTY d.o.o., OIB 80473329832, Trg kardinala Franje Šepera 7, 10000 Zagreb zastupanog po punomoćniku Meri Žuvela</derivirana_varijabla>
  </DomainObject.Predmet.ProtustrankaFormatedWithAdressOIB>
  <DomainObject.Predmet.ProtustrankaWithAdress>
    <izvorni_sadrzaj>HEALTH AND BEAUTY d.o.o. Trg kardinala Franje Šepera 7, 10000 Zagreb</izvorni_sadrzaj>
    <derivirana_varijabla naziv="DomainObject.Predmet.ProtustrankaWithAdress_1">HEALTH AND BEAUTY d.o.o. Trg kardinala Franje Šepera 7, 10000 Zagreb</derivirana_varijabla>
  </DomainObject.Predmet.ProtustrankaWithAdress>
  <DomainObject.Predmet.ProtustrankaWithAdressOIB>
    <izvorni_sadrzaj>HEALTH AND BEAUTY d.o.o., OIB 80473329832, Trg kardinala Franje Šepera 7, 10000 Zagreb</izvorni_sadrzaj>
    <derivirana_varijabla naziv="DomainObject.Predmet.ProtustrankaWithAdressOIB_1">HEALTH AND BEAUTY d.o.o., OIB 80473329832, Trg kardinala Franje Šepera 7, 10000 Zagreb</derivirana_varijabla>
  </DomainObject.Predmet.ProtustrankaWithAdressOIB>
  <DomainObject.Predmet.ProtustrankaNazivFormated>
    <izvorni_sadrzaj>HEALTH AND BEAUTY d.o.o.</izvorni_sadrzaj>
    <derivirana_varijabla naziv="DomainObject.Predmet.ProtustrankaNazivFormated_1">HEALTH AND BEAUTY d.o.o.</derivirana_varijabla>
  </DomainObject.Predmet.ProtustrankaNazivFormated>
  <DomainObject.Predmet.ProtustrankaNazivFormatedOIB>
    <izvorni_sadrzaj>HEALTH AND BEAUTY d.o.o., OIB 80473329832</izvorni_sadrzaj>
    <derivirana_varijabla naziv="DomainObject.Predmet.ProtustrankaNazivFormatedOIB_1">HEALTH AND BEAUTY d.o.o., OIB 80473329832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HEALTH AND BEAUTY d.o.o. zastupanog po punomoćniku Meri Žuvela</item>
    </izvorni_sadrzaj>
    <derivirana_varijabla naziv="DomainObject.Predmet.ProtuStrankaListFormated_1">
      <item>HEALTH AND BEAUTY d.o.o. zastupanog po punomoćniku Meri Žuvela</item>
    </derivirana_varijabla>
  </DomainObject.Predmet.ProtuStrankaListFormated>
  <DomainObject.Predmet.ProtuStrankaListFormatedOIB>
    <izvorni_sadrzaj>
      <item>HEALTH AND BEAUTY d.o.o., OIB 80473329832 zastupanog po punomoćniku Meri Žuvela</item>
    </izvorni_sadrzaj>
    <derivirana_varijabla naziv="DomainObject.Predmet.ProtuStrankaListFormatedOIB_1">
      <item>HEALTH AND BEAUTY d.o.o., OIB 80473329832 zastupanog po punomoćniku Meri Žuvela</item>
    </derivirana_varijabla>
  </DomainObject.Predmet.ProtuStrankaListFormatedOIB>
  <DomainObject.Predmet.ProtuStrankaListFormatedWithAdress>
    <izvorni_sadrzaj>
      <item>HEALTH AND BEAUTY d.o.o., Trg kardinala Franje Šepera 7, 10000 Zagreb zastupanog po punomoćniku Meri Žuvela</item>
    </izvorni_sadrzaj>
    <derivirana_varijabla naziv="DomainObject.Predmet.ProtuStrankaListFormatedWithAdress_1">
      <item>HEALTH AND BEAUTY d.o.o., Trg kardinala Franje Šepera 7, 10000 Zagreb zastupanog po punomoćniku Meri Žuvela</item>
    </derivirana_varijabla>
  </DomainObject.Predmet.ProtuStrankaListFormatedWithAdress>
  <DomainObject.Predmet.ProtuStrankaListFormatedWithAdressOIB>
    <izvorni_sadrzaj>
      <item>HEALTH AND BEAUTY d.o.o., OIB 80473329832, Trg kardinala Franje Šepera 7, 10000 Zagreb zastupanog po punomoćniku Meri Žuvela</item>
    </izvorni_sadrzaj>
    <derivirana_varijabla naziv="DomainObject.Predmet.ProtuStrankaListFormatedWithAdressOIB_1">
      <item>HEALTH AND BEAUTY d.o.o., OIB 80473329832, Trg kardinala Franje Šepera 7, 10000 Zagreb zastupanog po punomoćniku Meri Žuvela</item>
    </derivirana_varijabla>
  </DomainObject.Predmet.ProtuStrankaListFormatedWithAdressOIB>
  <DomainObject.Predmet.ProtuStrankaListNazivFormated>
    <izvorni_sadrzaj>
      <item>HEALTH AND BEAUTY d.o.o.</item>
    </izvorni_sadrzaj>
    <derivirana_varijabla naziv="DomainObject.Predmet.ProtuStrankaListNazivFormated_1">
      <item>HEALTH AND BEAUTY d.o.o.</item>
    </derivirana_varijabla>
  </DomainObject.Predmet.ProtuStrankaListNazivFormated>
  <DomainObject.Predmet.ProtuStrankaListNazivFormatedOIB>
    <izvorni_sadrzaj>
      <item>HEALTH AND BEAUTY d.o.o., OIB 80473329832</item>
    </izvorni_sadrzaj>
    <derivirana_varijabla naziv="DomainObject.Predmet.ProtuStrankaListNazivFormatedOIB_1">
      <item>HEALTH AND BEAUTY d.o.o., OIB 80473329832</item>
    </derivirana_varijabla>
  </DomainObject.Predmet.ProtuStrankaListNazivFormatedOIB>
  <DomainObject.Predmet.OstaliListFormated>
    <izvorni_sadrzaj>
      <item>Meri Žuvela punomoćnik sudionika u postupku HEALTH AND BEAUTY d.o.o.</item>
    </izvorni_sadrzaj>
    <derivirana_varijabla naziv="DomainObject.Predmet.OstaliListFormated_1">
      <item>Meri Žuvela punomoćnik sudionika u postupku HEALTH AND BEAUTY d.o.o.</item>
    </derivirana_varijabla>
  </DomainObject.Predmet.OstaliListFormated>
  <DomainObject.Predmet.OstaliListFormatedOIB>
    <izvorni_sadrzaj>
      <item>Meri Žuvela, OIB 03719605464 punomoćnik sudionika u postupku HEALTH AND BEAUTY d.o.o.</item>
    </izvorni_sadrzaj>
    <derivirana_varijabla naziv="DomainObject.Predmet.OstaliListFormatedOIB_1">
      <item>Meri Žuvela, OIB 03719605464 punomoćnik sudionika u postupku HEALTH AND BEAUTY d.o.o.</item>
    </derivirana_varijabla>
  </DomainObject.Predmet.OstaliListFormatedOIB>
  <DomainObject.Predmet.OstaliListFormatedWithAdress>
    <izvorni_sadrzaj>
      <item>Meri Žuvela, Trg Kardinala Franje Šepera 7, 10000 Zagreb punomoćnik sudionika u postupku HEALTH AND BEAUTY d.o.o.</item>
    </izvorni_sadrzaj>
    <derivirana_varijabla naziv="DomainObject.Predmet.OstaliListFormatedWithAdress_1">
      <item>Meri Žuvela, Trg Kardinala Franje Šepera 7, 10000 Zagreb punomoćnik sudionika u postupku HEALTH AND BEAUTY d.o.o.</item>
    </derivirana_varijabla>
  </DomainObject.Predmet.OstaliListFormatedWithAdress>
  <DomainObject.Predmet.OstaliListFormatedWithAdressOIB>
    <izvorni_sadrzaj>
      <item>Meri Žuvela, OIB 03719605464, Trg Kardinala Franje Šepera 7, 10000 Zagreb punomoćnik sudionika u postupku HEALTH AND BEAUTY d.o.o.</item>
    </izvorni_sadrzaj>
    <derivirana_varijabla naziv="DomainObject.Predmet.OstaliListFormatedWithAdressOIB_1">
      <item>Meri Žuvela, OIB 03719605464, Trg Kardinala Franje Šepera 7, 10000 Zagreb punomoćnik sudionika u postupku HEALTH AND BEAUTY d.o.o.</item>
    </derivirana_varijabla>
  </DomainObject.Predmet.OstaliListFormatedWithAdressOIB>
  <DomainObject.Predmet.OstaliListNazivFormated>
    <izvorni_sadrzaj>
      <item>Meri Žuvela</item>
    </izvorni_sadrzaj>
    <derivirana_varijabla naziv="DomainObject.Predmet.OstaliListNazivFormated_1">
      <item>Meri Žuvela</item>
    </derivirana_varijabla>
  </DomainObject.Predmet.OstaliListNazivFormated>
  <DomainObject.Predmet.OstaliListNazivFormatedOIB>
    <izvorni_sadrzaj>
      <item>Meri Žuvela, OIB 03719605464</item>
    </izvorni_sadrzaj>
    <derivirana_varijabla naziv="DomainObject.Predmet.OstaliListNazivFormatedOIB_1">
      <item>Meri Žuvela, OIB 03719605464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St-5094/2016-10</izvorni_sadrzaj>
    <derivirana_varijabla naziv="DomainObject.PoslovniBrojDokumenta_1">St-5094/2016-10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HEALTH AND BEAUTY d.o.o.</izvorni_sadrzaj>
    <derivirana_varijabla naziv="DomainObject.Predmet.ProtustrankaIDrugi_1">HEALTH AND BEAUTY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HEALTH AND BEAUTY d.o.o., OIB 80473329832, Trg kardinala Franje Šepera 7, 10000 Zagreb</izvorni_sadrzaj>
    <derivirana_varijabla naziv="DomainObject.Predmet.ProtustrankaIDrugiAdressOIB_1">HEALTH AND BEAUTY d.o.o., OIB 80473329832, Trg kardinala Franje Šepera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HEALTH AND BEAUTY d.o.o.</item>
      <item>Meri Žuvela</item>
    </izvorni_sadrzaj>
    <derivirana_varijabla naziv="DomainObject.Predmet.SudioniciListNaziv_1">
      <item>FINA Regionalni centar Zagreb</item>
      <item>HEALTH AND BEAUTY d.o.o.</item>
      <item>Meri Žuvela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HEALTH AND BEAUTY d.o.o., OIB 80473329832, Trg kardinala Franje Šepera 7,10000 Zagreb</item>
      <item>Meri Žuvela, OIB 03719605464, Trg Kardinala Franje Šepera 7,10000 Zagreb</item>
    </izvorni_sadrzaj>
    <derivirana_varijabla naziv="DomainObject.Predmet.SudioniciListAdressOIB_1">
      <item>FINA Regionalni centar Zagreb, OIB 85821130368, Trg svibanjskih žrtava 1995. br. 1,10000 Zagreb</item>
      <item>HEALTH AND BEAUTY d.o.o., OIB 80473329832, Trg kardinala Franje Šepera 7,10000 Zagreb</item>
      <item>Meri Žuvela, OIB 03719605464, Trg Kardinala Franje Šepera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80473329832</item>
      <item>, OIB 03719605464</item>
    </izvorni_sadrzaj>
    <derivirana_varijabla naziv="DomainObject.Predmet.SudioniciListNazivOIB_1">
      <item>, OIB 85821130368</item>
      <item>, OIB 80473329832</item>
      <item>, OIB 03719605464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942</properties:Characters>
  <properties:Lines>39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2017-07-04T07:45:00Z</dcterms:created>
  <dc:creator>gboljkovac</dc:creator>
  <cp:lastModifiedBy>Marina Markić</cp:lastModifiedBy>
  <cp:lastPrinted>2017-07-04T10:00:00Z</cp:lastPrinted>
  <dcterms:modified xmlns:xsi="http://www.w3.org/2001/XMLSchema-instance" xsi:type="dcterms:W3CDTF">2017-07-04T10:01:00Z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St-5094/2016-10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