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ec5d" w14:paraId="d60ec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7A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7AC1" w:rsidP="00927AC1" w:rsidR="00927AC1" w:rsidRPr="00927AC1">
      <w:pPr>
        <w:spacing w:after="0"/>
        <w:jc w:val="right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Poslovni broj: 3 St-3/2016-8</w:t>
      </w:r>
    </w:p>
    <w:p w:rsidRDefault="00927AC1" w:rsidP="00927AC1" w:rsidR="00927AC1" w:rsidRPr="00927AC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7AC1" w:rsidP="00927AC1" w:rsidR="00927AC1" w:rsidRPr="00927AC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7AC1" w:rsidP="00927AC1" w:rsidR="00927AC1" w:rsidRPr="00927AC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7AC1" w:rsidP="00927AC1" w:rsidR="00927AC1" w:rsidRPr="00927AC1">
      <w:pPr>
        <w:spacing w:after="0"/>
        <w:ind w:firstLine="708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REPUBLIKA HRVATSKA</w:t>
      </w:r>
    </w:p>
    <w:p w:rsidRDefault="00927AC1" w:rsidP="00927AC1" w:rsidR="00927AC1" w:rsidRPr="00927AC1">
      <w:pPr>
        <w:spacing w:after="0"/>
        <w:ind w:firstLine="708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TRGOVAČKI SUD U ZADRU</w:t>
      </w:r>
    </w:p>
    <w:p w:rsidRDefault="00927AC1" w:rsidP="00927AC1" w:rsidR="00927AC1" w:rsidRPr="00927AC1">
      <w:pPr>
        <w:spacing w:after="0"/>
        <w:ind w:firstLine="708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Zadar, Dr. Franje Tuđmana 35.</w:t>
      </w:r>
    </w:p>
    <w:p w:rsidRDefault="00927AC1" w:rsidP="00927AC1" w:rsidR="00927AC1" w:rsidRPr="00927AC1">
      <w:pPr>
        <w:spacing w:after="0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ab/>
        <w:t>R E PU B L I K A   H R V A T S K A</w:t>
      </w:r>
      <w:r w:rsidRPr="00927AC1">
        <w:rPr>
          <w:rFonts w:cs="Times New Roman" w:eastAsia="Times New Roman"/>
          <w:lang w:eastAsia="hr-HR"/>
        </w:rPr>
        <w:tab/>
      </w:r>
    </w:p>
    <w:p w:rsidRDefault="00927AC1" w:rsidP="00927AC1" w:rsidR="00927AC1" w:rsidRPr="00927A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center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 xml:space="preserve">Z A K LJ U Č A K </w:t>
      </w:r>
    </w:p>
    <w:p w:rsidRDefault="00927AC1" w:rsidP="00927AC1" w:rsidR="00927AC1" w:rsidRPr="00927A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ab/>
        <w:t xml:space="preserve">Trgovački sud u Zadru, OIB </w:t>
      </w:r>
      <w:r w:rsidRPr="00927AC1">
        <w:rPr>
          <w:rFonts w:cs="Times New Roman" w:eastAsia="Times New Roman"/>
          <w:szCs w:val="20"/>
          <w:lang w:eastAsia="hr-HR"/>
        </w:rPr>
        <w:t xml:space="preserve">39670464653, </w:t>
      </w:r>
      <w:r w:rsidRPr="00927AC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SALUTATIO SOLI d.o.o., Zadar, Ruđera Boškovića 4, OIB: 97306897175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27AC1">
          <w:rPr>
            <w:rFonts w:cs="Times New Roman" w:eastAsia="Times New Roman"/>
            <w:lang w:eastAsia="hr-HR"/>
          </w:rPr>
          <w:t>11. st</w:t>
        </w:r>
      </w:smartTag>
      <w:r w:rsidRPr="00927AC1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center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 xml:space="preserve">z a k </w:t>
      </w:r>
      <w:proofErr w:type="spellStart"/>
      <w:r w:rsidRPr="00927AC1">
        <w:rPr>
          <w:rFonts w:cs="Times New Roman" w:eastAsia="Times New Roman"/>
          <w:lang w:eastAsia="hr-HR"/>
        </w:rPr>
        <w:t>lj</w:t>
      </w:r>
      <w:proofErr w:type="spellEnd"/>
      <w:r w:rsidRPr="00927AC1">
        <w:rPr>
          <w:rFonts w:cs="Times New Roman" w:eastAsia="Times New Roman"/>
          <w:lang w:eastAsia="hr-HR"/>
        </w:rPr>
        <w:t xml:space="preserve"> u č i o  j e</w:t>
      </w: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27AC1">
        <w:rPr>
          <w:rFonts w:cs="Times New Roman" w:eastAsia="Times New Roman"/>
          <w:lang w:eastAsia="hr-HR"/>
        </w:rPr>
        <w:t>otpravka</w:t>
      </w:r>
      <w:proofErr w:type="spellEnd"/>
      <w:r w:rsidRPr="00927AC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293.320,09 kn koje je u Očevidniku redoslijeda osnova za plaćanje evidentirano na dan 1. rujna 2015. </w:t>
      </w:r>
    </w:p>
    <w:p w:rsidRDefault="00927AC1" w:rsidP="00927AC1" w:rsidR="00927AC1" w:rsidRPr="00927A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center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U Zadru 30. lipnja 2016.</w:t>
      </w:r>
    </w:p>
    <w:p w:rsidRDefault="00927AC1" w:rsidP="00927AC1" w:rsidR="00927AC1" w:rsidRPr="00927AC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27AC1" w:rsidP="00927AC1" w:rsidR="00927AC1" w:rsidRPr="00927AC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Tina Grgas</w:t>
      </w:r>
    </w:p>
    <w:p w:rsidRDefault="00927AC1" w:rsidP="00927AC1" w:rsidR="00927AC1" w:rsidRPr="00927AC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right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 xml:space="preserve"> </w:t>
      </w: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UPUTA O PRAVNOM LIJEKU</w:t>
      </w:r>
    </w:p>
    <w:p w:rsidRDefault="00927AC1" w:rsidP="00927AC1" w:rsidR="00927AC1" w:rsidRPr="00927AC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Protiv ovog zaključka nije dopuštena žalba.</w:t>
      </w: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7AC1" w:rsidP="00927AC1" w:rsidR="00927AC1" w:rsidRPr="00927AC1">
      <w:pPr>
        <w:spacing w:after="0"/>
        <w:jc w:val="both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DNA:</w:t>
      </w:r>
    </w:p>
    <w:p w:rsidRDefault="00927AC1" w:rsidP="00927AC1" w:rsidR="00927AC1" w:rsidRPr="00927AC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FINA, Regionalni centar Split, Podružnica Zadar</w:t>
      </w:r>
    </w:p>
    <w:p w:rsidRDefault="00927AC1" w:rsidP="00927AC1" w:rsidR="00927AC1" w:rsidRPr="00927AC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27AC1">
        <w:rPr>
          <w:rFonts w:cs="Times New Roman" w:eastAsia="Times New Roman"/>
          <w:lang w:eastAsia="hr-HR"/>
        </w:rPr>
        <w:t>e-Oglasna ploča</w:t>
      </w:r>
    </w:p>
    <w:p w:rsidRDefault="00927AC1" w:rsidP="00927AC1" w:rsidR="00927AC1" w:rsidRPr="00927AC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27AC1" w:rsidP="00927AC1" w:rsidR="00927AC1" w:rsidRPr="00927A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AC1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90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St-3/2016-6</izvorni_sadrzaj>
    <derivirana_varijabla naziv="DomainObject.Oznaka_1">St-3/2016-6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SALUTATIO SOLI društvo s ograničenom odgovornošću za ugostiteljstvo i poslovne usluge</izvorni_sadrzaj>
    <derivirana_varijabla naziv="DomainObject.Predmet.ProtustrankaFormated_1">  SALUTATIO SOLI društvo s ograničenom odgovornošću za ugostiteljstvo i poslovne usluge</derivirana_varijabla>
  </DomainObject.Predmet.ProtustrankaFormated>
  <DomainObject.Predmet.ProtustrankaFormatedOIB>
    <izvorni_sadrzaj>  SALUTATIO SOLI društvo s ograničenom odgovornošću za ugostiteljstvo i poslovne usluge, OIB 97306897175</izvorni_sadrzaj>
    <derivirana_varijabla naziv="DomainObject.Predmet.ProtustrankaFormatedOIB_1">  SALUTATIO SOLI društvo s ograničenom odgovornošću za ugostiteljstvo i poslovne usluge, OIB 97306897175</derivirana_varijabla>
  </DomainObject.Predmet.ProtustrankaFormatedOIB>
  <DomainObject.Predmet.ProtustrankaFormatedWithAdress>
    <izvorni_sadrzaj> SALUTATIO SOLI društvo s ograničenom odgovornošću za ugostiteljstvo i poslovne usluge, Ruđera Boškovića 4, 23000 Zadar</izvorni_sadrzaj>
    <derivirana_varijabla naziv="DomainObject.Predmet.ProtustrankaFormatedWithAdress_1"> SALUTATIO SOLI društvo s ograničenom odgovornošću za ugostiteljstvo i poslovne usluge, Ruđera Boškovića 4, 23000 Zadar</derivirana_varijabla>
  </DomainObject.Predmet.ProtustrankaFormatedWithAdress>
  <DomainObject.Predmet.ProtustrankaFormatedWithAdressOIB>
    <izvorni_sadrzaj> SALUTATIO SOLI društvo s ograničenom odgovornošću za ugostiteljstvo i poslovne usluge, OIB 97306897175, Ruđera Boškovića 4, 23000 Zadar</izvorni_sadrzaj>
    <derivirana_varijabla naziv="DomainObject.Predmet.ProtustrankaFormatedWithAdressOIB_1"> SALUTATIO SOLI društvo s ograničenom odgovornošću za ugostiteljstvo i poslovne usluge, OIB 97306897175, Ruđera Boškovića 4, 23000 Zadar</derivirana_varijabla>
  </DomainObject.Predmet.ProtustrankaFormatedWithAdressOIB>
  <DomainObject.Predmet.ProtustrankaWithAdress>
    <izvorni_sadrzaj>SALUTATIO SOLI društvo s ograničenom odgovornošću za ugostiteljstvo i poslovne usluge Ruđera Boškovića 4, 23000 Zadar</izvorni_sadrzaj>
    <derivirana_varijabla naziv="DomainObject.Predmet.ProtustrankaWithAdress_1">SALUTATIO SOLI društvo s ograničenom odgovornošću za ugostiteljstvo i poslovne usluge Ruđera Boškovića 4, 23000 Zadar</derivirana_varijabla>
  </DomainObject.Predmet.ProtustrankaWithAdress>
  <DomainObject.Predmet.ProtustrankaWithAdressOIB>
    <izvorni_sadrzaj>SALUTATIO SOLI društvo s ograničenom odgovornošću za ugostiteljstvo i poslovne usluge, OIB 97306897175, Ruđera Boškovića 4, 23000 Zadar</izvorni_sadrzaj>
    <derivirana_varijabla naziv="DomainObject.Predmet.ProtustrankaWithAdressOIB_1">SALUTATIO SOLI društvo s ograničenom odgovornošću za ugostiteljstvo i poslovne usluge, OIB 97306897175, Ruđera Boškovića 4, 23000 Zadar</derivirana_varijabla>
  </DomainObject.Predmet.ProtustrankaWithAdressOIB>
  <DomainObject.Predmet.ProtustrankaNazivFormated>
    <izvorni_sadrzaj>SALUTATIO SOLI društvo s ograničenom odgovornošću za ugostiteljstvo i poslovne usluge</izvorni_sadrzaj>
    <derivirana_varijabla naziv="DomainObject.Predmet.ProtustrankaNazivFormated_1">SALUTATIO SOLI društvo s ograničenom odgovornošću za ugostiteljstvo i poslovne usluge</derivirana_varijabla>
  </DomainObject.Predmet.ProtustrankaNazivFormated>
  <DomainObject.Predmet.ProtustrankaNazivFormatedOIB>
    <izvorni_sadrzaj>SALUTATIO SOLI društvo s ograničenom odgovornošću za ugostiteljstvo i poslovne usluge, OIB 97306897175</izvorni_sadrzaj>
    <derivirana_varijabla naziv="DomainObject.Predmet.ProtustrankaNazivFormatedOIB_1">SALUTATIO SOLI društvo s ograničenom odgovornošću za ugostiteljstvo i poslovne usluge, OIB 97306897175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293320.09</izvorni_sadrzaj>
    <derivirana_varijabla naziv="DomainObject.Predmet.TrenutnaVrijednost_1">293320.09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SALUTATIO SOLI društvo s ograničenom odgovornošću za ugostiteljstvo i poslovne usluge</item>
    </izvorni_sadrzaj>
    <derivirana_varijabla naziv="DomainObject.Predmet.ProtuStrankaListFormated_1">
      <item>SALUTATIO SOLI društvo s ograničenom odgovornošću za ugostiteljstvo i poslovne usluge</item>
    </derivirana_varijabla>
  </DomainObject.Predmet.ProtuStrankaListFormated>
  <DomainObject.Predmet.ProtuStrankaListFormatedOIB>
    <izvorni_sadrzaj>
      <item>SALUTATIO SOLI društvo s ograničenom odgovornošću za ugostiteljstvo i poslovne usluge, OIB 97306897175</item>
    </izvorni_sadrzaj>
    <derivirana_varijabla naziv="DomainObject.Predmet.ProtuStrankaListFormatedOIB_1">
      <item>SALUTATIO SOLI društvo s ograničenom odgovornošću za ugostiteljstvo i poslovne usluge, OIB 97306897175</item>
    </derivirana_varijabla>
  </DomainObject.Predmet.ProtuStrankaListFormatedOIB>
  <DomainObject.Predmet.ProtuStrankaListFormatedWithAdress>
    <izvorni_sadrzaj>
      <item>SALUTATIO SOLI društvo s ograničenom odgovornošću za ugostiteljstvo i poslovne usluge, Ruđera Boškovića 4, 23000 Zadar</item>
    </izvorni_sadrzaj>
    <derivirana_varijabla naziv="DomainObject.Predmet.ProtuStrankaListFormatedWithAdress_1">
      <item>SALUTATIO SOLI društvo s ograničenom odgovornošću za ugostiteljstvo i poslovne usluge, Ruđera Boškovića 4, 23000 Zadar</item>
    </derivirana_varijabla>
  </DomainObject.Predmet.ProtuStrankaListFormatedWithAdress>
  <DomainObject.Predmet.ProtuStrankaListFormatedWithAdressOIB>
    <izvorni_sadrzaj>
      <item>SALUTATIO SOLI društvo s ograničenom odgovornošću za ugostiteljstvo i poslovne usluge, OIB 97306897175, Ruđera Boškovića 4, 23000 Zadar</item>
    </izvorni_sadrzaj>
    <derivirana_varijabla naziv="DomainObject.Predmet.ProtuStrankaListFormatedWithAdressOIB_1">
      <item>SALUTATIO SOLI društvo s ograničenom odgovornošću za ugostiteljstvo i poslovne usluge, OIB 97306897175, Ruđera Boškovića 4, 23000 Zadar</item>
    </derivirana_varijabla>
  </DomainObject.Predmet.ProtuStrankaListFormatedWithAdressOIB>
  <DomainObject.Predmet.ProtuStrankaListNazivFormated>
    <izvorni_sadrzaj>
      <item>SALUTATIO SOLI društvo s ograničenom odgovornošću za ugostiteljstvo i poslovne usluge</item>
    </izvorni_sadrzaj>
    <derivirana_varijabla naziv="DomainObject.Predmet.ProtuStrankaListNazivFormated_1">
      <item>SALUTATIO SOLI društvo s ograničenom odgovornošću za ugostiteljstvo i poslovne usluge</item>
    </derivirana_varijabla>
  </DomainObject.Predmet.ProtuStrankaListNazivFormated>
  <DomainObject.Predmet.ProtuStrankaListNazivFormatedOIB>
    <izvorni_sadrzaj>
      <item>SALUTATIO SOLI društvo s ograničenom odgovornošću za ugostiteljstvo i poslovne usluge, OIB 97306897175</item>
    </izvorni_sadrzaj>
    <derivirana_varijabla naziv="DomainObject.Predmet.ProtuStrankaListNazivFormatedOIB_1">
      <item>SALUTATIO SOLI društvo s ograničenom odgovornošću za ugostiteljstvo i poslovne usluge, OIB 97306897175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St-3/2016-6</izvorni_sadrzaj>
    <derivirana_varijabla naziv="DomainObject.PoslovniBrojDokumenta_1">St-3/2016-6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SALUTATIO SOLI društvo s ograničenom odgovornošću za ugostiteljstvo i poslovne usluge</izvorni_sadrzaj>
    <derivirana_varijabla naziv="DomainObject.Predmet.ProtustrankaIDrugi_1">SALUTATIO SOLI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SALUTATIO SOLI društvo s ograničenom odgovornošću za ugostiteljstvo i poslovne usluge, OIB 97306897175, Ruđera Boškovića 4, 23000 Zadar</izvorni_sadrzaj>
    <derivirana_varijabla naziv="DomainObject.Predmet.ProtustrankaIDrugiAdressOIB_1">SALUTATIO SOLI društvo s ograničenom odgovornošću za ugostiteljstvo i poslovne usluge, OIB 97306897175,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SALUTATIO SOLI društvo s ograničenom odgovornošću za ugostiteljstvo i poslovne usluge</item>
    </izvorni_sadrzaj>
    <derivirana_varijabla naziv="DomainObject.Predmet.SudioniciListNaziv_1">
      <item>FINA</item>
      <item>SALUTATIO SOLI društvo s ograničenom odgovornošću za ugostiteljstvo i poslovne usluge</item>
    </derivirana_varijabla>
  </DomainObject.Predmet.SudioniciListNaziv>
  <DomainObject.Predmet.SudioniciListAdressOIB>
    <izvorni_sadrzaj>
      <item>FINA, OIB 85821130368</item>
      <item>SALUTATIO SOLI društvo s ograničenom odgovornošću za ugostiteljstvo i poslovne usluge, OIB 97306897175, Ruđera Boškovića 4,23000 Zadar</item>
    </izvorni_sadrzaj>
    <derivirana_varijabla naziv="DomainObject.Predmet.SudioniciListAdressOIB_1">
      <item>FINA, OIB 85821130368</item>
      <item>SALUTATIO SOLI društvo s ograničenom odgovornošću za ugostiteljstvo i poslovne usluge, OIB 97306897175,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119F5-9976-465B-AE1C-0ECB909CE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840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