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ef45" w14:paraId="e57ef45" w:rsidRDefault="00115DEC" w:rsidP="00910611" w:rsidR="00115D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DEC" w:rsidP="00910611" w:rsidR="00115DEC">
      <w:r>
        <w:rPr>
          <w:rFonts w:eastAsia="MS Mincho"/>
        </w:rPr>
        <w:t>REPUBLIKA HRVATSKA</w:t>
      </w:r>
    </w:p>
    <w:p w:rsidRDefault="00115DEC" w:rsidP="00910611" w:rsidR="00115DEC">
      <w:r>
        <w:rPr>
          <w:rFonts w:eastAsia="MS Mincho"/>
        </w:rPr>
        <w:t>TRGOVAČKI SUD U RIJECI</w:t>
      </w:r>
    </w:p>
    <w:p w:rsidRDefault="00115DEC" w:rsidR="00115DE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5946" w:rsidP="00A14336" w:rsidR="00915946"/>
    <w:p w:rsidRDefault="00915946" w:rsidP="00A14336" w:rsidR="00915946"/>
    <w:p w:rsidRDefault="00915946" w:rsidP="00A14336" w:rsidR="00915946"/>
    <w:p w:rsidRDefault="00915946" w:rsidP="00A14336" w:rsidR="00915946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0F17BD" w:rsidP="000F17BD" w:rsidR="000F17BD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AD74C1">
        <w:t xml:space="preserve">TELEVIZIJA PRIMORJA I GORSKOG KOTARA d. o. o. za proizvodnju i emitiranje televizijskog programa Rijeka, Slavka </w:t>
      </w:r>
      <w:proofErr w:type="spellStart"/>
      <w:r w:rsidRPr="00AD74C1">
        <w:t>Krautzeka</w:t>
      </w:r>
      <w:proofErr w:type="spellEnd"/>
      <w:r w:rsidRPr="00AD74C1">
        <w:t xml:space="preserve"> 83, OIB: </w:t>
      </w:r>
      <w:r w:rsidRPr="00AD74C1">
        <w:rPr>
          <w:bCs/>
        </w:rPr>
        <w:t>80896790278</w:t>
      </w:r>
      <w:r w:rsidRPr="00DC0722">
        <w:t>, određuje se za dan</w:t>
      </w:r>
    </w:p>
    <w:p w:rsidRDefault="000F17BD" w:rsidP="000F17BD" w:rsidR="000F17BD" w:rsidRPr="00DC0722"/>
    <w:p w:rsidRDefault="000F17BD" w:rsidP="000F17BD" w:rsidR="000F17BD" w:rsidRPr="00DC0722"/>
    <w:p w:rsidRDefault="000F17BD" w:rsidP="000F17BD" w:rsidR="000F17BD" w:rsidRPr="00DC0722"/>
    <w:p w:rsidRDefault="000F17BD" w:rsidP="000F17BD" w:rsidR="000F17BD" w:rsidRPr="00DC0722">
      <w:pPr>
        <w:jc w:val="center"/>
      </w:pPr>
      <w:r>
        <w:t>31. ožujka 2016</w:t>
      </w:r>
      <w:r w:rsidRPr="00DC0722">
        <w:t xml:space="preserve">.g. u </w:t>
      </w:r>
      <w:r>
        <w:t>9,00</w:t>
      </w:r>
      <w:r w:rsidRPr="00DC0722">
        <w:t xml:space="preserve"> sati</w:t>
      </w:r>
    </w:p>
    <w:p w:rsidRDefault="000F17BD" w:rsidP="000F17BD" w:rsidR="000F17BD" w:rsidRPr="00DC0722">
      <w:pPr>
        <w:jc w:val="center"/>
      </w:pPr>
      <w:r w:rsidRPr="00DC0722">
        <w:t>kod Trgovačkog suda u Rijeci</w:t>
      </w:r>
    </w:p>
    <w:p w:rsidRDefault="000F17BD" w:rsidP="000F17BD" w:rsidR="000F17BD" w:rsidRPr="00DC0722">
      <w:pPr>
        <w:jc w:val="center"/>
      </w:pPr>
      <w:r w:rsidRPr="00DC0722">
        <w:t>Zadarska 1 i 3</w:t>
      </w:r>
    </w:p>
    <w:p w:rsidRDefault="000F17BD" w:rsidP="000F17BD" w:rsidR="000F17BD" w:rsidRPr="00DC0722">
      <w:pPr>
        <w:jc w:val="center"/>
      </w:pPr>
      <w:r w:rsidRPr="00DC0722">
        <w:t>sudnica br. 3, I. kat.</w:t>
      </w:r>
    </w:p>
    <w:p w:rsidRDefault="000F17BD" w:rsidP="000F17BD" w:rsidR="000F17BD" w:rsidRPr="00DC0722">
      <w:pPr>
        <w:jc w:val="both"/>
      </w:pPr>
    </w:p>
    <w:p w:rsidRDefault="000F17BD" w:rsidP="000F17BD" w:rsidR="000F17BD" w:rsidRPr="00DC0722">
      <w:pPr>
        <w:jc w:val="both"/>
      </w:pPr>
      <w:r w:rsidRPr="00DC0722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0F17BD" w:rsidP="000F17BD" w:rsidR="000F17BD" w:rsidRPr="00DC0722"/>
    <w:p w:rsidRDefault="00A14336" w:rsidP="00A14336" w:rsidR="00A14336" w:rsidRPr="00B565C5"/>
    <w:p w:rsidRDefault="00BD7B5B" w:rsidP="00A14336" w:rsidR="00A14336" w:rsidRPr="00B565C5">
      <w:r w:rsidRPr="00B565C5">
        <w:t xml:space="preserve">(Posl. br. 14 </w:t>
      </w:r>
      <w:proofErr w:type="spellStart"/>
      <w:r w:rsidRPr="00B565C5">
        <w:t>Stpn</w:t>
      </w:r>
      <w:proofErr w:type="spellEnd"/>
      <w:r w:rsidRPr="00B565C5">
        <w:t>-</w:t>
      </w:r>
      <w:r w:rsidR="000F17BD">
        <w:t>34/2015</w:t>
      </w:r>
      <w:r w:rsidR="00A14336" w:rsidRPr="00B565C5">
        <w:t xml:space="preserve"> od </w:t>
      </w:r>
      <w:r w:rsidR="00007E67">
        <w:t>2</w:t>
      </w:r>
      <w:r w:rsidR="000F17BD">
        <w:t>5</w:t>
      </w:r>
      <w:r w:rsidR="00007E67">
        <w:t>. veljače 201</w:t>
      </w:r>
      <w:r w:rsidR="0078573F">
        <w:t>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1EF" w:rsidR="008901EF">
      <w:r>
        <w:separator/>
      </w:r>
    </w:p>
  </w:endnote>
  <w:endnote w:id="0" w:type="continuationSeparator">
    <w:p w:rsidRDefault="008901EF" w:rsidR="00890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1EF" w:rsidR="008901EF">
      <w:r>
        <w:separator/>
      </w:r>
    </w:p>
  </w:footnote>
  <w:footnote w:id="0" w:type="continuationSeparator">
    <w:p w:rsidRDefault="008901EF" w:rsidR="008901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0F17BD">
      <w:t>34/2015-5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0F17BD"/>
    <w:rsid w:val="00115DEC"/>
    <w:rsid w:val="00120ECA"/>
    <w:rsid w:val="00121E89"/>
    <w:rsid w:val="001534EB"/>
    <w:rsid w:val="00195026"/>
    <w:rsid w:val="001C2356"/>
    <w:rsid w:val="001E5A2A"/>
    <w:rsid w:val="002901BF"/>
    <w:rsid w:val="002A0C18"/>
    <w:rsid w:val="002D2DDD"/>
    <w:rsid w:val="00333140"/>
    <w:rsid w:val="0038054A"/>
    <w:rsid w:val="00423D62"/>
    <w:rsid w:val="00444610"/>
    <w:rsid w:val="005403BD"/>
    <w:rsid w:val="00546779"/>
    <w:rsid w:val="00556C6E"/>
    <w:rsid w:val="00606084"/>
    <w:rsid w:val="0078573F"/>
    <w:rsid w:val="0081752B"/>
    <w:rsid w:val="0086169B"/>
    <w:rsid w:val="008901EF"/>
    <w:rsid w:val="008C0509"/>
    <w:rsid w:val="00915946"/>
    <w:rsid w:val="00A14336"/>
    <w:rsid w:val="00AA5FE2"/>
    <w:rsid w:val="00B565C5"/>
    <w:rsid w:val="00B97D51"/>
    <w:rsid w:val="00BD7B5B"/>
    <w:rsid w:val="00C80A5F"/>
    <w:rsid w:val="00CC14A6"/>
    <w:rsid w:val="00CC3C67"/>
    <w:rsid w:val="00D20C48"/>
    <w:rsid w:val="00D36B12"/>
    <w:rsid w:val="00D4595D"/>
    <w:rsid w:val="00D87D7F"/>
    <w:rsid w:val="00D942E9"/>
    <w:rsid w:val="00E22407"/>
    <w:rsid w:val="00E5454E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15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D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D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D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D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15D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5DE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15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D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D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D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D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15D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5DE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Stpn-34/2015-5</izvorni_sadrzaj>
    <derivirana_varijabla naziv="DomainObject.Oznaka_1">Stpn-34/2015-5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Stpn-34/2015</izvorni_sadrzaj>
    <derivirana_varijabla naziv="DomainObject.Predmet.OznakaBroj_1">Stpn-34/2015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TELEVIZIJA PRIMORJA I GORSKOG KOTARA d.o.o. Rijeka</izvorni_sadrzaj>
    <derivirana_varijabla naziv="DomainObject.Predmet.StrankaFormated_1">  TELEVIZIJA PRIMORJA I GORSKOG KOTARA d.o.o. Rijeka</derivirana_varijabla>
  </DomainObject.Predmet.StrankaFormated>
  <DomainObject.Predmet.StrankaFormatedOIB>
    <izvorni_sadrzaj>  TELEVIZIJA PRIMORJA I GORSKOG KOTARA d.o.o. Rijeka, OIB 80896790278</izvorni_sadrzaj>
    <derivirana_varijabla naziv="DomainObject.Predmet.StrankaFormatedOIB_1">  TELEVIZIJA PRIMORJA I GORSKOG KOTARA d.o.o. Rijeka, OIB 80896790278</derivirana_varijabla>
  </DomainObject.Predmet.StrankaFormatedOIB>
  <DomainObject.Predmet.StrankaFormatedWithAdress>
    <izvorni_sadrzaj> TELEVIZIJA PRIMORJA I GORSKOG KOTARA d.o.o. Rijeka, Slavka Krautzeka 83, 51000 Rijeka</izvorni_sadrzaj>
    <derivirana_varijabla naziv="DomainObject.Predmet.StrankaFormatedWithAdress_1"> TELEVIZIJA PRIMORJA I GORSKOG KOTARA d.o.o. Rijeka, Slavka Krautzeka 83, 51000 Rijeka</derivirana_varijabla>
  </DomainObject.Predmet.StrankaFormatedWithAdress>
  <DomainObject.Predmet.StrankaFormatedWithAdressOIB>
    <izvorni_sadrzaj> TELEVIZIJA PRIMORJA I GORSKOG KOTARA d.o.o. Rijeka, OIB 80896790278, Slavka Krautzeka 83, 51000 Rijeka</izvorni_sadrzaj>
    <derivirana_varijabla naziv="DomainObject.Predmet.StrankaFormatedWithAdressOIB_1"> TELEVIZIJA PRIMORJA I GORSKOG KOTARA d.o.o. Rijeka, OIB 80896790278, Slavka Krautzeka 83, 51000 Rijeka</derivirana_varijabla>
  </DomainObject.Predmet.StrankaFormatedWithAdressOIB>
  <DomainObject.Predmet.StrankaWithAdress>
    <izvorni_sadrzaj>TELEVIZIJA PRIMORJA I GORSKOG KOTARA d.o.o. Rijeka Slavka Krautzeka 83,51000 Rijeka</izvorni_sadrzaj>
    <derivirana_varijabla naziv="DomainObject.Predmet.StrankaWithAdress_1">TELEVIZIJA PRIMORJA I GORSKOG KOTARA d.o.o. Rijeka Slavka Krautzeka 83,51000 Rijeka</derivirana_varijabla>
  </DomainObject.Predmet.StrankaWithAdress>
  <DomainObject.Predmet.StrankaWithAdressOIB>
    <izvorni_sadrzaj>TELEVIZIJA PRIMORJA I GORSKOG KOTARA d.o.o. Rijeka, OIB 80896790278, Slavka Krautzeka 83,51000 Rijeka</izvorni_sadrzaj>
    <derivirana_varijabla naziv="DomainObject.Predmet.StrankaWithAdressOIB_1">TELEVIZIJA PRIMORJA I GORSKOG KOTARA d.o.o. Rijeka, OIB 80896790278, Slavka Krautzeka 83,51000 Rijeka</derivirana_varijabla>
  </DomainObject.Predmet.StrankaWithAdressOIB>
  <DomainObject.Predmet.StrankaNazivFormated>
    <izvorni_sadrzaj>TELEVIZIJA PRIMORJA I GORSKOG KOTARA d.o.o. Rijeka</izvorni_sadrzaj>
    <derivirana_varijabla naziv="DomainObject.Predmet.StrankaNazivFormated_1">TELEVIZIJA PRIMORJA I GORSKOG KOTARA d.o.o. Rijeka</derivirana_varijabla>
  </DomainObject.Predmet.StrankaNazivFormated>
  <DomainObject.Predmet.StrankaNazivFormatedOIB>
    <izvorni_sadrzaj>TELEVIZIJA PRIMORJA I GORSKOG KOTARA d.o.o. Rijeka, OIB 80896790278</izvorni_sadrzaj>
    <derivirana_varijabla naziv="DomainObject.Predmet.StrankaNazivFormatedOIB_1">TELEVIZIJA PRIMORJA I GORSKOG KOTARA d.o.o. Rijeka, OIB 80896790278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TELEVIZIJA PRIMORJA I GORSKOG KOTARA d.o.o. Rijeka</item>
    </izvorni_sadrzaj>
    <derivirana_varijabla naziv="DomainObject.Predmet.StrankaListFormated_1">
      <item>TELEVIZIJA PRIMORJA I GORSKOG KOTARA d.o.o. Rijeka</item>
    </derivirana_varijabla>
  </DomainObject.Predmet.StrankaListFormated>
  <DomainObject.Predmet.StrankaListFormatedOIB>
    <izvorni_sadrzaj>
      <item>TELEVIZIJA PRIMORJA I GORSKOG KOTARA d.o.o. Rijeka, OIB 80896790278</item>
    </izvorni_sadrzaj>
    <derivirana_varijabla naziv="DomainObject.Predmet.StrankaListFormatedOIB_1">
      <item>TELEVIZIJA PRIMORJA I GORSKOG KOTARA d.o.o. Rijeka, OIB 80896790278</item>
    </derivirana_varijabla>
  </DomainObject.Predmet.StrankaListFormatedOIB>
  <DomainObject.Predmet.StrankaListFormatedWithAdress>
    <izvorni_sadrzaj>
      <item>TELEVIZIJA PRIMORJA I GORSKOG KOTARA d.o.o. Rijeka, Slavka Krautzeka 83, 51000 Rijeka</item>
    </izvorni_sadrzaj>
    <derivirana_varijabla naziv="DomainObject.Predmet.StrankaListFormatedWithAdress_1">
      <item>TELEVIZIJA PRIMORJA I GORSKOG KOTARA d.o.o. Rijeka, Slavka Krautzeka 83, 51000 Rijeka</item>
    </derivirana_varijabla>
  </DomainObject.Predmet.StrankaListFormatedWithAdress>
  <DomainObject.Predmet.StrankaListFormatedWithAdressOIB>
    <izvorni_sadrzaj>
      <item>TELEVIZIJA PRIMORJA I GORSKOG KOTARA d.o.o. Rijeka, OIB 80896790278, Slavka Krautzeka 83, 51000 Rijeka</item>
    </izvorni_sadrzaj>
    <derivirana_varijabla naziv="DomainObject.Predmet.StrankaListFormatedWithAdressOIB_1">
      <item>TELEVIZIJA PRIMORJA I GORSKOG KOTARA d.o.o. Rijeka, OIB 80896790278, Slavka Krautzeka 83, 51000 Rijeka</item>
    </derivirana_varijabla>
  </DomainObject.Predmet.StrankaListFormatedWithAdressOIB>
  <DomainObject.Predmet.StrankaListNazivFormated>
    <izvorni_sadrzaj>
      <item>TELEVIZIJA PRIMORJA I GORSKOG KOTARA d.o.o. Rijeka</item>
    </izvorni_sadrzaj>
    <derivirana_varijabla naziv="DomainObject.Predmet.StrankaListNazivFormated_1">
      <item>TELEVIZIJA PRIMORJA I GORSKOG KOTARA d.o.o. Rijeka</item>
    </derivirana_varijabla>
  </DomainObject.Predmet.StrankaListNazivFormated>
  <DomainObject.Predmet.StrankaListNazivFormatedOIB>
    <izvorni_sadrzaj>
      <item>TELEVIZIJA PRIMORJA I GORSKOG KOTARA d.o.o. Rijeka, OIB 80896790278</item>
    </izvorni_sadrzaj>
    <derivirana_varijabla naziv="DomainObject.Predmet.StrankaListNazivFormatedOIB_1">
      <item>TELEVIZIJA PRIMORJA I GORSKOG KOTARA d.o.o. Rijeka, OIB 80896790278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Stpn-34/2015-5</izvorni_sadrzaj>
    <derivirana_varijabla naziv="DomainObject.PoslovniBrojDokumenta_1">Stpn-34/2015-5</derivirana_varijabla>
  </DomainObject.PoslovniBrojDokumenta>
  <DomainObject.Predmet.StrankaIDrugi>
    <izvorni_sadrzaj>TELEVIZIJA PRIMORJA I GORSKOG KOTARA d.o.o. Rijeka</izvorni_sadrzaj>
    <derivirana_varijabla naziv="DomainObject.Predmet.StrankaIDrugi_1">TELEVIZIJA PRIMORJA I GORSKOG KOTARA d.o.o.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TELEVIZIJA PRIMORJA I GORSKOG KOTARA d.o.o. Rijeka, OIB 80896790278, Slavka Krautzeka 83, 51000 Rijeka</izvorni_sadrzaj>
    <derivirana_varijabla naziv="DomainObject.Predmet.StrankaIDrugiAdressOIB_1">TELEVIZIJA PRIMORJA I GORSKOG KOTARA d.o.o. Rijeka, OIB 80896790278, Slavka Krautzeka 83,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TELEVIZIJA PRIMORJA I GORSKOG KOTARA d.o.o. Rijeka</item>
    </izvorni_sadrzaj>
    <derivirana_varijabla naziv="DomainObject.Predmet.SudioniciListNaziv_1">
      <item>TELEVIZIJA PRIMORJA I GORSKOG KOTARA d.o.o. Rijeka</item>
    </derivirana_varijabla>
  </DomainObject.Predmet.SudioniciListNaziv>
  <DomainObject.Predmet.SudioniciListAdressOIB>
    <izvorni_sadrzaj>
      <item>TELEVIZIJA PRIMORJA I GORSKOG KOTARA d.o.o. Rijeka, OIB 80896790278, Slavka Krautzeka 83,51000 Rijeka</item>
    </izvorni_sadrzaj>
    <derivirana_varijabla naziv="DomainObject.Predmet.SudioniciListAdressOIB_1">
      <item>TELEVIZIJA PRIMORJA I GORSKOG KOTARA d.o.o. Rijeka, OIB 80896790278, Slavka Krautzeka 83,51000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80896790278</item>
    </izvorni_sadrzaj>
    <derivirana_varijabla naziv="DomainObject.Predmet.SudioniciListNazivOIB_1">
      <item>, OIB 80896790278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109</properties:Words>
  <properties:Characters>606</properties:Characters>
  <properties:Lines>29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2016-02-25T12:16:00Z</dcterms:created>
  <dc:creator>vjelenovic</dc:creator>
  <cp:lastModifiedBy>Danijela Fumić</cp:lastModifiedBy>
  <cp:lastPrinted>2016-02-25T12:16:00Z</cp:lastPrinted>
  <dcterms:modified xmlns:xsi="http://www.w3.org/2001/XMLSchema-instance" xsi:type="dcterms:W3CDTF">2016-02-25T12:50:00Z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