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f1dc" w14:paraId="948f1dc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984307">
        <w:rPr>
          <w:lang w:eastAsia="en-US"/>
        </w:rPr>
        <w:t>6</w:t>
      </w:r>
      <w:r w:rsidR="003237D7">
        <w:rPr>
          <w:lang w:eastAsia="en-US"/>
        </w:rPr>
        <w:t>4</w:t>
      </w:r>
      <w:r w:rsidR="0032697E">
        <w:rPr>
          <w:lang w:eastAsia="en-US"/>
        </w:rPr>
        <w:t>49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32697E" w:rsidRPr="0032697E">
        <w:t>SUPER STUDIO d.o.o. za tržišno komuniciranje, Zagreb, Zagrebačka 145a, MBS: 080665124, OIB: 98378891057</w:t>
      </w:r>
      <w:r w:rsidR="00C6000B" w:rsidRPr="00462B12">
        <w:t xml:space="preserve">, </w:t>
      </w:r>
      <w:r w:rsidR="0032697E">
        <w:t>17</w:t>
      </w:r>
      <w:r w:rsidR="00283691" w:rsidRPr="00462B12">
        <w:t>.</w:t>
      </w:r>
      <w:r w:rsidR="00224DA6" w:rsidRPr="00462B12">
        <w:t xml:space="preserve"> </w:t>
      </w:r>
      <w:r w:rsidR="0032697E">
        <w:t>svibnja</w:t>
      </w:r>
      <w:r w:rsidR="00D667B9" w:rsidRPr="00462B12">
        <w:t xml:space="preserve"> 20</w:t>
      </w:r>
      <w:r w:rsidR="00E7150A" w:rsidRPr="00462B12">
        <w:t>1</w:t>
      </w:r>
      <w:r w:rsidR="00CC1711">
        <w:t>7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32697E" w:rsidRPr="0032697E">
        <w:t>SUPER STUDIO d.o.o. za tržišno komuniciranje, Zagreb, Zagrebačka 145a, MBS: 080665124, OIB: 98378891057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3237D7" w:rsidR="00C95F44">
      <w:pPr>
        <w:ind w:firstLine="708"/>
        <w:jc w:val="both"/>
      </w:pPr>
      <w:r>
        <w:t xml:space="preserve">Financijska agencija, podnijela je ovom sudu dana </w:t>
      </w:r>
      <w:r w:rsidR="003237D7">
        <w:t>27</w:t>
      </w:r>
      <w:r>
        <w:t xml:space="preserve">. </w:t>
      </w:r>
      <w:r w:rsidR="003237D7">
        <w:t>listopada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507A29">
        <w:t xml:space="preserve">dužnik je u spis predmeta </w:t>
      </w:r>
      <w:r>
        <w:t>dostavio</w:t>
      </w:r>
      <w:r w:rsidR="00507A29">
        <w:t xml:space="preserve"> </w:t>
      </w:r>
      <w:r w:rsidR="00CC1711">
        <w:t>p</w:t>
      </w:r>
      <w:r w:rsidR="00C95F44">
        <w:t>otvrd</w:t>
      </w:r>
      <w:r w:rsidR="00CC1711">
        <w:t>u</w:t>
      </w:r>
      <w:r w:rsidR="00C95F44">
        <w:t xml:space="preserve"> </w:t>
      </w:r>
      <w:r>
        <w:t xml:space="preserve">FINA-e od </w:t>
      </w:r>
      <w:r w:rsidR="003237D7">
        <w:t>2</w:t>
      </w:r>
      <w:r w:rsidR="006B22FE">
        <w:t>8</w:t>
      </w:r>
      <w:r w:rsidR="00507A29">
        <w:t xml:space="preserve">. </w:t>
      </w:r>
      <w:r w:rsidR="0032697E">
        <w:t>travnja</w:t>
      </w:r>
      <w:r w:rsidR="00507A29">
        <w:t xml:space="preserve"> 201</w:t>
      </w:r>
      <w:r w:rsidR="00CC1711">
        <w:t>7</w:t>
      </w:r>
      <w:r w:rsidR="00507A29">
        <w:t xml:space="preserve">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32697E" w:rsidRPr="0032697E">
        <w:t xml:space="preserve">17. svibnja </w:t>
      </w:r>
      <w:r w:rsidR="001341CA" w:rsidRPr="001A23D7">
        <w:t>201</w:t>
      </w:r>
      <w:r w:rsidR="00CC1711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130594">
        <w:t>,v.r.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30594" w:rsidP="00130594" w:rsidR="00130594">
      <w:pPr>
        <w:ind w:left="720"/>
        <w:jc w:val="right"/>
      </w:pPr>
    </w:p>
    <w:p w:rsidRDefault="00130594" w:rsidP="00130594" w:rsidR="00C6000B">
      <w:pPr>
        <w:ind w:left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130594" w:rsidP="00130594" w:rsidR="00130594" w:rsidRPr="001A23D7">
      <w:pPr>
        <w:ind w:left="720"/>
        <w:jc w:val="right"/>
      </w:pPr>
      <w:r>
        <w:t xml:space="preserve">                  Katica Franjić</w:t>
      </w:r>
    </w:p>
    <w:sectPr w:rsidSect="00F224E7" w:rsidR="00130594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0BD0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594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1C2A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A4761"/>
    <w:rsid w:val="002C4F56"/>
    <w:rsid w:val="002C6A60"/>
    <w:rsid w:val="002D7679"/>
    <w:rsid w:val="002E6DF8"/>
    <w:rsid w:val="003162BB"/>
    <w:rsid w:val="003237D7"/>
    <w:rsid w:val="0032697E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2FE"/>
    <w:rsid w:val="006B2EDB"/>
    <w:rsid w:val="006C2BC2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30FF1"/>
    <w:rsid w:val="00C45389"/>
    <w:rsid w:val="00C546CB"/>
    <w:rsid w:val="00C5615A"/>
    <w:rsid w:val="00C6000B"/>
    <w:rsid w:val="00C67739"/>
    <w:rsid w:val="00C76CB4"/>
    <w:rsid w:val="00C909FF"/>
    <w:rsid w:val="00C95F44"/>
    <w:rsid w:val="00CC1711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A0CE6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0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5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5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5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5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0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5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5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5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5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6449</izvorni_sadrzaj>
    <derivirana_varijabla naziv="DomainObject.Predmet.Broj_1">6449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St-6449/2016</izvorni_sadrzaj>
    <derivirana_varijabla naziv="DomainObject.Predmet.OznakaBroj_1">St-6449/2016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STUDIO d.o.o.</izvorni_sadrzaj>
    <derivirana_varijabla naziv="DomainObject.Predmet.ProtustrankaFormated_1">  SUPER STUDIO d.o.o.</derivirana_varijabla>
  </DomainObject.Predmet.ProtustrankaFormated>
  <DomainObject.Predmet.ProtustrankaFormatedOIB>
    <izvorni_sadrzaj>  SUPER STUDIO d.o.o., OIB 98378891057</izvorni_sadrzaj>
    <derivirana_varijabla naziv="DomainObject.Predmet.ProtustrankaFormatedOIB_1">  SUPER STUDIO d.o.o., OIB 98378891057</derivirana_varijabla>
  </DomainObject.Predmet.ProtustrankaFormatedOIB>
  <DomainObject.Predmet.ProtustrankaFormatedWithAdress>
    <izvorni_sadrzaj> SUPER STUDIO d.o.o., Zagrebačka 145a, 10000 Zagreb</izvorni_sadrzaj>
    <derivirana_varijabla naziv="DomainObject.Predmet.ProtustrankaFormatedWithAdress_1"> SUPER STUDIO d.o.o., Zagrebačka 145a, 10000 Zagreb</derivirana_varijabla>
  </DomainObject.Predmet.ProtustrankaFormatedWithAdress>
  <DomainObject.Predmet.ProtustrankaFormatedWithAdressOIB>
    <izvorni_sadrzaj> SUPER STUDIO d.o.o., OIB 98378891057, Zagrebačka 145a, 10000 Zagreb</izvorni_sadrzaj>
    <derivirana_varijabla naziv="DomainObject.Predmet.ProtustrankaFormatedWithAdressOIB_1"> SUPER STUDIO d.o.o., OIB 98378891057, Zagrebačka 145a, 10000 Zagreb</derivirana_varijabla>
  </DomainObject.Predmet.ProtustrankaFormatedWithAdressOIB>
  <DomainObject.Predmet.ProtustrankaWithAdress>
    <izvorni_sadrzaj>SUPER STUDIO d.o.o. Zagrebačka 145a, 10000 Zagreb</izvorni_sadrzaj>
    <derivirana_varijabla naziv="DomainObject.Predmet.ProtustrankaWithAdress_1">SUPER STUDIO d.o.o. Zagrebačka 145a, 10000 Zagreb</derivirana_varijabla>
  </DomainObject.Predmet.ProtustrankaWithAdress>
  <DomainObject.Predmet.ProtustrankaWithAdressOIB>
    <izvorni_sadrzaj>SUPER STUDIO d.o.o., OIB 98378891057, Zagrebačka 145a, 10000 Zagreb</izvorni_sadrzaj>
    <derivirana_varijabla naziv="DomainObject.Predmet.ProtustrankaWithAdressOIB_1">SUPER STUDIO d.o.o., OIB 98378891057, Zagrebačka 145a, 10000 Zagreb</derivirana_varijabla>
  </DomainObject.Predmet.ProtustrankaWithAdressOIB>
  <DomainObject.Predmet.ProtustrankaNazivFormated>
    <izvorni_sadrzaj>SUPER STUDIO d.o.o.</izvorni_sadrzaj>
    <derivirana_varijabla naziv="DomainObject.Predmet.ProtustrankaNazivFormated_1">SUPER STUDIO d.o.o.</derivirana_varijabla>
  </DomainObject.Predmet.ProtustrankaNazivFormated>
  <DomainObject.Predmet.ProtustrankaNazivFormatedOIB>
    <izvorni_sadrzaj>SUPER STUDIO d.o.o., OIB 98378891057</izvorni_sadrzaj>
    <derivirana_varijabla naziv="DomainObject.Predmet.ProtustrankaNazivFormatedOIB_1">SUPER STUDIO d.o.o., OIB 98378891057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STUDIO d.o.o.</item>
    </izvorni_sadrzaj>
    <derivirana_varijabla naziv="DomainObject.Predmet.ProtuStrankaListFormated_1">
      <item>SUPER STUDIO d.o.o.</item>
    </derivirana_varijabla>
  </DomainObject.Predmet.ProtuStrankaListFormated>
  <DomainObject.Predmet.ProtuStrankaListFormatedOIB>
    <izvorni_sadrzaj>
      <item>SUPER STUDIO d.o.o., OIB 98378891057</item>
    </izvorni_sadrzaj>
    <derivirana_varijabla naziv="DomainObject.Predmet.ProtuStrankaListFormatedOIB_1">
      <item>SUPER STUDIO d.o.o., OIB 98378891057</item>
    </derivirana_varijabla>
  </DomainObject.Predmet.ProtuStrankaListFormatedOIB>
  <DomainObject.Predmet.ProtuStrankaListFormatedWithAdress>
    <izvorni_sadrzaj>
      <item>SUPER STUDIO d.o.o., Zagrebačka 145a, 10000 Zagreb</item>
    </izvorni_sadrzaj>
    <derivirana_varijabla naziv="DomainObject.Predmet.ProtuStrankaListFormatedWithAdress_1">
      <item>SUPER STUDIO d.o.o., Zagrebačka 145a, 10000 Zagreb</item>
    </derivirana_varijabla>
  </DomainObject.Predmet.ProtuStrankaListFormatedWithAdress>
  <DomainObject.Predmet.ProtuStrankaListFormatedWithAdressOIB>
    <izvorni_sadrzaj>
      <item>SUPER STUDIO d.o.o., OIB 98378891057, Zagrebačka 145a, 10000 Zagreb</item>
    </izvorni_sadrzaj>
    <derivirana_varijabla naziv="DomainObject.Predmet.ProtuStrankaListFormatedWithAdressOIB_1">
      <item>SUPER STUDIO d.o.o., OIB 98378891057, Zagrebačka 145a, 10000 Zagreb</item>
    </derivirana_varijabla>
  </DomainObject.Predmet.ProtuStrankaListFormatedWithAdressOIB>
  <DomainObject.Predmet.ProtuStrankaListNazivFormated>
    <izvorni_sadrzaj>
      <item>SUPER STUDIO d.o.o.</item>
    </izvorni_sadrzaj>
    <derivirana_varijabla naziv="DomainObject.Predmet.ProtuStrankaListNazivFormated_1">
      <item>SUPER STUDIO d.o.o.</item>
    </derivirana_varijabla>
  </DomainObject.Predmet.ProtuStrankaListNazivFormated>
  <DomainObject.Predmet.ProtuStrankaListNazivFormatedOIB>
    <izvorni_sadrzaj>
      <item>SUPER STUDIO d.o.o., OIB 98378891057</item>
    </izvorni_sadrzaj>
    <derivirana_varijabla naziv="DomainObject.Predmet.ProtuStrankaListNazivFormatedOIB_1">
      <item>SUPER STUDIO d.o.o., OIB 98378891057</item>
    </derivirana_varijabla>
  </DomainObject.Predmet.ProtuStrankaListNazivFormatedOIB>
  <DomainObject.Predmet.OstaliListFormated>
    <izvorni_sadrzaj>
      <item>Nikola Tomislav Ćurić</item>
    </izvorni_sadrzaj>
    <derivirana_varijabla naziv="DomainObject.Predmet.OstaliListFormated_1">
      <item>Nikola Tomislav Ćurić</item>
    </derivirana_varijabla>
  </DomainObject.Predmet.OstaliListFormated>
  <DomainObject.Predmet.OstaliListFormatedOIB>
    <izvorni_sadrzaj>
      <item>Nikola Tomislav Ćurić, OIB 38572582045</item>
    </izvorni_sadrzaj>
    <derivirana_varijabla naziv="DomainObject.Predmet.OstaliListFormatedOIB_1">
      <item>Nikola Tomislav Ćurić, OIB 38572582045</item>
    </derivirana_varijabla>
  </DomainObject.Predmet.OstaliListFormatedOIB>
  <DomainObject.Predmet.OstaliListFormatedWithAdress>
    <izvorni_sadrzaj>
      <item>Nikola Tomislav Ćurić, Ulica Križnog Puta 67, 10000 Zagreb</item>
    </izvorni_sadrzaj>
    <derivirana_varijabla naziv="DomainObject.Predmet.OstaliListFormatedWithAdress_1">
      <item>Nikola Tomislav Ćurić, Ulica Križnog Puta 67, 10000 Zagreb</item>
    </derivirana_varijabla>
  </DomainObject.Predmet.OstaliListFormatedWithAdress>
  <DomainObject.Predmet.OstaliListFormatedWithAdressOIB>
    <izvorni_sadrzaj>
      <item>Nikola Tomislav Ćurić, OIB 38572582045, Ulica Križnog Puta 67, 10000 Zagreb</item>
    </izvorni_sadrzaj>
    <derivirana_varijabla naziv="DomainObject.Predmet.OstaliListFormatedWithAdressOIB_1">
      <item>Nikola Tomislav Ćurić, OIB 38572582045, Ulica Križnog Puta 67, 10000 Zagreb</item>
    </derivirana_varijabla>
  </DomainObject.Predmet.OstaliListFormatedWithAdressOIB>
  <DomainObject.Predmet.OstaliListNazivFormated>
    <izvorni_sadrzaj>
      <item>Nikola Tomislav Ćurić</item>
    </izvorni_sadrzaj>
    <derivirana_varijabla naziv="DomainObject.Predmet.OstaliListNazivFormated_1">
      <item>Nikola Tomislav Ćurić</item>
    </derivirana_varijabla>
  </DomainObject.Predmet.OstaliListNazivFormated>
  <DomainObject.Predmet.OstaliListNazivFormatedOIB>
    <izvorni_sadrzaj>
      <item>Nikola Tomislav Ćurić, OIB 38572582045</item>
    </izvorni_sadrzaj>
    <derivirana_varijabla naziv="DomainObject.Predmet.OstaliListNazivFormatedOIB_1">
      <item>Nikola Tomislav Ćurić, OIB 38572582045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STUDIO d.o.o.</izvorni_sadrzaj>
    <derivirana_varijabla naziv="DomainObject.Predmet.ProtustrankaIDrugi_1">SUPER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STUDIO d.o.o., OIB 98378891057, Zagrebačka 145a, 10000 Zagreb</izvorni_sadrzaj>
    <derivirana_varijabla naziv="DomainObject.Predmet.ProtustrankaIDrugiAdressOIB_1">SUPER STUDIO d.o.o., OIB 98378891057, Zagrebačka 145a,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STUDIO d.o.o.</item>
      <item>Nikola Tomislav Ćurić</item>
    </izvorni_sadrzaj>
    <derivirana_varijabla naziv="DomainObject.Predmet.SudioniciListNaziv_1">
      <item>FINA Regionalni centar Zagreb</item>
      <item>SUPER STUDIO d.o.o.</item>
      <item>Nikola Tomislav Ćurić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STUDIO d.o.o., OIB 98378891057, Zagrebačka 145a,10000 Zagreb</item>
      <item>Nikola Tomislav Ćurić, OIB 38572582045, Ulica Križnog Puta 67,10000 Zagreb</item>
    </izvorni_sadrzaj>
    <derivirana_varijabla naziv="DomainObject.Predmet.SudioniciListAdressOIB_1">
      <item>FINA Regionalni centar Zagreb, OIB 85821130368, Trg svibanjskih žrtava 1995. br. 1,10000 Zagreb</item>
      <item>SUPER STUDIO d.o.o., OIB 98378891057, Zagrebačka 145a,10000 Zagreb</item>
      <item>Nikola Tomislav Ćurić, OIB 38572582045, Ulica Križnog Puta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98378891057</item>
      <item>, OIB 38572582045</item>
    </izvorni_sadrzaj>
    <derivirana_varijabla naziv="DomainObject.Predmet.SudioniciListNazivOIB_1">
      <item>, OIB 85821130368</item>
      <item>, OIB 98378891057</item>
      <item>, OIB 38572582045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14865-3FB3-4792-A64C-5131452345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258</properties:Words>
  <properties:Characters>1313</properties:Characters>
  <properties:Lines>44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2017-05-17T09:39:00Z</dcterms:created>
  <dc:creator>Jelena</dc:creator>
  <cp:lastModifiedBy>Ivana Stampf</cp:lastModifiedBy>
  <cp:lastPrinted>2017-05-17T09:44:00Z</cp:lastPrinted>
  <dcterms:modified xmlns:xsi="http://www.w3.org/2001/XMLSchema-instance" xsi:type="dcterms:W3CDTF">2017-05-17T09:46:00Z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