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09ac" w14:paraId="91309ac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117986" w:rsidP="006C085B" w:rsidR="00117986">
      <w:pPr>
        <w:spacing w:after="240" w:before="240"/>
        <w:jc w:val="center"/>
        <w:rPr>
          <w:spacing w:val="60"/>
        </w:rPr>
      </w:pPr>
    </w:p>
    <w:p w:rsidRDefault="00117986" w:rsidP="006C085B" w:rsidR="00BA7B2D">
      <w:pPr>
        <w:spacing w:after="240" w:before="240"/>
        <w:jc w:val="center"/>
        <w:rPr>
          <w:spacing w:val="60"/>
        </w:rPr>
      </w:pPr>
      <w:r>
        <w:rPr>
          <w:spacing w:val="60"/>
        </w:rPr>
        <w:t xml:space="preserve">U IME REPUBLIKE HRVATSKE </w:t>
      </w:r>
    </w:p>
    <w:p w:rsidRDefault="00117986" w:rsidP="00117986" w:rsidR="00117986" w:rsidRPr="00117986">
      <w:pPr>
        <w:spacing w:after="240" w:before="240"/>
        <w:jc w:val="center"/>
        <w:rPr>
          <w:spacing w:val="60"/>
        </w:rPr>
      </w:pPr>
      <w:r>
        <w:rPr>
          <w:spacing w:val="60"/>
        </w:rPr>
        <w:t>RJEŠENJE</w:t>
      </w:r>
    </w:p>
    <w:p w:rsidRDefault="000F157D" w:rsidP="00117986" w:rsidR="00117986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117986" w:rsidRPr="00D77E52">
        <w:t xml:space="preserve">povodom prijedloga predlagatelja </w:t>
      </w:r>
      <w:r w:rsidR="00117986" w:rsidRPr="001A260E">
        <w:t>FINANCIJSKE AGENCIJE, Regionalni centar Spl</w:t>
      </w:r>
      <w:r w:rsidR="00117986">
        <w:t>it, Mažuranićevo šetalište 24b</w:t>
      </w:r>
      <w:r w:rsidR="00117986" w:rsidRPr="00FA3128">
        <w:t xml:space="preserve">, </w:t>
      </w:r>
      <w:r w:rsidR="00117986">
        <w:t>za otvaranjem stečajnog postupka nad dužnikom</w:t>
      </w:r>
      <w:r w:rsidR="00117986" w:rsidRPr="00FA3128">
        <w:t xml:space="preserve"> </w:t>
      </w:r>
      <w:r w:rsidR="005F7AB5">
        <w:t>VETERINARSKA AMBULANTA FILIPOVIĆ d.o.o., Kukuljevićeva 1, Split, OIB: 63912389734</w:t>
      </w:r>
      <w:r w:rsidR="00117986" w:rsidRPr="002A517D">
        <w:t>,</w:t>
      </w:r>
      <w:r w:rsidR="00117986">
        <w:t xml:space="preserve"> </w:t>
      </w:r>
      <w:r w:rsidR="00117986" w:rsidRPr="00DE2B55">
        <w:t xml:space="preserve">dana </w:t>
      </w:r>
      <w:r w:rsidR="00C25E88">
        <w:t>9</w:t>
      </w:r>
      <w:r w:rsidR="00117986">
        <w:t>. studenog</w:t>
      </w:r>
      <w:r w:rsidR="00117986" w:rsidRPr="00DE2B55">
        <w:t xml:space="preserve"> 2015. godine   </w:t>
      </w:r>
    </w:p>
    <w:p w:rsidRDefault="00117986" w:rsidP="00117986" w:rsidR="00117986" w:rsidRPr="00976A50">
      <w:pPr>
        <w:spacing w:before="240"/>
        <w:ind w:firstLine="709"/>
        <w:jc w:val="center"/>
      </w:pPr>
      <w:r w:rsidRPr="00976A50">
        <w:t>r i j e š i o   j e</w:t>
      </w:r>
    </w:p>
    <w:p w:rsidRDefault="00117986" w:rsidP="00117986" w:rsidR="00117986" w:rsidRPr="00976A50">
      <w:pPr>
        <w:tabs>
          <w:tab w:pos="960" w:val="left"/>
        </w:tabs>
        <w:jc w:val="both"/>
      </w:pPr>
    </w:p>
    <w:p w:rsidRDefault="00117986" w:rsidP="00117986" w:rsidR="00117986" w:rsidRPr="00976A50">
      <w:pPr>
        <w:ind w:firstLine="708"/>
        <w:jc w:val="both"/>
      </w:pPr>
      <w:r w:rsidRPr="00976A50">
        <w:t xml:space="preserve">Odbacuje se </w:t>
      </w:r>
      <w:r>
        <w:t xml:space="preserve">prijedlog </w:t>
      </w:r>
      <w:r w:rsidRPr="001A260E">
        <w:t>FINANCIJSKE AGENCIJE</w:t>
      </w:r>
      <w:r>
        <w:t xml:space="preserve"> za otvaranje stečajnog postupka nad dužnikom </w:t>
      </w:r>
      <w:r w:rsidR="005F7AB5">
        <w:t xml:space="preserve">VETERINARSKA AMBULANTA FILIPOVIĆ d.o.o., Kukuljevićeva 1, Split, OIB: 63912389734 </w:t>
      </w:r>
      <w:r>
        <w:t xml:space="preserve">kao preuranjen. </w:t>
      </w:r>
    </w:p>
    <w:p w:rsidRDefault="00117986" w:rsidP="00117986" w:rsidR="00117986" w:rsidRPr="00976A50"/>
    <w:p w:rsidRDefault="00117986" w:rsidP="00117986" w:rsidR="00117986" w:rsidRPr="00976A50">
      <w:pPr>
        <w:jc w:val="center"/>
      </w:pPr>
      <w:r w:rsidRPr="00976A50">
        <w:t>Obrazloženje</w:t>
      </w:r>
    </w:p>
    <w:p w:rsidRDefault="00117986" w:rsidP="00117986" w:rsidR="00117986" w:rsidRPr="00976A50">
      <w:pPr>
        <w:jc w:val="both"/>
      </w:pPr>
    </w:p>
    <w:p w:rsidRDefault="00117986" w:rsidP="00117986" w:rsidR="00117986">
      <w:pPr>
        <w:jc w:val="both"/>
      </w:pPr>
      <w:r w:rsidRPr="00976A50">
        <w:tab/>
      </w:r>
      <w:r>
        <w:t xml:space="preserve">Fina je dana </w:t>
      </w:r>
      <w:r w:rsidR="005F7AB5">
        <w:t>17</w:t>
      </w:r>
      <w:r>
        <w:t xml:space="preserve">. rujna 2015. godine sudu dostavila prijedlog za otvaranje stečajnog postupka nad dužnikom </w:t>
      </w:r>
      <w:r w:rsidR="005F7AB5">
        <w:t>VETERINARSKA AMBULANTA FILIPOVIĆ d.o.o., Kukuljevićeva 1, Split, OIB: 63912389734</w:t>
      </w:r>
      <w:r>
        <w:t xml:space="preserve">. U prijedlogu je navela da je dužnik u blokadi i da ima </w:t>
      </w:r>
      <w:r w:rsidR="005F7AB5">
        <w:t>dva</w:t>
      </w:r>
      <w:r>
        <w:t xml:space="preserve"> zaposlenika.</w:t>
      </w:r>
    </w:p>
    <w:p w:rsidRDefault="00117986" w:rsidP="00117986" w:rsidR="00117986">
      <w:pPr>
        <w:jc w:val="both"/>
      </w:pPr>
    </w:p>
    <w:p w:rsidRDefault="00F9528F" w:rsidP="00F9528F" w:rsidR="00F9528F">
      <w:pPr>
        <w:ind w:firstLine="708"/>
        <w:jc w:val="both"/>
      </w:pPr>
      <w:r w:rsidRPr="00C6319F">
        <w:t>Odredbom članka 444. stavak 2. Stečajnog zakona („Narodne novine“ 71/15) propisano je da će Fina u određenim rokovima podnositi prijedloge za otvaranje stečajnog postupka, pa je tako propisano podnošenje prijedloga za otvaranje stečajnog postupka u roku od 10 mjeseci, ali ne ranije od 8 mjeseci od dana stupanja na snagu ovog zakona ukoliko pravna osoba pored evidentiranih neizvršenih osnova za plaćanje ima i dva ili više zaposlenih.</w:t>
      </w:r>
    </w:p>
    <w:p w:rsidRDefault="00117986" w:rsidP="00117986" w:rsidR="00117986">
      <w:pPr>
        <w:ind w:firstLine="708"/>
        <w:jc w:val="both"/>
      </w:pPr>
    </w:p>
    <w:p w:rsidRDefault="00117986" w:rsidP="00117986" w:rsidR="00117986">
      <w:pPr>
        <w:ind w:firstLine="708"/>
        <w:jc w:val="both"/>
      </w:pPr>
      <w:r>
        <w:t xml:space="preserve">Kako iz samog prijedloga podnositelja proizlazi da </w:t>
      </w:r>
      <w:r w:rsidR="003A3ECB">
        <w:t>VETERINARSKA AMBULANTA FILIPOVIĆ d.o.o., Kukuljevićeva 1, Split, OIB: 63912389734</w:t>
      </w:r>
      <w:r>
        <w:t xml:space="preserve"> ima </w:t>
      </w:r>
      <w:r w:rsidR="005F7AB5">
        <w:t>dva</w:t>
      </w:r>
      <w:r>
        <w:t xml:space="preserve"> zaposlenika, a Zakon je stupio na snagu 1. rujna 2015. godine to je očigledno da je prijedlog preuranjen pa ga je valjalo odbaciti. </w:t>
      </w:r>
    </w:p>
    <w:p w:rsidRDefault="00117986" w:rsidP="00117986" w:rsidR="00117986">
      <w:pPr>
        <w:ind w:firstLine="708"/>
        <w:jc w:val="both"/>
      </w:pPr>
    </w:p>
    <w:p w:rsidRDefault="00F9528F" w:rsidP="00F9528F" w:rsidR="00117986" w:rsidRPr="00976A50">
      <w:pPr>
        <w:ind w:firstLine="708"/>
        <w:jc w:val="both"/>
      </w:pPr>
      <w:r w:rsidRPr="00F9528F">
        <w:t>Slijedom navedenog, a temeljem odredbe članka 444. stavka 2. SZ-a odlučeno je kao u izreci.</w:t>
      </w:r>
      <w:r w:rsidRPr="00F9528F">
        <w:tab/>
      </w:r>
      <w:r w:rsidR="00117986" w:rsidRPr="00976A50">
        <w:tab/>
      </w:r>
    </w:p>
    <w:p w:rsidRDefault="00D1041D" w:rsidP="00981DBC" w:rsidR="006C085B" w:rsidRPr="006C085B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U Splitu, </w:t>
      </w:r>
      <w:r w:rsidR="00C25E88">
        <w:rPr>
          <w:rFonts w:cs="Times New Roman" w:hAnsi="Times New Roman" w:ascii="Times New Roman"/>
          <w:sz w:val="24"/>
          <w:szCs w:val="24"/>
        </w:rPr>
        <w:t>9</w:t>
      </w:r>
      <w:r w:rsidR="00E171E5">
        <w:rPr>
          <w:rFonts w:cs="Times New Roman" w:hAnsi="Times New Roman" w:ascii="Times New Roman"/>
          <w:sz w:val="24"/>
          <w:szCs w:val="24"/>
        </w:rPr>
        <w:t>. studenog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3160F5" w:rsidP="00132D8E" w:rsidR="003160F5" w:rsidRPr="006C085B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160F5" w:rsidP="000B3656" w:rsidR="003160F5" w:rsidRPr="006C08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160F5" w:rsidP="004D4D0F" w:rsidR="000D5F1E" w:rsidRPr="006C085B">
      <w:pPr>
        <w:spacing w:before="200"/>
        <w:jc w:val="both"/>
      </w:pPr>
      <w:r w:rsidRPr="006C085B">
        <w:t>UPUTA</w:t>
      </w:r>
      <w:r w:rsidR="000D5F1E" w:rsidRPr="006C085B">
        <w:t xml:space="preserve"> O PRAVNOM LIJEKU:</w:t>
      </w:r>
    </w:p>
    <w:p w:rsidRDefault="000D5F1E" w:rsidP="004D4D0F" w:rsidR="00C24A6C" w:rsidRPr="006C085B">
      <w:pPr>
        <w:jc w:val="both"/>
      </w:pPr>
      <w:r w:rsidRPr="006C085B">
        <w:t xml:space="preserve">Protiv ovog rješenja dopuštena je žalba u roku od 8 dana od dana pismenog primitka istog. Žalba se podnosi ovom sudu u 3 primjerka, a po njoj odlučuje Visoki Trgovački sud RH u Zagrebu. </w:t>
      </w:r>
    </w:p>
    <w:p w:rsidRDefault="00430BC5" w:rsidP="00132D8E" w:rsidR="00430BC5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</w:p>
    <w:p w:rsidRDefault="003160F5" w:rsidP="00132D8E" w:rsidR="000D5F1E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117986" w:rsidR="006227EB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– FINA Split</w:t>
      </w:r>
    </w:p>
    <w:p w:rsidRDefault="003160F5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 u spis</w:t>
      </w:r>
    </w:p>
    <w:sectPr w:rsidSect="00981DBC" w:rsidR="00BA7B2D" w:rsidRPr="00765DA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4A1" w:rsidP="000D5F1E" w:rsidR="00BA14A1">
      <w:r>
        <w:separator/>
      </w:r>
    </w:p>
  </w:endnote>
  <w:endnote w:id="0" w:type="continuationSeparator">
    <w:p w:rsidRDefault="00BA14A1" w:rsidP="000D5F1E" w:rsidR="00BA1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4A1" w:rsidP="000D5F1E" w:rsidR="00BA14A1">
      <w:r>
        <w:separator/>
      </w:r>
    </w:p>
  </w:footnote>
  <w:footnote w:id="0" w:type="continuationSeparator">
    <w:p w:rsidRDefault="00BA14A1" w:rsidP="000D5F1E" w:rsidR="00BA14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6B9">
          <w:rPr>
            <w:noProof/>
          </w:rPr>
          <w:t>2</w:t>
        </w:r>
        <w:r>
          <w:fldChar w:fldCharType="end"/>
        </w:r>
      </w:p>
    </w:sdtContent>
  </w:sdt>
  <w:p w:rsidRDefault="000D5F1E" w:rsidR="000D5F1E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5F7AB5">
      <w:t>172</w:t>
    </w:r>
    <w:r w:rsidR="002950D0">
      <w:t>/2015</w:t>
    </w:r>
  </w:p>
  <w:p w:rsidRDefault="006C085B" w:rsidR="006C08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5F7AB5">
      <w:t>172</w:t>
    </w:r>
    <w:r w:rsidR="002950D0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3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1BB5"/>
    <w:rsid w:val="00046224"/>
    <w:rsid w:val="000A2F1F"/>
    <w:rsid w:val="000A4B56"/>
    <w:rsid w:val="000B24C1"/>
    <w:rsid w:val="000B3656"/>
    <w:rsid w:val="000B7A2D"/>
    <w:rsid w:val="000D5F1E"/>
    <w:rsid w:val="000F157D"/>
    <w:rsid w:val="000F1865"/>
    <w:rsid w:val="00113EF6"/>
    <w:rsid w:val="00117986"/>
    <w:rsid w:val="00117B6B"/>
    <w:rsid w:val="00132D8E"/>
    <w:rsid w:val="00136D48"/>
    <w:rsid w:val="00151A4E"/>
    <w:rsid w:val="001610AA"/>
    <w:rsid w:val="00170B53"/>
    <w:rsid w:val="00173037"/>
    <w:rsid w:val="001B1A7E"/>
    <w:rsid w:val="001D5459"/>
    <w:rsid w:val="00200ED6"/>
    <w:rsid w:val="0025454E"/>
    <w:rsid w:val="002764F4"/>
    <w:rsid w:val="002918E0"/>
    <w:rsid w:val="002950D0"/>
    <w:rsid w:val="002D169D"/>
    <w:rsid w:val="003160F5"/>
    <w:rsid w:val="00325357"/>
    <w:rsid w:val="00392CE9"/>
    <w:rsid w:val="003A3ECB"/>
    <w:rsid w:val="00430BC5"/>
    <w:rsid w:val="00430EE5"/>
    <w:rsid w:val="00462C63"/>
    <w:rsid w:val="00466348"/>
    <w:rsid w:val="0048273A"/>
    <w:rsid w:val="004947C5"/>
    <w:rsid w:val="004C53A8"/>
    <w:rsid w:val="004D4D0F"/>
    <w:rsid w:val="004E5852"/>
    <w:rsid w:val="00585D4B"/>
    <w:rsid w:val="005C7C25"/>
    <w:rsid w:val="005F7AB5"/>
    <w:rsid w:val="006227EB"/>
    <w:rsid w:val="00640305"/>
    <w:rsid w:val="0069608B"/>
    <w:rsid w:val="006C085B"/>
    <w:rsid w:val="006E4F2D"/>
    <w:rsid w:val="006F257D"/>
    <w:rsid w:val="00711D12"/>
    <w:rsid w:val="00716C3D"/>
    <w:rsid w:val="00717461"/>
    <w:rsid w:val="007246B9"/>
    <w:rsid w:val="00725FC3"/>
    <w:rsid w:val="00757874"/>
    <w:rsid w:val="00765DA9"/>
    <w:rsid w:val="00767DFE"/>
    <w:rsid w:val="007A0BB3"/>
    <w:rsid w:val="007B4B5E"/>
    <w:rsid w:val="007F3E29"/>
    <w:rsid w:val="007F402C"/>
    <w:rsid w:val="00844B9F"/>
    <w:rsid w:val="0087668A"/>
    <w:rsid w:val="00880DC1"/>
    <w:rsid w:val="008E36C2"/>
    <w:rsid w:val="008E3963"/>
    <w:rsid w:val="00945677"/>
    <w:rsid w:val="00967A49"/>
    <w:rsid w:val="00981DBC"/>
    <w:rsid w:val="009863FB"/>
    <w:rsid w:val="00992318"/>
    <w:rsid w:val="009D2D85"/>
    <w:rsid w:val="009F3F93"/>
    <w:rsid w:val="00A011C6"/>
    <w:rsid w:val="00A102AD"/>
    <w:rsid w:val="00A204CF"/>
    <w:rsid w:val="00A27684"/>
    <w:rsid w:val="00A27C29"/>
    <w:rsid w:val="00A52CC6"/>
    <w:rsid w:val="00A71998"/>
    <w:rsid w:val="00A71BE7"/>
    <w:rsid w:val="00A87058"/>
    <w:rsid w:val="00AC0BA1"/>
    <w:rsid w:val="00B62074"/>
    <w:rsid w:val="00B81459"/>
    <w:rsid w:val="00BA11B4"/>
    <w:rsid w:val="00BA14A1"/>
    <w:rsid w:val="00BA7B2D"/>
    <w:rsid w:val="00BE627A"/>
    <w:rsid w:val="00C17845"/>
    <w:rsid w:val="00C24A6C"/>
    <w:rsid w:val="00C25E88"/>
    <w:rsid w:val="00C41D11"/>
    <w:rsid w:val="00CA5021"/>
    <w:rsid w:val="00CE1E24"/>
    <w:rsid w:val="00CF1724"/>
    <w:rsid w:val="00D1041D"/>
    <w:rsid w:val="00D207F5"/>
    <w:rsid w:val="00D41C3F"/>
    <w:rsid w:val="00D45101"/>
    <w:rsid w:val="00D54EDF"/>
    <w:rsid w:val="00E171E5"/>
    <w:rsid w:val="00E36236"/>
    <w:rsid w:val="00E92B0D"/>
    <w:rsid w:val="00EA5143"/>
    <w:rsid w:val="00EB7709"/>
    <w:rsid w:val="00F21154"/>
    <w:rsid w:val="00F9528F"/>
    <w:rsid w:val="00FC4E8A"/>
    <w:rsid w:val="00FD290B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6B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46B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46B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46B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6B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46B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46B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46B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2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St-172/2015</izvorni_sadrzaj>
    <derivirana_varijabla naziv="DomainObject.Predmet.OznakaBroj_1">St-172/2015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FILIPOVIĆ društvo s ograničenom odgovornošću za veterinarske usluge</izvorni_sadrzaj>
    <derivirana_varijabla naziv="DomainObject.Predmet.ProtustrankaFormated_1">  VETERINARSKA AMBULANTA FILIPOVIĆ društvo s ograničenom odgovornošću za veterinarske usluge</derivirana_varijabla>
  </DomainObject.Predmet.ProtustrankaFormated>
  <DomainObject.Predmet.ProtustrankaFormatedOIB>
    <izvorni_sadrzaj>  VETERINARSKA AMBULANTA FILIPOVIĆ društvo s ograničenom odgovornošću za veterinarske usluge, OIB 63912389734</izvorni_sadrzaj>
    <derivirana_varijabla naziv="DomainObject.Predmet.ProtustrankaFormatedOIB_1">  VETERINARSKA AMBULANTA FILIPOVIĆ društvo s ograničenom odgovornošću za veterinarske usluge, OIB 63912389734</derivirana_varijabla>
  </DomainObject.Predmet.ProtustrankaFormatedOIB>
  <DomainObject.Predmet.ProtustrankaFormatedWithAdress>
    <izvorni_sadrzaj> VETERINARSKA AMBULANTA FILIPOVIĆ društvo s ograničenom odgovornošću za veterinarske usluge, Kukuljevićeva 1, 21000 Split</izvorni_sadrzaj>
    <derivirana_varijabla naziv="DomainObject.Predmet.ProtustrankaFormatedWithAdress_1"> VETERINARSKA AMBULANTA FILIPOVIĆ društvo s ograničenom odgovornošću za veterinarske usluge, Kukuljevićeva 1, 21000 Split</derivirana_varijabla>
  </DomainObject.Predmet.ProtustrankaFormatedWithAdress>
  <DomainObject.Predmet.ProtustrankaFormatedWithAdressOIB>
    <izvorni_sadrzaj> VETERINARSKA AMBULANTA FILIPOVIĆ društvo s ograničenom odgovornošću za veterinarske usluge, OIB 63912389734, Kukuljevićeva 1, 21000 Split</izvorni_sadrzaj>
    <derivirana_varijabla naziv="DomainObject.Predmet.ProtustrankaFormatedWithAdressOIB_1"> VETERINARSKA AMBULANTA FILIPOVIĆ društvo s ograničenom odgovornošću za veterinarske usluge, OIB 63912389734, Kukuljevićeva 1, 21000 Split</derivirana_varijabla>
  </DomainObject.Predmet.ProtustrankaFormatedWithAdressOIB>
  <DomainObject.Predmet.ProtustrankaWithAdress>
    <izvorni_sadrzaj>VETERINARSKA AMBULANTA FILIPOVIĆ društvo s ograničenom odgovornošću za veterinarske usluge Kukuljevićeva 1, 21000 Split</izvorni_sadrzaj>
    <derivirana_varijabla naziv="DomainObject.Predmet.ProtustrankaWithAdress_1">VETERINARSKA AMBULANTA FILIPOVIĆ društvo s ograničenom odgovornošću za veterinarske usluge Kukuljevićeva 1, 21000 Split</derivirana_varijabla>
  </DomainObject.Predmet.ProtustrankaWithAdress>
  <DomainObject.Predmet.ProtustrankaWithAdressOIB>
    <izvorni_sadrzaj>VETERINARSKA AMBULANTA FILIPOVIĆ društvo s ograničenom odgovornošću za veterinarske usluge, OIB 63912389734, Kukuljevićeva 1, 21000 Split</izvorni_sadrzaj>
    <derivirana_varijabla naziv="DomainObject.Predmet.ProtustrankaWithAdressOIB_1">VETERINARSKA AMBULANTA FILIPOVIĆ društvo s ograničenom odgovornošću za veterinarske usluge, OIB 63912389734, Kukuljevićeva 1, 21000 Split</derivirana_varijabla>
  </DomainObject.Predmet.ProtustrankaWithAdressOIB>
  <DomainObject.Predmet.ProtustrankaNazivFormated>
    <izvorni_sadrzaj>VETERINARSKA AMBULANTA FILIPOVIĆ društvo s ograničenom odgovornošću za veterinarske usluge</izvorni_sadrzaj>
    <derivirana_varijabla naziv="DomainObject.Predmet.ProtustrankaNazivFormated_1">VETERINARSKA AMBULANTA FILIPOVIĆ društvo s ograničenom odgovornošću za veterinarske usluge</derivirana_varijabla>
  </DomainObject.Predmet.ProtustrankaNazivFormated>
  <DomainObject.Predmet.ProtustrankaNazivFormatedOIB>
    <izvorni_sadrzaj>VETERINARSKA AMBULANTA FILIPOVIĆ društvo s ograničenom odgovornošću za veterinarske usluge, OIB 63912389734</izvorni_sadrzaj>
    <derivirana_varijabla naziv="DomainObject.Predmet.ProtustrankaNazivFormatedOIB_1">VETERINARSKA AMBULANTA FILIPOVIĆ društvo s ograničenom odgovornošću za veterinarske usluge, OIB 63912389734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89984.61</izvorni_sadrzaj>
    <derivirana_varijabla naziv="DomainObject.Predmet.TrenutnaVrijednost_1">89984.61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VETERINARSKA AMBULANTA FILIPOVIĆ društvo s ograničenom odgovornošću za veterinarske usluge</item>
    </izvorni_sadrzaj>
    <derivirana_varijabla naziv="DomainObject.Predmet.ProtuStrankaListFormated_1">
      <item>VETERINARSKA AMBULANTA FILIPOVIĆ društvo s ograničenom odgovornošću za veterinarske usluge</item>
    </derivirana_varijabla>
  </DomainObject.Predmet.ProtuStrankaListFormated>
  <DomainObject.Predmet.ProtuStrankaListFormatedOIB>
    <izvorni_sadrzaj>
      <item>VETERINARSKA AMBULANTA FILIPOVIĆ društvo s ograničenom odgovornošću za veterinarske usluge, OIB 63912389734</item>
    </izvorni_sadrzaj>
    <derivirana_varijabla naziv="DomainObject.Predmet.ProtuStrankaListFormatedOIB_1">
      <item>VETERINARSKA AMBULANTA FILIPOVIĆ društvo s ograničenom odgovornošću za veterinarske usluge, OIB 63912389734</item>
    </derivirana_varijabla>
  </DomainObject.Predmet.ProtuStrankaListFormatedOIB>
  <DomainObject.Predmet.ProtuStrankaListFormatedWithAdress>
    <izvorni_sadrzaj>
      <item>VETERINARSKA AMBULANTA FILIPOVIĆ društvo s ograničenom odgovornošću za veterinarske usluge, Kukuljevićeva 1, 21000 Split</item>
    </izvorni_sadrzaj>
    <derivirana_varijabla naziv="DomainObject.Predmet.ProtuStrankaListFormatedWithAdress_1">
      <item>VETERINARSKA AMBULANTA FILIPOVIĆ društvo s ograničenom odgovornošću za veterinarske usluge, Kukuljevićeva 1, 21000 Split</item>
    </derivirana_varijabla>
  </DomainObject.Predmet.ProtuStrankaListFormatedWithAdress>
  <DomainObject.Predmet.ProtuStrankaListFormatedWithAdressOIB>
    <izvorni_sadrzaj>
      <item>VETERINARSKA AMBULANTA FILIPOVIĆ društvo s ograničenom odgovornošću za veterinarske usluge, OIB 63912389734, Kukuljevićeva 1, 21000 Split</item>
    </izvorni_sadrzaj>
    <derivirana_varijabla naziv="DomainObject.Predmet.ProtuStrankaListFormatedWithAdressOIB_1">
      <item>VETERINARSKA AMBULANTA FILIPOVIĆ društvo s ograničenom odgovornošću za veterinarske usluge, OIB 63912389734, Kukuljevićeva 1, 21000 Split</item>
    </derivirana_varijabla>
  </DomainObject.Predmet.ProtuStrankaListFormatedWithAdressOIB>
  <DomainObject.Predmet.ProtuStrankaListNazivFormated>
    <izvorni_sadrzaj>
      <item>VETERINARSKA AMBULANTA FILIPOVIĆ društvo s ograničenom odgovornošću za veterinarske usluge</item>
    </izvorni_sadrzaj>
    <derivirana_varijabla naziv="DomainObject.Predmet.ProtuStrankaListNazivFormated_1">
      <item>VETERINARSKA AMBULANTA FILIPOVIĆ društvo s ograničenom odgovornošću za veterinarske usluge</item>
    </derivirana_varijabla>
  </DomainObject.Predmet.ProtuStrankaListNazivFormated>
  <DomainObject.Predmet.ProtuStrankaListNazivFormatedOIB>
    <izvorni_sadrzaj>
      <item>VETERINARSKA AMBULANTA FILIPOVIĆ društvo s ograničenom odgovornošću za veterinarske usluge, OIB 63912389734</item>
    </izvorni_sadrzaj>
    <derivirana_varijabla naziv="DomainObject.Predmet.ProtuStrankaListNazivFormatedOIB_1">
      <item>VETERINARSKA AMBULANTA FILIPOVIĆ društvo s ograničenom odgovornošću za veterinarske usluge, OIB 63912389734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VETERINARSKA AMBULANTA FILIPOVIĆ društvo s ograničenom odgovornošću za veterinarske usluge</izvorni_sadrzaj>
    <derivirana_varijabla naziv="DomainObject.Predmet.ProtustrankaIDrugi_1">VETERINARSKA AMBULANTA FILIPOVIĆ društvo s ograničenom odgovornošću za veterinarske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VETERINARSKA AMBULANTA FILIPOVIĆ društvo s ograničenom odgovornošću za veterinarske usluge, OIB 63912389734, Kukuljevićeva 1, 21000 Split</izvorni_sadrzaj>
    <derivirana_varijabla naziv="DomainObject.Predmet.ProtustrankaIDrugiAdressOIB_1">VETERINARSKA AMBULANTA FILIPOVIĆ društvo s ograničenom odgovornošću za veterinarske usluge, OIB 63912389734, Kukuljevićeva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VETERINARSKA AMBULANTA FILIPOVIĆ društvo s ograničenom odgovornošću za veterinarske usluge</item>
    </izvorni_sadrzaj>
    <derivirana_varijabla naziv="DomainObject.Predmet.SudioniciListNaziv_1">
      <item>FINA SPLIT</item>
      <item>VETERINARSKA AMBULANTA FILIPOVIĆ društvo s ograničenom odgovornošću za veterinarske usluge</item>
    </derivirana_varijabla>
  </DomainObject.Predmet.SudioniciListNaziv>
  <DomainObject.Predmet.SudioniciListAdressOIB>
    <izvorni_sadrzaj>
      <item>FINA SPLIT, Mažuranićevo šetalište 24 b,21000 Split</item>
      <item>VETERINARSKA AMBULANTA FILIPOVIĆ društvo s ograničenom odgovornošću za veterinarske usluge, OIB 63912389734, Kukuljevićeva 1,21000 Split</item>
    </izvorni_sadrzaj>
    <derivirana_varijabla naziv="DomainObject.Predmet.SudioniciListAdressOIB_1">
      <item>FINA SPLIT, Mažuranićevo šetalište 24 b,21000 Split</item>
      <item>VETERINARSKA AMBULANTA FILIPOVIĆ društvo s ograničenom odgovornošću za veterinarske usluge, OIB 63912389734, Kukuljevićeva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63912389734</item>
    </izvorni_sadrzaj>
    <derivirana_varijabla naziv="DomainObject.Predmet.SudioniciListNazivOIB_1">
      <item>, OIB null</item>
      <item>, OIB 63912389734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D78DF-5A59-4089-BAC8-313A994AEF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1714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2015-11-05T10:41:00Z</dcterms:created>
  <dc:creator>Vesna Perišić</dc:creator>
  <cp:lastModifiedBy>Ana Golub Gruić</cp:lastModifiedBy>
  <cp:lastPrinted>2015-11-09T07:51:00Z</cp:lastPrinted>
  <dcterms:modified xmlns:xsi="http://www.w3.org/2001/XMLSchema-instance" xsi:type="dcterms:W3CDTF">2015-11-09T13:24:00Z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