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7477" w14:paraId="6d474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B15445">
        <w:t>414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15445" w:rsidR="00B1544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15445">
        <w:t xml:space="preserve">18. SVIBANJ d.o.o., Zagreb, II </w:t>
      </w:r>
      <w:proofErr w:type="spellStart"/>
      <w:r w:rsidR="00B15445">
        <w:t>Praćanska</w:t>
      </w:r>
      <w:proofErr w:type="spellEnd"/>
      <w:r w:rsidR="00B15445">
        <w:t xml:space="preserve"> 21, MBS: 080388377, OIB: </w:t>
      </w:r>
    </w:p>
    <w:p w:rsidRDefault="00B15445" w:rsidP="00B15445" w:rsidR="003A5523">
      <w:pPr>
        <w:ind w:firstLine="708"/>
        <w:jc w:val="both"/>
      </w:pPr>
      <w:r>
        <w:t xml:space="preserve">  14895043500</w:t>
      </w:r>
    </w:p>
    <w:p w:rsidRDefault="00B15445" w:rsidP="00B15445" w:rsidR="00B154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15445">
        <w:t>33.811,71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15445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BE5BDB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St-4414/2015</izvorni_sadrzaj>
    <derivirana_varijabla naziv="DomainObject.Predmet.OznakaBroj_1">St-4414/2015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18. SVIBANJ d.o.o. zastupanog po punomoćniku Vladimir Knezović</izvorni_sadrzaj>
    <derivirana_varijabla naziv="DomainObject.Predmet.ProtustrankaFormated_1">  18. SVIBANJ d.o.o. zastupanog po punomoćniku Vladimir Knezović</derivirana_varijabla>
  </DomainObject.Predmet.ProtustrankaFormated>
  <DomainObject.Predmet.ProtustrankaFormatedOIB>
    <izvorni_sadrzaj>  18. SVIBANJ d.o.o., OIB 14895043500 zastupanog po punomoćniku Vladimir Knezović</izvorni_sadrzaj>
    <derivirana_varijabla naziv="DomainObject.Predmet.ProtustrankaFormatedOIB_1">  18. SVIBANJ d.o.o., OIB 14895043500 zastupanog po punomoćniku Vladimir Knezović</derivirana_varijabla>
  </DomainObject.Predmet.ProtustrankaFormatedOIB>
  <DomainObject.Predmet.ProtustrankaFormatedWithAdress>
    <izvorni_sadrzaj> 18. SVIBANJ d.o.o., II Praćanska 21, 10000 Zagreb zastupanog po punomoćniku Vladimir Knezović</izvorni_sadrzaj>
    <derivirana_varijabla naziv="DomainObject.Predmet.ProtustrankaFormatedWithAdress_1"> 18. SVIBANJ d.o.o., II Praćanska 21, 10000 Zagreb zastupanog po punomoćniku Vladimir Knezović</derivirana_varijabla>
  </DomainObject.Predmet.ProtustrankaFormatedWithAdress>
  <DomainObject.Predmet.ProtustrankaFormatedWithAdressOIB>
    <izvorni_sadrzaj> 18. SVIBANJ d.o.o., OIB 14895043500, II Praćanska 21, 10000 Zagreb zastupanog po punomoćniku Vladimir Knezović</izvorni_sadrzaj>
    <derivirana_varijabla naziv="DomainObject.Predmet.ProtustrankaFormatedWithAdressOIB_1"> 18. SVIBANJ d.o.o., OIB 14895043500, II Praćanska 21, 10000 Zagreb zastupanog po punomoćniku Vladimir Knezović</derivirana_varijabla>
  </DomainObject.Predmet.ProtustrankaFormatedWithAdressOIB>
  <DomainObject.Predmet.ProtustrankaWithAdress>
    <izvorni_sadrzaj>18. SVIBANJ d.o.o. II Praćanska 21, 10000 Zagreb</izvorni_sadrzaj>
    <derivirana_varijabla naziv="DomainObject.Predmet.ProtustrankaWithAdress_1">18. SVIBANJ d.o.o. II Praćanska 21, 10000 Zagreb</derivirana_varijabla>
  </DomainObject.Predmet.ProtustrankaWithAdress>
  <DomainObject.Predmet.ProtustrankaWithAdressOIB>
    <izvorni_sadrzaj>18. SVIBANJ d.o.o., OIB 14895043500, II Praćanska 21, 10000 Zagreb</izvorni_sadrzaj>
    <derivirana_varijabla naziv="DomainObject.Predmet.ProtustrankaWithAdressOIB_1">18. SVIBANJ d.o.o., OIB 14895043500, II Praćanska 21, 10000 Zagreb</derivirana_varijabla>
  </DomainObject.Predmet.ProtustrankaWithAdressOIB>
  <DomainObject.Predmet.ProtustrankaNazivFormated>
    <izvorni_sadrzaj>18. SVIBANJ d.o.o.</izvorni_sadrzaj>
    <derivirana_varijabla naziv="DomainObject.Predmet.ProtustrankaNazivFormated_1">18. SVIBANJ d.o.o.</derivirana_varijabla>
  </DomainObject.Predmet.ProtustrankaNazivFormated>
  <DomainObject.Predmet.ProtustrankaNazivFormatedOIB>
    <izvorni_sadrzaj>18. SVIBANJ d.o.o., OIB 14895043500</izvorni_sadrzaj>
    <derivirana_varijabla naziv="DomainObject.Predmet.ProtustrankaNazivFormatedOIB_1">18. SVIBANJ d.o.o., OIB 14895043500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18. SVIBANJ d.o.o. zastupanog po punomoćniku Vladimir Knezović</item>
    </izvorni_sadrzaj>
    <derivirana_varijabla naziv="DomainObject.Predmet.ProtuStrankaListFormated_1">
      <item>18. SVIBANJ d.o.o. zastupanog po punomoćniku Vladimir Knezović</item>
    </derivirana_varijabla>
  </DomainObject.Predmet.ProtuStrankaListFormated>
  <DomainObject.Predmet.ProtuStrankaListFormatedOIB>
    <izvorni_sadrzaj>
      <item>18. SVIBANJ d.o.o., OIB 14895043500 zastupanog po punomoćniku Vladimir Knezović</item>
    </izvorni_sadrzaj>
    <derivirana_varijabla naziv="DomainObject.Predmet.ProtuStrankaListFormatedOIB_1">
      <item>18. SVIBANJ d.o.o., OIB 14895043500 zastupanog po punomoćniku Vladimir Knezović</item>
    </derivirana_varijabla>
  </DomainObject.Predmet.ProtuStrankaListFormatedOIB>
  <DomainObject.Predmet.ProtuStrankaListFormatedWithAdress>
    <izvorni_sadrzaj>
      <item>18. SVIBANJ d.o.o., II Praćanska 21, 10000 Zagreb zastupanog po punomoćniku Vladimir Knezović</item>
    </izvorni_sadrzaj>
    <derivirana_varijabla naziv="DomainObject.Predmet.ProtuStrankaListFormatedWithAdress_1">
      <item>18. SVIBANJ d.o.o., II Praćanska 21, 10000 Zagreb zastupanog po punomoćniku Vladimir Knezović</item>
    </derivirana_varijabla>
  </DomainObject.Predmet.ProtuStrankaListFormatedWithAdress>
  <DomainObject.Predmet.ProtuStrankaListFormatedWithAdressOIB>
    <izvorni_sadrzaj>
      <item>18. SVIBANJ d.o.o., OIB 14895043500, II Praćanska 21, 10000 Zagreb zastupanog po punomoćniku Vladimir Knezović</item>
    </izvorni_sadrzaj>
    <derivirana_varijabla naziv="DomainObject.Predmet.ProtuStrankaListFormatedWithAdressOIB_1">
      <item>18. SVIBANJ d.o.o., OIB 14895043500, II Praćanska 21, 10000 Zagreb zastupanog po punomoćniku Vladimir Knezović</item>
    </derivirana_varijabla>
  </DomainObject.Predmet.ProtuStrankaListFormatedWithAdressOIB>
  <DomainObject.Predmet.ProtuStrankaListNazivFormated>
    <izvorni_sadrzaj>
      <item>18. SVIBANJ d.o.o.</item>
    </izvorni_sadrzaj>
    <derivirana_varijabla naziv="DomainObject.Predmet.ProtuStrankaListNazivFormated_1">
      <item>18. SVIBANJ d.o.o.</item>
    </derivirana_varijabla>
  </DomainObject.Predmet.ProtuStrankaListNazivFormated>
  <DomainObject.Predmet.ProtuStrankaListNazivFormatedOIB>
    <izvorni_sadrzaj>
      <item>18. SVIBANJ d.o.o., OIB 14895043500</item>
    </izvorni_sadrzaj>
    <derivirana_varijabla naziv="DomainObject.Predmet.ProtuStrankaListNazivFormatedOIB_1">
      <item>18. SVIBANJ d.o.o., OIB 14895043500</item>
    </derivirana_varijabla>
  </DomainObject.Predmet.ProtuStrankaListNazivFormatedOIB>
  <DomainObject.Predmet.OstaliListFormated>
    <izvorni_sadrzaj>
      <item>Vladimir Knezović punomoćnik sudionika u postupku 18. SVIBANJ d.o.o.</item>
    </izvorni_sadrzaj>
    <derivirana_varijabla naziv="DomainObject.Predmet.OstaliListFormated_1">
      <item>Vladimir Knezović punomoćnik sudionika u postupku 18. SVIBANJ d.o.o.</item>
    </derivirana_varijabla>
  </DomainObject.Predmet.OstaliListFormated>
  <DomainObject.Predmet.OstaliListFormatedOIB>
    <izvorni_sadrzaj>
      <item>Vladimir Knezović, OIB 93536978955 punomoćnik sudionika u postupku 18. SVIBANJ d.o.o.</item>
    </izvorni_sadrzaj>
    <derivirana_varijabla naziv="DomainObject.Predmet.OstaliListFormatedOIB_1">
      <item>Vladimir Knezović, OIB 93536978955 punomoćnik sudionika u postupku 18. SVIBANJ d.o.o.</item>
    </derivirana_varijabla>
  </DomainObject.Predmet.OstaliListFormatedOIB>
  <DomainObject.Predmet.OstaliListFormatedWithAdress>
    <izvorni_sadrzaj>
      <item>Vladimir Knezović, Ulica Milana Rešetara 38, 10000 Zagreb punomoćnik sudionika u postupku 18. SVIBANJ d.o.o.</item>
    </izvorni_sadrzaj>
    <derivirana_varijabla naziv="DomainObject.Predmet.OstaliListFormatedWithAdress_1">
      <item>Vladimir Knezović, Ulica Milana Rešetara 38, 10000 Zagreb punomoćnik sudionika u postupku 18. SVIBANJ d.o.o.</item>
    </derivirana_varijabla>
  </DomainObject.Predmet.OstaliListFormatedWithAdress>
  <DomainObject.Predmet.OstaliListFormatedWithAdressOIB>
    <izvorni_sadrzaj>
      <item>Vladimir Knezović, OIB 93536978955, Ulica Milana Rešetara 38, 10000 Zagreb punomoćnik sudionika u postupku 18. SVIBANJ d.o.o.</item>
    </izvorni_sadrzaj>
    <derivirana_varijabla naziv="DomainObject.Predmet.OstaliListFormatedWithAdressOIB_1">
      <item>Vladimir Knezović, OIB 93536978955, Ulica Milana Rešetara 38, 10000 Zagreb punomoćnik sudionika u postupku 18. SVIBANJ d.o.o.</item>
    </derivirana_varijabla>
  </DomainObject.Predmet.OstaliListFormatedWithAdressOIB>
  <DomainObject.Predmet.OstaliListNazivFormated>
    <izvorni_sadrzaj>
      <item>Vladimir Knezović</item>
    </izvorni_sadrzaj>
    <derivirana_varijabla naziv="DomainObject.Predmet.OstaliListNazivFormated_1">
      <item>Vladimir Knezović</item>
    </derivirana_varijabla>
  </DomainObject.Predmet.OstaliListNazivFormated>
  <DomainObject.Predmet.OstaliListNazivFormatedOIB>
    <izvorni_sadrzaj>
      <item>Vladimir Knezović, OIB 93536978955</item>
    </izvorni_sadrzaj>
    <derivirana_varijabla naziv="DomainObject.Predmet.OstaliListNazivFormatedOIB_1">
      <item>Vladimir Knezović, OIB 93536978955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18. SVIBANJ d.o.o.</izvorni_sadrzaj>
    <derivirana_varijabla naziv="DomainObject.Predmet.ProtustrankaIDrugi_1">18. SVIBANJ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18. SVIBANJ d.o.o., OIB 14895043500, II Praćanska 21, 10000 Zagreb</izvorni_sadrzaj>
    <derivirana_varijabla naziv="DomainObject.Predmet.ProtustrankaIDrugiAdressOIB_1">18. SVIBANJ d.o.o., OIB 14895043500, II Praćanska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18. SVIBANJ d.o.o.</item>
      <item>FINA Regionalni centar Zagreb</item>
      <item>Vladimir Knezović</item>
    </izvorni_sadrzaj>
    <derivirana_varijabla naziv="DomainObject.Predmet.SudioniciListNaziv_1">
      <item>18. SVIBANJ d.o.o.</item>
      <item>FINA Regionalni centar Zagreb</item>
      <item>Vladimir Knezović</item>
    </derivirana_varijabla>
  </DomainObject.Predmet.SudioniciListNaziv>
  <DomainObject.Predmet.SudioniciListAdressOIB>
    <izvorni_sadrzaj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izvorni_sadrzaj>
    <derivirana_varijabla naziv="DomainObject.Predmet.SudioniciListAdressOIB_1"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14895043500</item>
      <item>, OIB 85821130368</item>
      <item>, OIB 93536978955</item>
    </izvorni_sadrzaj>
    <derivirana_varijabla naziv="DomainObject.Predmet.SudioniciListNazivOIB_1">
      <item>, OIB 14895043500</item>
      <item>, OIB 85821130368</item>
      <item>, OIB 93536978955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2016-01-21T08:21:00Z</dcterms:created>
  <dc:creator>ilukac</dc:creator>
  <cp:lastModifiedBy>Ksenija Nol</cp:lastModifiedBy>
  <cp:lastPrinted>2016-01-21T08:17:00Z</cp:lastPrinted>
  <dcterms:modified xmlns:xsi="http://www.w3.org/2001/XMLSchema-instance" xsi:type="dcterms:W3CDTF">2016-01-21T09:43:00Z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