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916a1" w14:paraId="14916a1" w:rsidRDefault="003B151C" w:rsidP="00910611" w:rsidR="003B151C">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B151C" w:rsidP="00910611" w:rsidR="003B151C">
      <w:r>
        <w:rPr>
          <w:rFonts w:eastAsia="MS Mincho"/>
        </w:rPr>
        <w:t>REPUBLIKA HRVATSKA</w:t>
      </w:r>
    </w:p>
    <w:p w:rsidRDefault="003B151C" w:rsidP="00910611" w:rsidR="003B151C">
      <w:r>
        <w:rPr>
          <w:rFonts w:eastAsia="MS Mincho"/>
        </w:rPr>
        <w:t>TRGOVAČKI SUD U RIJECI</w:t>
      </w:r>
    </w:p>
    <w:p w:rsidRDefault="003B151C" w:rsidR="003B151C" w:rsidRPr="00910611">
      <w:pPr>
        <w:rPr>
          <w:rFonts w:eastAsia="MS Mincho"/>
        </w:rPr>
      </w:pPr>
      <w:r>
        <w:rPr>
          <w:rFonts w:eastAsia="MS Mincho"/>
        </w:rPr>
        <w:t xml:space="preserve">      Rijeka, Zadarska 1 i 3</w:t>
      </w:r>
    </w:p>
    <w:p w:rsidRDefault="003B151C" w:rsidP="00910611" w:rsidR="003B151C" w:rsidRPr="00910611"/>
    <w:p w:rsidRDefault="00747C37" w:rsidP="00747C37" w:rsidR="00EE27D1" w:rsidRPr="00747C37">
      <w:pPr>
        <w:jc w:val="center"/>
        <w:rPr>
          <w:b/>
        </w:rPr>
      </w:pPr>
      <w:r w:rsidRPr="00747C37">
        <w:rPr>
          <w:b/>
        </w:rPr>
        <w:t>R E P U B L I K A   H R V A T S K A</w:t>
      </w:r>
    </w:p>
    <w:p w:rsidRDefault="00EE27D1" w:rsidP="00EE27D1" w:rsidR="00EE27D1"/>
    <w:p w:rsidRDefault="001553F3" w:rsidP="00EE27D1" w:rsidR="001553F3" w:rsidRPr="00747C37"/>
    <w:p w:rsidRDefault="00EE27D1" w:rsidP="00EE27D1" w:rsidR="00EE27D1" w:rsidRPr="00747C37">
      <w:pPr>
        <w:jc w:val="center"/>
        <w:rPr>
          <w:b/>
        </w:rPr>
      </w:pPr>
      <w:r w:rsidRPr="00747C37">
        <w:rPr>
          <w:b/>
        </w:rPr>
        <w:t>R J E Š E N J E</w:t>
      </w:r>
    </w:p>
    <w:p w:rsidRDefault="002E483F" w:rsidP="00EE27D1" w:rsidR="002E483F">
      <w:pPr>
        <w:jc w:val="both"/>
      </w:pPr>
    </w:p>
    <w:p w:rsidRDefault="001553F3" w:rsidP="00EE27D1" w:rsidR="001553F3" w:rsidRPr="00747C37">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5F7842">
        <w:t>29</w:t>
      </w:r>
      <w:r w:rsidR="00D715B9">
        <w:t>. listopada</w:t>
      </w:r>
      <w:r w:rsidR="009B00AB">
        <w:t xml:space="preserve"> </w:t>
      </w:r>
      <w:r w:rsidR="002E483F" w:rsidRPr="00747C37">
        <w:t>201</w:t>
      </w:r>
      <w:r w:rsidR="00730180">
        <w:t>5</w:t>
      </w:r>
      <w:r w:rsidR="00EE27D1" w:rsidRPr="00747C37">
        <w:t>. godine</w:t>
      </w:r>
    </w:p>
    <w:p w:rsidRDefault="00EE27D1" w:rsidP="00EE27D1" w:rsidR="00EE27D1" w:rsidRPr="00747C37">
      <w:pPr>
        <w:jc w:val="both"/>
      </w:pP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B06E4D" w:rsidR="005F7842">
      <w:pPr>
        <w:jc w:val="both"/>
      </w:pPr>
      <w:r w:rsidRPr="00747C37">
        <w:rPr>
          <w:b/>
        </w:rPr>
        <w:t>I.</w:t>
      </w:r>
      <w:r w:rsidRPr="00747C37">
        <w:t xml:space="preserve"> </w:t>
      </w:r>
      <w:r w:rsidR="009B00AB">
        <w:tab/>
      </w:r>
      <w:r w:rsidR="00B32CD7" w:rsidRPr="00747C37">
        <w:t>Kupc</w:t>
      </w:r>
      <w:r w:rsidR="009D5CE7">
        <w:t xml:space="preserve">u </w:t>
      </w:r>
      <w:r w:rsidR="003607A9" w:rsidRPr="003607A9">
        <w:t>NENAD</w:t>
      </w:r>
      <w:r w:rsidR="003607A9">
        <w:t>U</w:t>
      </w:r>
      <w:r w:rsidR="003607A9" w:rsidRPr="003607A9">
        <w:t xml:space="preserve"> MOLC iz Zagreba, Dubrava, Novačka ulica 267, OIB 13090594476 </w:t>
      </w:r>
      <w:r w:rsidR="00600D4A">
        <w:t xml:space="preserve">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F03521">
        <w:t xml:space="preserve">Općinskog suda u </w:t>
      </w:r>
      <w:r w:rsidR="00F03521" w:rsidRPr="00F03521">
        <w:t xml:space="preserve">Rijeci, </w:t>
      </w:r>
      <w:r w:rsidR="005F7842" w:rsidRPr="005F7842">
        <w:t xml:space="preserve">zemljišnoknjižni odjel u Novom Vinodolskom, k.č.br. 16521/16 stambeno – poslovna zgrada, površine 102 čhv, 367 m2, upisana u zk.ul. 5658, k.o. Novi, u naravi objekt "Marina" i to: </w:t>
      </w:r>
      <w:r w:rsidR="003607A9" w:rsidRPr="003607A9">
        <w:t>29. etaža: 4004/111908, 1. posebni dio zgrade sagrađene na k.č.br. 16521/16, prvi kat, stan br. 3, u nacrtu označen tamnoplavom bojom, koji se sastoji od kuhinje + ulaza, dnevnog boravka + blagovaone, dvije sobe, lođe, kupaone, korisne površine 40,04 m2</w:t>
      </w:r>
      <w:r w:rsidR="003607A9">
        <w:t>.</w:t>
      </w:r>
    </w:p>
    <w:p w:rsidRDefault="003607A9" w:rsidP="00B06E4D" w:rsidR="003607A9">
      <w:pPr>
        <w:jc w:val="both"/>
      </w:pPr>
    </w:p>
    <w:p w:rsidRDefault="001468EB" w:rsidP="001468EB" w:rsidR="001468EB" w:rsidRPr="001468EB">
      <w:pPr>
        <w:jc w:val="both"/>
      </w:pPr>
      <w:r w:rsidRPr="001468EB">
        <w:t xml:space="preserve">II.  </w:t>
      </w:r>
      <w:r w:rsidRPr="001468EB">
        <w:tab/>
        <w:t>Kup</w:t>
      </w:r>
      <w:r w:rsidR="009D5CE7">
        <w:t>a</w:t>
      </w:r>
      <w:r w:rsidRPr="001468EB">
        <w:t>c</w:t>
      </w:r>
      <w:r w:rsidR="009D5CE7">
        <w:t xml:space="preserve"> </w:t>
      </w:r>
      <w:r w:rsidR="003607A9" w:rsidRPr="003607A9">
        <w:t xml:space="preserve">NENAD MOLC iz Zagreba, Dubrava, Novačka ulica 267, OIB 13090594476 </w:t>
      </w:r>
      <w:r w:rsidR="00DD73DB">
        <w:t>duž</w:t>
      </w:r>
      <w:r w:rsidR="00233D05">
        <w:t>a</w:t>
      </w:r>
      <w:r w:rsidRPr="001468EB">
        <w:t>n</w:t>
      </w:r>
      <w:r w:rsidR="009D5CE7">
        <w:t xml:space="preserve"> je</w:t>
      </w:r>
      <w:r w:rsidR="00197A74">
        <w:t xml:space="preserve"> </w:t>
      </w:r>
      <w:r w:rsidRPr="001468EB">
        <w:t xml:space="preserve">u roku od trideset dana od dana pravomoćnosti rješenja o dosudi uplatiti razliku kupovnine za nekretninu opisanu u točki I. u visini od </w:t>
      </w:r>
      <w:r w:rsidR="004C6646">
        <w:rPr>
          <w:b/>
        </w:rPr>
        <w:t>288.600</w:t>
      </w:r>
      <w:r w:rsidR="007F422B">
        <w:rPr>
          <w:b/>
        </w:rPr>
        <w:t>,00</w:t>
      </w:r>
      <w:r w:rsidRPr="00990987">
        <w:rPr>
          <w:b/>
        </w:rPr>
        <w:t xml:space="preserve"> kn</w:t>
      </w:r>
      <w:r w:rsidRPr="001468EB">
        <w:t xml:space="preserve"> (slovima:</w:t>
      </w:r>
      <w:r w:rsidR="00F03521">
        <w:t xml:space="preserve"> </w:t>
      </w:r>
      <w:r w:rsidR="004C6646">
        <w:t>dvjestoosamdesetosamtisućašestotinakuna</w:t>
      </w:r>
      <w:r w:rsidR="00F03521">
        <w:t>)</w:t>
      </w:r>
      <w:r w:rsidRPr="001468EB">
        <w:t xml:space="preserve"> na žiroračun ovog suda broj HR59 2390 0011 3000 0270 3 kod Hrvatske poštanske banke d.d. Zagreb s napomenom „razlika kupovnina“ i pozivom na poslovni broj.</w:t>
      </w:r>
    </w:p>
    <w:p w:rsidRDefault="001468EB" w:rsidP="001468EB" w:rsidR="001468EB" w:rsidRPr="001468EB">
      <w:pPr>
        <w:jc w:val="both"/>
      </w:pPr>
    </w:p>
    <w:p w:rsidRDefault="001468EB" w:rsidP="00B06E4D" w:rsidR="001468EB" w:rsidRPr="00880B73">
      <w:pPr>
        <w:jc w:val="both"/>
      </w:pPr>
      <w:r w:rsidRPr="001468EB">
        <w:t xml:space="preserve">III. </w:t>
      </w:r>
      <w:r w:rsidRPr="001468EB">
        <w:tab/>
        <w:t>Određuje se uknjižba prava vlasništva u korist kupca</w:t>
      </w:r>
      <w:r w:rsidR="009D5CE7">
        <w:t xml:space="preserve"> </w:t>
      </w:r>
      <w:r w:rsidR="003607A9" w:rsidRPr="003607A9">
        <w:t>NENAD</w:t>
      </w:r>
      <w:r w:rsidR="003607A9">
        <w:t>A</w:t>
      </w:r>
      <w:r w:rsidR="003607A9" w:rsidRPr="003607A9">
        <w:t xml:space="preserve"> MOLC iz Zagreba, Dubrava, Novačka ulica 267, OIB 13090594476 </w:t>
      </w:r>
      <w:r w:rsidR="00600D4A">
        <w:t xml:space="preserve"> </w:t>
      </w:r>
      <w:r w:rsidR="000C04FC">
        <w:t>na</w:t>
      </w:r>
      <w:r w:rsidRPr="001468EB">
        <w:t xml:space="preserve"> dosuđenoj nekretnini stečajnog dužnika upisanoj u zemljišnoj knjizi </w:t>
      </w:r>
      <w:r w:rsidR="00F03521" w:rsidRPr="00F03521">
        <w:t xml:space="preserve">Općinskog suda u  Rijeci, </w:t>
      </w:r>
      <w:r w:rsidR="005F7842" w:rsidRPr="005F7842">
        <w:t xml:space="preserve">zemljišnoknjižni odjel u Novom Vinodolskom, k.č.br. 16521/16 stambeno – poslovna zgrada, površine 102 čhv, 367 m2, upisana u zk.ul. 5658, k.o. Novi, u naravi objekt "Marina" i to: </w:t>
      </w:r>
      <w:r w:rsidR="003607A9" w:rsidRPr="003607A9">
        <w:t>29. etaža: 4004/111908, 1. posebni dio zgrade sagrađene na k.č.br. 16521/16, prvi kat, stan br. 3, u nacrtu označen tamnoplavom bojom, koji se sastoji od kuhinje + ulaza, dnevnog boravka + blagovaone, dvije sobe, lođe, kupaone, korisne površine 40,04 m2</w:t>
      </w:r>
      <w:r w:rsidR="009D5CE7">
        <w:t>,</w:t>
      </w:r>
      <w:r w:rsidR="00F03521">
        <w:t xml:space="preserve"> </w:t>
      </w:r>
      <w:r w:rsidRPr="00880B73">
        <w:t>nakon pravomoćnosti ovog rješenja i nakon što kup</w:t>
      </w:r>
      <w:r w:rsidR="009D5CE7">
        <w:t>a</w:t>
      </w:r>
      <w:r w:rsidRPr="00880B73">
        <w:t>c uplat</w:t>
      </w:r>
      <w:r w:rsidR="009D5CE7">
        <w:t>i</w:t>
      </w:r>
      <w:r w:rsidRPr="00880B73">
        <w:t xml:space="preserve">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 xml:space="preserve">zk.ul. </w:t>
      </w:r>
      <w:r w:rsidR="005F7842">
        <w:t>5658</w:t>
      </w:r>
      <w:r w:rsidR="00057F59">
        <w:t xml:space="preserve">, podulošku </w:t>
      </w:r>
      <w:r w:rsidR="003607A9">
        <w:t>29</w:t>
      </w:r>
      <w:r w:rsidR="00234753">
        <w:t>.</w:t>
      </w:r>
      <w:r w:rsidR="00057F59">
        <w:t>, k.o. Novi:</w:t>
      </w:r>
    </w:p>
    <w:p w:rsidRDefault="00234753" w:rsidP="00234753" w:rsidR="00057F59">
      <w:pPr>
        <w:pStyle w:val="Odlomakpopisa"/>
        <w:ind w:left="0"/>
        <w:jc w:val="both"/>
      </w:pPr>
      <w:r>
        <w:t>-</w:t>
      </w:r>
      <w:r w:rsidR="00057F59">
        <w:t xml:space="preserve">zabilježbe otvaranja stečajnog postupka nad dužnikom zaprimljena 18. ožujka 2011. godine, pod brojem Z-274/11; </w:t>
      </w:r>
    </w:p>
    <w:p w:rsidRDefault="00234753" w:rsidP="00234753" w:rsidR="00057F59">
      <w:pPr>
        <w:pStyle w:val="Odlomakpopisa"/>
        <w:ind w:left="0"/>
        <w:jc w:val="both"/>
      </w:pPr>
      <w:r>
        <w:lastRenderedPageBreak/>
        <w:t>-</w:t>
      </w:r>
      <w:r w:rsidR="00057F59">
        <w:t>zabilježbe stečajnog upravitelja nad dužnikom zaprimljeno 18. rujna 2014. godine, pod brojem Z-945/14;</w:t>
      </w:r>
    </w:p>
    <w:p w:rsidRDefault="00531FA5" w:rsidP="00531FA5" w:rsidR="000C48AE">
      <w:pPr>
        <w:pStyle w:val="Odlomakpopisa"/>
        <w:ind w:left="0"/>
        <w:jc w:val="both"/>
      </w:pPr>
      <w:r>
        <w:t>-</w:t>
      </w:r>
      <w:r w:rsidR="00057F59">
        <w:t xml:space="preserve">zabilježbe rješenja o prodaji nekretnina stečajnog dužnika zaprimljeno 25. </w:t>
      </w:r>
      <w:r w:rsidR="00F974D9">
        <w:t>s</w:t>
      </w:r>
      <w:r w:rsidR="00057F59">
        <w:t>vibnja 2015. godine pod brojem Z-532/15;</w:t>
      </w:r>
    </w:p>
    <w:p w:rsidRDefault="00531FA5" w:rsidP="00531FA5" w:rsidR="000C48AE">
      <w:pPr>
        <w:pStyle w:val="Odlomakpopisa"/>
        <w:ind w:left="0"/>
        <w:jc w:val="both"/>
      </w:pPr>
      <w:r>
        <w:t>- uknjiženo</w:t>
      </w:r>
      <w:r w:rsidR="00D5289A">
        <w:t>g</w:t>
      </w:r>
      <w:r>
        <w:t xml:space="preserve"> prav</w:t>
      </w:r>
      <w:r w:rsidR="00D5289A">
        <w:t>a</w:t>
      </w:r>
      <w:r>
        <w:t xml:space="preserve"> zaloga u iznosu od 4.555.165,40 EUR (četirimilijunapetstopedesetpet</w:t>
      </w:r>
      <w:r w:rsidR="00D5289A">
        <w:t xml:space="preserve"> </w:t>
      </w:r>
      <w:r>
        <w:t xml:space="preserve">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531FA5" w:rsidP="007B3096" w:rsidR="00F375E9">
      <w:pPr>
        <w:pStyle w:val="Odlomakpopisa"/>
        <w:ind w:left="0"/>
        <w:jc w:val="both"/>
      </w:pPr>
      <w:r>
        <w:t>- uknjiženo</w:t>
      </w:r>
      <w:r w:rsidR="00D5289A">
        <w:t>g</w:t>
      </w:r>
      <w:r>
        <w:t xml:space="preserve"> prav</w:t>
      </w:r>
      <w:r w:rsidR="00D5289A">
        <w:t>a</w:t>
      </w:r>
      <w:r>
        <w:t xml:space="preserve">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w:t>
      </w:r>
      <w:r w:rsidR="00234753">
        <w:t xml:space="preserve"> </w:t>
      </w:r>
      <w:r w:rsidR="00BB2DBB">
        <w:t xml:space="preserve"> </w:t>
      </w:r>
    </w:p>
    <w:p w:rsidRDefault="00F375E9" w:rsidP="00197A74" w:rsidR="00F375E9">
      <w:pPr>
        <w:pStyle w:val="Odlomakpopisa"/>
        <w:ind w:left="0"/>
        <w:jc w:val="both"/>
      </w:pPr>
      <w:r>
        <w:t>-</w:t>
      </w:r>
      <w:r w:rsidR="00820324" w:rsidRPr="00820324">
        <w:t xml:space="preserve"> </w:t>
      </w:r>
      <w:r w:rsidR="00820324">
        <w:t xml:space="preserve">uknjiženog prava zaloga </w:t>
      </w:r>
      <w:r>
        <w:t>na temelju rješenja Općinskog suda u Rijeci posl.br. Ovr-694/2010 od 28. siječnja 2011.</w:t>
      </w:r>
      <w:r w:rsidR="00C01532">
        <w:t xml:space="preserve"> godine</w:t>
      </w:r>
      <w:r>
        <w:t xml:space="preserve">,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w:t>
      </w:r>
      <w:r>
        <w:lastRenderedPageBreak/>
        <w:t>FINANCIJA – POREZNE UPRAVE, PODRUČNI URED RIJEKA, zaprimljeno 05. studenoga 2010. pod brojem Z-1351/10;</w:t>
      </w:r>
    </w:p>
    <w:p w:rsidRDefault="00820324" w:rsidP="007B3096" w:rsidR="00F375E9">
      <w:pPr>
        <w:pStyle w:val="Odlomakpopisa"/>
        <w:ind w:left="0"/>
        <w:jc w:val="both"/>
      </w:pPr>
      <w:r>
        <w:t>-</w:t>
      </w:r>
      <w:r w:rsidR="00F375E9">
        <w:t>zabilježb</w:t>
      </w:r>
      <w:r>
        <w:t>e</w:t>
      </w:r>
      <w:r w:rsidR="00F375E9">
        <w:t xml:space="preserve"> ovršivosti tražbine radi čijeg je osiguranja uknjižba dopuštena </w:t>
      </w:r>
      <w:r>
        <w:t>(čl.259. st.2 OZ</w:t>
      </w:r>
      <w:r w:rsidR="00F375E9">
        <w:t>);</w:t>
      </w:r>
    </w:p>
    <w:p w:rsidRDefault="00F375E9" w:rsidP="00F375E9" w:rsidR="00531FA5">
      <w:pPr>
        <w:pStyle w:val="Odlomakpopisa"/>
        <w:ind w:left="0"/>
        <w:jc w:val="both"/>
      </w:pPr>
      <w:r>
        <w:t>-</w:t>
      </w:r>
      <w:r w:rsidR="00197A74">
        <w:t xml:space="preserve"> </w:t>
      </w:r>
      <w:r w:rsidR="00820324">
        <w:t xml:space="preserve">zabilježbe da uknjižba založnog prava i zabilježba </w:t>
      </w:r>
      <w:r>
        <w:t>ovršivosti tražbine imaju učinak da se ovrha na tim nekretninama smije provesti i prema trećoj osobi koja je tu nekretninu kasnije stekla (čl.260. st.1. OZ);</w:t>
      </w:r>
    </w:p>
    <w:p w:rsidRDefault="00F375E9" w:rsidP="00BB2DBB" w:rsidR="00F375E9">
      <w:pPr>
        <w:pStyle w:val="Odlomakpopisa"/>
        <w:ind w:left="0"/>
        <w:jc w:val="both"/>
      </w:pPr>
    </w:p>
    <w:p w:rsidRDefault="001468EB" w:rsidP="001468EB" w:rsidR="001468EB" w:rsidRPr="00880B73">
      <w:pPr>
        <w:jc w:val="both"/>
      </w:pPr>
      <w:r w:rsidRPr="00880B73">
        <w:t xml:space="preserve">V. </w:t>
      </w:r>
      <w:r w:rsidRPr="00880B73">
        <w:tab/>
        <w:t xml:space="preserve">Nalaže se zemljišnoknjižnom odjelu Općinskog suda u </w:t>
      </w:r>
      <w:r w:rsidR="00F03521">
        <w:t xml:space="preserve">Rijeci, zemljišnoknjižni odjel u Novom Vinodolskom </w:t>
      </w:r>
      <w:r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w:t>
      </w:r>
      <w:r w:rsidR="009D5CE7">
        <w:t>u</w:t>
      </w:r>
      <w:r w:rsidRPr="00880B73">
        <w:t xml:space="preserve"> zaključkom o predaji nekretnine nakon što ovo rješenje postane pravomoćno i nakon što </w:t>
      </w:r>
      <w:r w:rsidR="009D5CE7">
        <w:t xml:space="preserve">kupac </w:t>
      </w:r>
      <w:r w:rsidRPr="00880B73">
        <w:t>uplat</w:t>
      </w:r>
      <w:r w:rsidR="009D5CE7">
        <w:t>i</w:t>
      </w:r>
      <w:r w:rsidRPr="00880B73">
        <w:t xml:space="preserve"> kupovninu u cijelosti.</w:t>
      </w:r>
    </w:p>
    <w:p w:rsidRDefault="001468EB" w:rsidP="001468EB" w:rsidR="001468EB" w:rsidRPr="00880B73">
      <w:pPr>
        <w:jc w:val="both"/>
      </w:pPr>
    </w:p>
    <w:p w:rsidRDefault="001468EB" w:rsidP="001468EB" w:rsidR="00E102A4">
      <w:pPr>
        <w:jc w:val="both"/>
      </w:pPr>
      <w:r w:rsidRPr="00880B73">
        <w:t>VI</w:t>
      </w:r>
      <w:r w:rsidR="00517C82">
        <w:t>I</w:t>
      </w:r>
      <w:r w:rsidRPr="00880B73">
        <w:t xml:space="preserve">. </w:t>
      </w:r>
      <w:r w:rsidRPr="00880B73">
        <w:tab/>
        <w:t>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w:t>
      </w:r>
      <w:r w:rsidR="008C64C9" w:rsidRPr="008C64C9">
        <w:t xml:space="preserve"> Nekretnina će se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r>
      <w:r w:rsidR="003663DE">
        <w:t>R</w:t>
      </w:r>
      <w:r w:rsidR="001468EB" w:rsidRPr="00880B73">
        <w:t xml:space="preserve">ješenje </w:t>
      </w:r>
      <w:r w:rsidR="003663DE">
        <w:t xml:space="preserve">će se </w:t>
      </w:r>
      <w:r w:rsidR="001468EB" w:rsidRPr="00880B73">
        <w:t xml:space="preserve">objaviti na </w:t>
      </w:r>
      <w:r w:rsidR="004546E8">
        <w:t>e-</w:t>
      </w:r>
      <w:r w:rsidR="001468EB" w:rsidRPr="00880B73">
        <w:t xml:space="preserve">oglasnoj ploči te se smatra da je dostavljeno svim osobama kojima se dostavlja zaključak o prodaji te svim sudionicima u dražbi istekom trećega dana od dana njegova isticanja na </w:t>
      </w:r>
      <w:r w:rsidR="007436ED">
        <w:t>e-</w:t>
      </w:r>
      <w:r w:rsidR="001468EB" w:rsidRPr="00880B73">
        <w:t>oglasnoj ploči. Te osobe imaju pravo tražiti da im se u sudskoj pisarnici neposredno preda otpravak rješenja.</w:t>
      </w:r>
    </w:p>
    <w:p w:rsidRDefault="001468EB" w:rsidP="001468EB" w:rsidR="001468EB" w:rsidRPr="00880B73">
      <w:pPr>
        <w:jc w:val="both"/>
      </w:pPr>
    </w:p>
    <w:p w:rsidRDefault="00FA5425" w:rsidP="001468EB" w:rsidR="001468EB" w:rsidRPr="00880B73">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820324">
        <w:t>56</w:t>
      </w:r>
      <w:r w:rsidR="00E102A4">
        <w:t>58</w:t>
      </w:r>
      <w:r w:rsidR="00E66745">
        <w:t xml:space="preserve">, podulošku </w:t>
      </w:r>
      <w:r w:rsidR="003607A9">
        <w:t>29</w:t>
      </w:r>
      <w:r w:rsidR="00234753">
        <w:t>.,</w:t>
      </w:r>
      <w:r w:rsidR="00E66745">
        <w:t xml:space="preserve"> k.o. Novi, </w:t>
      </w:r>
      <w:r w:rsidR="001468EB" w:rsidRPr="00880B73">
        <w:t>izvrši zabilježbu dosude nekretnine opisane u točki I. izreke ovog rješenja (čl.89. st.1. Zakona o zemljišnim knjigama).</w:t>
      </w:r>
    </w:p>
    <w:p w:rsidRDefault="001468EB" w:rsidP="007B3096" w:rsidR="000C48AE">
      <w:pPr>
        <w:jc w:val="both"/>
        <w:rPr>
          <w:b/>
        </w:rPr>
      </w:pPr>
      <w:r w:rsidRPr="00880B73">
        <w:tab/>
        <w:t xml:space="preserve"> </w:t>
      </w: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B06E4D"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w:t>
      </w:r>
      <w:r w:rsidR="00E102A4" w:rsidRPr="00E102A4">
        <w:t xml:space="preserve">zemljišnoknjižni odjel u Novom Vinodolskom, k.č.br. 16521/16 stambeno – poslovna zgrada, površine 102 čhv, 367 m2, upisana u zk.ul. 5658, k.o. Novi, u naravi objekt "Marina" i to: </w:t>
      </w:r>
      <w:r w:rsidR="003607A9" w:rsidRPr="003607A9">
        <w:t>29. etaža: 4004/111908, 1. posebni dio zgrade sagrađene na k.č.br. 16521/16, prvi kat, stan br. 3, u nacrtu označen tamnoplavom bojom, koji se sastoji od kuhinje + ulaza, dnevnog boravka + blagovaone, dvije sobe, lođe, kupaone, korisne površine 40,04 m2</w:t>
      </w:r>
      <w:r w:rsidR="009D5CE7" w:rsidRPr="009D5CE7">
        <w:t>,</w:t>
      </w:r>
      <w:r w:rsidR="00E102A4">
        <w:t xml:space="preserve"> </w:t>
      </w:r>
      <w:r w:rsidRPr="00517C82">
        <w:t>na prijedlog stečajnog upravitelja temeljem čl.164. Stečajnog zakona (NN 44/96, 29/99, 129/00, 123/03, 197/03, 187/04, 82/06, 116/10</w:t>
      </w:r>
      <w:r w:rsidR="00D5289A">
        <w:t xml:space="preserve"> i</w:t>
      </w:r>
      <w:r w:rsidRPr="00517C82">
        <w:t xml:space="preserve"> 25/12</w:t>
      </w:r>
      <w:r w:rsidR="00D5289A">
        <w:t>,</w:t>
      </w:r>
      <w:r w:rsidRPr="00517C82">
        <w:t xml:space="preserve"> dalje: SZ), uz odgovarajuću primjenu propisa o ovrsi kojima je uređena ovrha na nekretnini.  </w:t>
      </w:r>
    </w:p>
    <w:p w:rsidRDefault="001468EB" w:rsidP="001468EB" w:rsidR="001468EB">
      <w:pPr>
        <w:jc w:val="both"/>
      </w:pPr>
      <w:r w:rsidRPr="00517C82">
        <w:lastRenderedPageBreak/>
        <w:tab/>
        <w:t xml:space="preserve">Zaključkom o prodaji od </w:t>
      </w:r>
      <w:r w:rsidR="007F422B">
        <w:t>10</w:t>
      </w:r>
      <w:r w:rsidR="00D715B9">
        <w:t>. rujna</w:t>
      </w:r>
      <w:r w:rsidRPr="00517C82">
        <w:t xml:space="preserve"> 201</w:t>
      </w:r>
      <w:r w:rsidR="00517C82">
        <w:t>5</w:t>
      </w:r>
      <w:r w:rsidRPr="00517C82">
        <w:t>.</w:t>
      </w:r>
      <w:r w:rsidR="007436ED">
        <w:t xml:space="preserve"> </w:t>
      </w:r>
      <w:r w:rsidRPr="00517C82">
        <w:t>g</w:t>
      </w:r>
      <w:r w:rsidR="007436ED">
        <w:t>odine</w:t>
      </w:r>
      <w:r w:rsidRPr="00517C82">
        <w:t xml:space="preserve"> određeni su način i uvjeti prodaje nekretnine stečajnog dužnika. </w:t>
      </w:r>
    </w:p>
    <w:p w:rsidRDefault="00517C82" w:rsidP="001468EB" w:rsidR="001468EB" w:rsidRPr="00517C82">
      <w:pPr>
        <w:jc w:val="both"/>
      </w:pPr>
      <w:r>
        <w:tab/>
      </w:r>
      <w:r w:rsidR="001468EB" w:rsidRPr="00517C82">
        <w:t>Zaključak o prodaji od</w:t>
      </w:r>
      <w:r w:rsidR="00DD73DB">
        <w:t xml:space="preserve"> </w:t>
      </w:r>
      <w:r w:rsidR="007F422B">
        <w:t>10</w:t>
      </w:r>
      <w:r w:rsidR="00D715B9">
        <w:t>. rujna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1468EB" w:rsidRPr="00517C82">
        <w:t xml:space="preserve">oglasnoj ploči suda dana </w:t>
      </w:r>
      <w:r w:rsidR="007F422B">
        <w:t>11</w:t>
      </w:r>
      <w:r w:rsidR="00D715B9">
        <w:t>. rujna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na stranicama Visokog trgovačkog suda RH web – stečaj i Očevidniku nekretnina koje se prodaju u stečajnom postupku kojeg v</w:t>
      </w:r>
      <w:r w:rsidR="0081693F">
        <w:t>odi Hrvatska gospodarska komora</w:t>
      </w:r>
      <w:r w:rsidR="00E66745">
        <w:t>, te dnevnom tisku Jutarnjem listu i tjednom tisku Burza</w:t>
      </w:r>
      <w:r>
        <w:t>. Zaključak je dostavljen</w:t>
      </w:r>
      <w:r w:rsidRPr="00517C82">
        <w:t xml:space="preserve"> </w:t>
      </w:r>
      <w:r w:rsidR="001468EB" w:rsidRPr="00517C82">
        <w:t>svim osobama iz čl.95. st.7. Ovršnog zakona.</w:t>
      </w:r>
      <w:r>
        <w:t xml:space="preserve"> </w:t>
      </w:r>
    </w:p>
    <w:p w:rsidRDefault="00517C82" w:rsidP="001468EB" w:rsidR="00DC797A">
      <w:pPr>
        <w:jc w:val="both"/>
      </w:pPr>
      <w:r>
        <w:tab/>
      </w:r>
      <w:r w:rsidR="001468EB" w:rsidRPr="00517C82">
        <w:t xml:space="preserve">Na usmenoj javnoj dražbi održanoj </w:t>
      </w:r>
      <w:r w:rsidR="00E102A4">
        <w:t>29</w:t>
      </w:r>
      <w:r w:rsidR="00D715B9">
        <w:t>. listopada</w:t>
      </w:r>
      <w:r w:rsidR="001468EB" w:rsidRPr="00517C82">
        <w:t xml:space="preserve"> 201</w:t>
      </w:r>
      <w:r>
        <w:t>5</w:t>
      </w:r>
      <w:r w:rsidR="007436ED">
        <w:t>. godine</w:t>
      </w:r>
      <w:r w:rsidR="001468EB" w:rsidRPr="00517C82">
        <w:t xml:space="preserve"> ponuditelj</w:t>
      </w:r>
      <w:r w:rsidR="009D5CE7">
        <w:t xml:space="preserve"> </w:t>
      </w:r>
      <w:r w:rsidR="003607A9" w:rsidRPr="003607A9">
        <w:t>NENAD MOLC iz Zagreba, Dubrava, Novačka ulica 267</w:t>
      </w:r>
      <w:r w:rsidR="003607A9">
        <w:t xml:space="preserve"> </w:t>
      </w:r>
      <w:r w:rsidR="009D5CE7">
        <w:t>da</w:t>
      </w:r>
      <w:r w:rsidR="00233D05">
        <w:t>o</w:t>
      </w:r>
      <w:r w:rsidR="009D5CE7">
        <w:t xml:space="preserve"> je</w:t>
      </w:r>
      <w:r w:rsidR="003A127E">
        <w:t xml:space="preserve"> </w:t>
      </w:r>
      <w:r w:rsidR="008C64C9">
        <w:t>najpovoljniju</w:t>
      </w:r>
      <w:r w:rsidR="007B3096">
        <w:t xml:space="preserve"> </w:t>
      </w:r>
      <w:r w:rsidR="001468EB" w:rsidRPr="00517C82">
        <w:t>ponudu za kupnju nekretnin</w:t>
      </w:r>
      <w:r w:rsidR="0081693F">
        <w:t>e</w:t>
      </w:r>
      <w:r w:rsidR="001468EB" w:rsidRPr="00517C82">
        <w:t xml:space="preserve"> stečajnog dužnika opisan</w:t>
      </w:r>
      <w:r w:rsidR="0081693F">
        <w:t>e</w:t>
      </w:r>
      <w:r w:rsidR="001468EB" w:rsidRPr="00517C82">
        <w:t xml:space="preserve"> u točki I. izreke u visini od </w:t>
      </w:r>
      <w:r w:rsidR="004C6646">
        <w:t>314</w:t>
      </w:r>
      <w:r w:rsidR="003663DE">
        <w:t>.000</w:t>
      </w:r>
      <w:r w:rsidR="001468EB" w:rsidRPr="00517C82">
        <w:t>,00 kn.</w:t>
      </w:r>
      <w:r w:rsidR="009D5CE7">
        <w:t xml:space="preserve"> </w:t>
      </w:r>
      <w:r w:rsidR="00233D05">
        <w:t xml:space="preserve"> </w:t>
      </w:r>
    </w:p>
    <w:p w:rsidRDefault="00517C82" w:rsidP="001468EB" w:rsidR="001468EB" w:rsidRPr="00517C82">
      <w:pPr>
        <w:jc w:val="both"/>
      </w:pPr>
      <w:r>
        <w:tab/>
      </w:r>
      <w:r w:rsidR="001468EB" w:rsidRPr="00517C82">
        <w:t xml:space="preserve">Slijedom navedenog, a temeljem čl.103. – čl.109. Ovršnog zakona (NN 112/12) odlučeno je kao u točkama I. do </w:t>
      </w:r>
      <w:r>
        <w:t>IX</w:t>
      </w:r>
      <w:r w:rsidR="001468EB" w:rsidRPr="00517C82">
        <w:t>. izreke ovog rješenja, a temeljem čl.89. st.1. Zakona o zemljišnim knjigama kao u točki X. izreke rješenja.</w:t>
      </w:r>
    </w:p>
    <w:p w:rsidRDefault="004546E8" w:rsidP="001468EB" w:rsidR="004546E8" w:rsidRPr="00517C82">
      <w:pPr>
        <w:jc w:val="both"/>
      </w:pPr>
    </w:p>
    <w:p w:rsidRDefault="00DC797A" w:rsidP="00DC797A" w:rsidR="001468EB" w:rsidRPr="001468EB">
      <w:pPr>
        <w:tabs>
          <w:tab w:pos="2063" w:val="left"/>
          <w:tab w:pos="4394" w:val="center"/>
        </w:tabs>
        <w:rPr>
          <w:b/>
        </w:rPr>
      </w:pPr>
      <w:r>
        <w:rPr>
          <w:b/>
        </w:rPr>
        <w:tab/>
      </w:r>
      <w:r>
        <w:rPr>
          <w:b/>
        </w:rPr>
        <w:tab/>
      </w:r>
      <w:r w:rsidR="001468EB" w:rsidRPr="001468EB">
        <w:rPr>
          <w:b/>
        </w:rPr>
        <w:t xml:space="preserve">U Rijeci, </w:t>
      </w:r>
      <w:r w:rsidR="00E102A4">
        <w:rPr>
          <w:b/>
        </w:rPr>
        <w:t>29</w:t>
      </w:r>
      <w:r w:rsidR="00D715B9">
        <w:rPr>
          <w:b/>
        </w:rPr>
        <w:t>. listopada</w:t>
      </w:r>
      <w:r w:rsidR="001468EB" w:rsidRPr="001468EB">
        <w:rPr>
          <w:b/>
        </w:rPr>
        <w:t xml:space="preserve"> 201</w:t>
      </w:r>
      <w:r w:rsidR="00517C82">
        <w:rPr>
          <w:b/>
        </w:rPr>
        <w:t>5</w:t>
      </w:r>
      <w:r w:rsidR="001468EB"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E52905" w:rsidR="00C716A6">
      <w:pPr>
        <w:jc w:val="right"/>
        <w:rPr>
          <w:b/>
        </w:rPr>
      </w:pPr>
      <w:r w:rsidRPr="001468EB">
        <w:rPr>
          <w:b/>
        </w:rPr>
        <w:t>Daniela Korlević</w:t>
      </w:r>
      <w:r w:rsidR="00C716A6">
        <w:rPr>
          <w:b/>
        </w:rPr>
        <w:t xml:space="preserve"> </w:t>
      </w:r>
      <w:r w:rsidR="00E52905">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1468EB" w:rsidP="001468EB" w:rsidR="001468EB">
      <w:pPr>
        <w:jc w:val="both"/>
        <w:rPr>
          <w:b/>
        </w:rPr>
      </w:pPr>
    </w:p>
    <w:p w:rsidRDefault="003B151C" w:rsidP="001468EB" w:rsidR="00A50178" w:rsidRPr="000842BA">
      <w:pPr>
        <w:jc w:val="both"/>
        <w:rPr>
          <w:sz w:val="20"/>
          <w:szCs w:val="20"/>
        </w:rPr>
      </w:pPr>
      <w:r>
        <w:rPr>
          <w:b/>
          <w:sz w:val="20"/>
          <w:szCs w:val="20"/>
        </w:rPr>
        <w:t xml:space="preserve"> </w:t>
      </w: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B151C">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CA58E4">
      <w:t>489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8A37B9"/>
    <w:multiLevelType w:val="hybridMultilevel"/>
    <w:tmpl w:val="4976C946"/>
    <w:lvl w:tplc="A6B295D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8">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7"/>
  </w:num>
  <w:num w:numId="3">
    <w:abstractNumId w:val="5"/>
  </w:num>
  <w:num w:numId="4">
    <w:abstractNumId w:val="9"/>
  </w:num>
  <w:num w:numId="5">
    <w:abstractNumId w:val="1"/>
  </w:num>
  <w:num w:numId="6">
    <w:abstractNumId w:val="8"/>
  </w:num>
  <w:num w:numId="7">
    <w:abstractNumId w:val="6"/>
  </w:num>
  <w:num w:numId="8">
    <w:abstractNumId w:val="2"/>
  </w:num>
  <w:num w:numId="9">
    <w:abstractNumId w:val="10"/>
  </w:num>
  <w:num w:numId="10">
    <w:abstractNumId w:val="4"/>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5D22"/>
    <w:rsid w:val="00057F59"/>
    <w:rsid w:val="00070F76"/>
    <w:rsid w:val="000762BD"/>
    <w:rsid w:val="000842BA"/>
    <w:rsid w:val="00095829"/>
    <w:rsid w:val="00095C35"/>
    <w:rsid w:val="0009793C"/>
    <w:rsid w:val="000A208F"/>
    <w:rsid w:val="000A4F69"/>
    <w:rsid w:val="000C04FC"/>
    <w:rsid w:val="000C44C1"/>
    <w:rsid w:val="000C48AE"/>
    <w:rsid w:val="000E03DC"/>
    <w:rsid w:val="000E244A"/>
    <w:rsid w:val="000E2EC1"/>
    <w:rsid w:val="000E3482"/>
    <w:rsid w:val="000F60DD"/>
    <w:rsid w:val="000F7F5E"/>
    <w:rsid w:val="001070A8"/>
    <w:rsid w:val="001425B7"/>
    <w:rsid w:val="001468EB"/>
    <w:rsid w:val="001553F3"/>
    <w:rsid w:val="00166F2A"/>
    <w:rsid w:val="00173291"/>
    <w:rsid w:val="00197372"/>
    <w:rsid w:val="00197A74"/>
    <w:rsid w:val="001A62CB"/>
    <w:rsid w:val="001A7F1C"/>
    <w:rsid w:val="001B0074"/>
    <w:rsid w:val="001B42DE"/>
    <w:rsid w:val="001C0CB2"/>
    <w:rsid w:val="001C4B53"/>
    <w:rsid w:val="001D153D"/>
    <w:rsid w:val="001D5425"/>
    <w:rsid w:val="001E2C89"/>
    <w:rsid w:val="001E6CE8"/>
    <w:rsid w:val="001F175B"/>
    <w:rsid w:val="00221869"/>
    <w:rsid w:val="002225B4"/>
    <w:rsid w:val="002227D3"/>
    <w:rsid w:val="00233D05"/>
    <w:rsid w:val="00234753"/>
    <w:rsid w:val="00236BE6"/>
    <w:rsid w:val="0024382E"/>
    <w:rsid w:val="0028107A"/>
    <w:rsid w:val="0028181A"/>
    <w:rsid w:val="002B0EBE"/>
    <w:rsid w:val="002C0922"/>
    <w:rsid w:val="002E3CB0"/>
    <w:rsid w:val="002E483F"/>
    <w:rsid w:val="003027B5"/>
    <w:rsid w:val="00310BD1"/>
    <w:rsid w:val="00345E61"/>
    <w:rsid w:val="003607A9"/>
    <w:rsid w:val="00361459"/>
    <w:rsid w:val="003663DE"/>
    <w:rsid w:val="0037075D"/>
    <w:rsid w:val="00381585"/>
    <w:rsid w:val="003A043E"/>
    <w:rsid w:val="003A127E"/>
    <w:rsid w:val="003A2F6F"/>
    <w:rsid w:val="003A4D2B"/>
    <w:rsid w:val="003A5012"/>
    <w:rsid w:val="003B151C"/>
    <w:rsid w:val="003B483C"/>
    <w:rsid w:val="003C3B12"/>
    <w:rsid w:val="003D5C71"/>
    <w:rsid w:val="003D7E9E"/>
    <w:rsid w:val="003E372F"/>
    <w:rsid w:val="003E4B84"/>
    <w:rsid w:val="003F068A"/>
    <w:rsid w:val="0041253B"/>
    <w:rsid w:val="00435973"/>
    <w:rsid w:val="00440519"/>
    <w:rsid w:val="004546E8"/>
    <w:rsid w:val="0045574E"/>
    <w:rsid w:val="00461223"/>
    <w:rsid w:val="00464896"/>
    <w:rsid w:val="00474DB5"/>
    <w:rsid w:val="00480EC2"/>
    <w:rsid w:val="00481338"/>
    <w:rsid w:val="004823BA"/>
    <w:rsid w:val="00482EF4"/>
    <w:rsid w:val="00483FFC"/>
    <w:rsid w:val="004B3F1F"/>
    <w:rsid w:val="004C168C"/>
    <w:rsid w:val="004C6646"/>
    <w:rsid w:val="004D5AF8"/>
    <w:rsid w:val="004D7CD0"/>
    <w:rsid w:val="004E204C"/>
    <w:rsid w:val="004E3D4A"/>
    <w:rsid w:val="004E60D5"/>
    <w:rsid w:val="004F310C"/>
    <w:rsid w:val="005020AB"/>
    <w:rsid w:val="0050519C"/>
    <w:rsid w:val="00510CA3"/>
    <w:rsid w:val="00517C82"/>
    <w:rsid w:val="00531FA5"/>
    <w:rsid w:val="00532279"/>
    <w:rsid w:val="00534BB4"/>
    <w:rsid w:val="00561B52"/>
    <w:rsid w:val="00565127"/>
    <w:rsid w:val="00570463"/>
    <w:rsid w:val="005730BE"/>
    <w:rsid w:val="00593536"/>
    <w:rsid w:val="00596A6D"/>
    <w:rsid w:val="005A14B1"/>
    <w:rsid w:val="005A4F20"/>
    <w:rsid w:val="005C198F"/>
    <w:rsid w:val="005C7B5E"/>
    <w:rsid w:val="005F7842"/>
    <w:rsid w:val="00600D4A"/>
    <w:rsid w:val="006010A0"/>
    <w:rsid w:val="0060117D"/>
    <w:rsid w:val="006070B2"/>
    <w:rsid w:val="006223C9"/>
    <w:rsid w:val="0062420D"/>
    <w:rsid w:val="0062443D"/>
    <w:rsid w:val="00651302"/>
    <w:rsid w:val="006526C3"/>
    <w:rsid w:val="00667B91"/>
    <w:rsid w:val="0068769A"/>
    <w:rsid w:val="00693437"/>
    <w:rsid w:val="006A24CE"/>
    <w:rsid w:val="006D7F07"/>
    <w:rsid w:val="00720C8D"/>
    <w:rsid w:val="00730180"/>
    <w:rsid w:val="007436ED"/>
    <w:rsid w:val="007437C5"/>
    <w:rsid w:val="00745688"/>
    <w:rsid w:val="00747C37"/>
    <w:rsid w:val="00764BF4"/>
    <w:rsid w:val="00766529"/>
    <w:rsid w:val="007705CE"/>
    <w:rsid w:val="00782FBB"/>
    <w:rsid w:val="0079648A"/>
    <w:rsid w:val="007B3096"/>
    <w:rsid w:val="007B6823"/>
    <w:rsid w:val="007B6DF5"/>
    <w:rsid w:val="007C7F09"/>
    <w:rsid w:val="007F208B"/>
    <w:rsid w:val="007F422B"/>
    <w:rsid w:val="0080199C"/>
    <w:rsid w:val="00807637"/>
    <w:rsid w:val="00811F07"/>
    <w:rsid w:val="008132EC"/>
    <w:rsid w:val="0081693F"/>
    <w:rsid w:val="008175CE"/>
    <w:rsid w:val="00820324"/>
    <w:rsid w:val="00822E73"/>
    <w:rsid w:val="00824882"/>
    <w:rsid w:val="00830775"/>
    <w:rsid w:val="008356D4"/>
    <w:rsid w:val="00847795"/>
    <w:rsid w:val="008600A2"/>
    <w:rsid w:val="00877E17"/>
    <w:rsid w:val="00880B73"/>
    <w:rsid w:val="00886313"/>
    <w:rsid w:val="008A0867"/>
    <w:rsid w:val="008A20F0"/>
    <w:rsid w:val="008A3272"/>
    <w:rsid w:val="008B56DF"/>
    <w:rsid w:val="008C28F7"/>
    <w:rsid w:val="008C64C9"/>
    <w:rsid w:val="008C7DF4"/>
    <w:rsid w:val="008D4852"/>
    <w:rsid w:val="008D688C"/>
    <w:rsid w:val="008E4B10"/>
    <w:rsid w:val="008F7131"/>
    <w:rsid w:val="00931F91"/>
    <w:rsid w:val="00932DA1"/>
    <w:rsid w:val="0093333F"/>
    <w:rsid w:val="00933FAF"/>
    <w:rsid w:val="00937467"/>
    <w:rsid w:val="00937672"/>
    <w:rsid w:val="0096205D"/>
    <w:rsid w:val="009635E6"/>
    <w:rsid w:val="009678FB"/>
    <w:rsid w:val="00975E9A"/>
    <w:rsid w:val="00976445"/>
    <w:rsid w:val="00990987"/>
    <w:rsid w:val="0099670C"/>
    <w:rsid w:val="00997B50"/>
    <w:rsid w:val="009A7449"/>
    <w:rsid w:val="009A7EB7"/>
    <w:rsid w:val="009B00AB"/>
    <w:rsid w:val="009B4EB8"/>
    <w:rsid w:val="009B4EC2"/>
    <w:rsid w:val="009D5CE7"/>
    <w:rsid w:val="009D77A7"/>
    <w:rsid w:val="009E3242"/>
    <w:rsid w:val="009E6676"/>
    <w:rsid w:val="009F78A9"/>
    <w:rsid w:val="009F7ABA"/>
    <w:rsid w:val="00A001FC"/>
    <w:rsid w:val="00A04FAF"/>
    <w:rsid w:val="00A313C6"/>
    <w:rsid w:val="00A34836"/>
    <w:rsid w:val="00A432C0"/>
    <w:rsid w:val="00A47192"/>
    <w:rsid w:val="00A47593"/>
    <w:rsid w:val="00A50178"/>
    <w:rsid w:val="00A52721"/>
    <w:rsid w:val="00A546DB"/>
    <w:rsid w:val="00A7070D"/>
    <w:rsid w:val="00A9064A"/>
    <w:rsid w:val="00A95FDA"/>
    <w:rsid w:val="00AB6C3E"/>
    <w:rsid w:val="00AC2714"/>
    <w:rsid w:val="00AC5258"/>
    <w:rsid w:val="00AD44B9"/>
    <w:rsid w:val="00AD4D68"/>
    <w:rsid w:val="00AE4162"/>
    <w:rsid w:val="00AE4863"/>
    <w:rsid w:val="00AF79E9"/>
    <w:rsid w:val="00B01AF5"/>
    <w:rsid w:val="00B06E4D"/>
    <w:rsid w:val="00B159A4"/>
    <w:rsid w:val="00B22812"/>
    <w:rsid w:val="00B22CB8"/>
    <w:rsid w:val="00B31E0E"/>
    <w:rsid w:val="00B32CD7"/>
    <w:rsid w:val="00B412CB"/>
    <w:rsid w:val="00B45E93"/>
    <w:rsid w:val="00B56F38"/>
    <w:rsid w:val="00B71370"/>
    <w:rsid w:val="00B72CAC"/>
    <w:rsid w:val="00B7675D"/>
    <w:rsid w:val="00BA0FB9"/>
    <w:rsid w:val="00BB0B0D"/>
    <w:rsid w:val="00BB2DBB"/>
    <w:rsid w:val="00BC256A"/>
    <w:rsid w:val="00BE1D53"/>
    <w:rsid w:val="00BF5418"/>
    <w:rsid w:val="00C01532"/>
    <w:rsid w:val="00C01753"/>
    <w:rsid w:val="00C24D35"/>
    <w:rsid w:val="00C34A6D"/>
    <w:rsid w:val="00C45DA0"/>
    <w:rsid w:val="00C6318F"/>
    <w:rsid w:val="00C632B4"/>
    <w:rsid w:val="00C63530"/>
    <w:rsid w:val="00C63534"/>
    <w:rsid w:val="00C674B3"/>
    <w:rsid w:val="00C716A6"/>
    <w:rsid w:val="00C71724"/>
    <w:rsid w:val="00C71831"/>
    <w:rsid w:val="00C75A0A"/>
    <w:rsid w:val="00C77291"/>
    <w:rsid w:val="00C80D88"/>
    <w:rsid w:val="00C83E11"/>
    <w:rsid w:val="00C909C7"/>
    <w:rsid w:val="00C93DF7"/>
    <w:rsid w:val="00C940E6"/>
    <w:rsid w:val="00C943CD"/>
    <w:rsid w:val="00C9751D"/>
    <w:rsid w:val="00CA55ED"/>
    <w:rsid w:val="00CA58E4"/>
    <w:rsid w:val="00CA72B4"/>
    <w:rsid w:val="00CB5ADE"/>
    <w:rsid w:val="00CC25EE"/>
    <w:rsid w:val="00CD0B9A"/>
    <w:rsid w:val="00CD1BC1"/>
    <w:rsid w:val="00CD492A"/>
    <w:rsid w:val="00CD56F7"/>
    <w:rsid w:val="00CE7A2C"/>
    <w:rsid w:val="00CF3B53"/>
    <w:rsid w:val="00D15AC4"/>
    <w:rsid w:val="00D303F0"/>
    <w:rsid w:val="00D33083"/>
    <w:rsid w:val="00D37EA0"/>
    <w:rsid w:val="00D5289A"/>
    <w:rsid w:val="00D56BDB"/>
    <w:rsid w:val="00D62839"/>
    <w:rsid w:val="00D70A9C"/>
    <w:rsid w:val="00D715B9"/>
    <w:rsid w:val="00D823AA"/>
    <w:rsid w:val="00D866DF"/>
    <w:rsid w:val="00D954C5"/>
    <w:rsid w:val="00D967AC"/>
    <w:rsid w:val="00DB5374"/>
    <w:rsid w:val="00DB6980"/>
    <w:rsid w:val="00DC0F2D"/>
    <w:rsid w:val="00DC797A"/>
    <w:rsid w:val="00DD1A1A"/>
    <w:rsid w:val="00DD72CC"/>
    <w:rsid w:val="00DD73DB"/>
    <w:rsid w:val="00DE3346"/>
    <w:rsid w:val="00DE4617"/>
    <w:rsid w:val="00DF282B"/>
    <w:rsid w:val="00DF726E"/>
    <w:rsid w:val="00E102A4"/>
    <w:rsid w:val="00E255CB"/>
    <w:rsid w:val="00E32C87"/>
    <w:rsid w:val="00E42062"/>
    <w:rsid w:val="00E4501F"/>
    <w:rsid w:val="00E52905"/>
    <w:rsid w:val="00E562A5"/>
    <w:rsid w:val="00E66745"/>
    <w:rsid w:val="00E67D81"/>
    <w:rsid w:val="00E86B8F"/>
    <w:rsid w:val="00EB666F"/>
    <w:rsid w:val="00EC3CB9"/>
    <w:rsid w:val="00EC6D70"/>
    <w:rsid w:val="00ED4EF0"/>
    <w:rsid w:val="00EE27D1"/>
    <w:rsid w:val="00EE5977"/>
    <w:rsid w:val="00F03521"/>
    <w:rsid w:val="00F17289"/>
    <w:rsid w:val="00F21C7A"/>
    <w:rsid w:val="00F31042"/>
    <w:rsid w:val="00F31997"/>
    <w:rsid w:val="00F375E9"/>
    <w:rsid w:val="00F4014A"/>
    <w:rsid w:val="00F6124C"/>
    <w:rsid w:val="00F6399D"/>
    <w:rsid w:val="00F6726C"/>
    <w:rsid w:val="00F731C0"/>
    <w:rsid w:val="00F861A3"/>
    <w:rsid w:val="00F974D9"/>
    <w:rsid w:val="00FA5425"/>
    <w:rsid w:val="00FA544A"/>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3B151C"/>
    <w:rPr>
      <w:color w:val="808080"/>
      <w:bdr w:space="0" w:sz="0" w:color="auto" w:val="none"/>
      <w:shd w:fill="auto" w:color="auto" w:val="clear"/>
    </w:rPr>
  </w:style>
  <w:style w:customStyle="true" w:styleId="eSPISCCParagraphDefaultFont" w:type="character">
    <w:name w:val="eSPIS_CC_Paragraph Default Font"/>
    <w:basedOn w:val="Zadanifontodlomka"/>
    <w:rsid w:val="003B151C"/>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3B151C"/>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B151C"/>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B151C"/>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3B151C"/>
    <w:rPr>
      <w:color w:val="808080"/>
      <w:bdr w:color="auto" w:space="0" w:sz="0" w:val="none"/>
      <w:shd w:color="auto" w:fill="auto" w:val="clear"/>
    </w:rPr>
  </w:style>
  <w:style w:customStyle="1" w:styleId="eSPISCCParagraphDefaultFont" w:type="character">
    <w:name w:val="eSPIS_CC_Paragraph Default Font"/>
    <w:basedOn w:val="Zadanifontodlomka"/>
    <w:rsid w:val="003B151C"/>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3B151C"/>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B151C"/>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B151C"/>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listopada 2015.</izvorni_sadrzaj>
    <derivirana_varijabla naziv="DomainObject.DatumDonosenjaOdluke_1">29.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St-162/2010-489</izvorni_sadrzaj>
    <derivirana_varijabla naziv="DomainObject.Oznaka_1">St-162/2010-489</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izvorni_sadrzaj>
    <derivirana_varijabla naziv="DomainObject.Predmet.StrankaFormated_1">  PRIMORSKO-GORANSKA ŽUPANIJA GRAD NOVI VINODOLSKI</derivirana_varijabla>
  </DomainObject.Predmet.StrankaFormated>
  <DomainObject.Predmet.StrankaFormatedOIB>
    <izvorni_sadrzaj>  PRIMORSKO-GORANSKA ŽUPANIJA GRAD NOVI VINODOLSKI</izvorni_sadrzaj>
    <derivirana_varijabla naziv="DomainObject.Predmet.StrankaFormatedOIB_1">  PRIMORSKO-GORANSKA ŽUPANIJA GRAD NOVI VINODOLSKI</derivirana_varijabla>
  </DomainObject.Predmet.StrankaFormatedOIB>
  <DomainObject.Predmet.StrankaFormatedWithAdress>
    <izvorni_sadrzaj> PRIMORSKO-GORANSKA ŽUPANIJA GRAD NOVI VINODOLSKI, P.P. 5, 51250 Novi Vinodolski</izvorni_sadrzaj>
    <derivirana_varijabla naziv="DomainObject.Predmet.StrankaFormatedWithAdress_1"> PRIMORSKO-GORANSKA ŽUPANIJA GRAD NOVI VINODOLSKI, P.P. 5, 51250 Novi Vinodolski</derivirana_varijabla>
  </DomainObject.Predmet.StrankaFormatedWithAdress>
  <DomainObject.Predmet.StrankaFormatedWithAdressOIB>
    <izvorni_sadrzaj> PRIMORSKO-GORANSKA ŽUPANIJA GRAD NOVI VINODOLSKI, P.P. 5, 51250 Novi Vinodolski</izvorni_sadrzaj>
    <derivirana_varijabla naziv="DomainObject.Predmet.StrankaFormatedWithAdressOIB_1"> PRIMORSKO-GORANSKA ŽUPANIJA GRAD NOVI VINODOLSKI, P.P. 5, 51250 Novi Vinodolski</derivirana_varijabla>
  </DomainObject.Predmet.StrankaFormatedWithAdressOIB>
  <DomainObject.Predmet.StrankaWithAdress>
    <izvorni_sadrzaj>PRIMORSKO-GORANSKA ŽUPANIJA GRAD NOVI VINODOLSKI P.P. 5,51250 Novi Vinodolski</izvorni_sadrzaj>
    <derivirana_varijabla naziv="DomainObject.Predmet.StrankaWithAdress_1">PRIMORSKO-GORANSKA ŽUPANIJA GRAD NOVI VINODOLSKI P.P. 5,51250 Novi Vinodolski</derivirana_varijabla>
  </DomainObject.Predmet.StrankaWithAdress>
  <DomainObject.Predmet.StrankaWithAdressOIB>
    <izvorni_sadrzaj>PRIMORSKO-GORANSKA ŽUPANIJA GRAD NOVI VINODOLSKI, P.P. 5,51250 Novi Vinodolski</izvorni_sadrzaj>
    <derivirana_varijabla naziv="DomainObject.Predmet.StrankaWithAdressOIB_1">PRIMORSKO-GORANSKA ŽUPANIJA GRAD NOVI VINODOLSKI, P.P. 5,51250 Novi Vinodolski</derivirana_varijabla>
  </DomainObject.Predmet.StrankaWithAdressOIB>
  <DomainObject.Predmet.StrankaNazivFormated>
    <izvorni_sadrzaj>PRIMORSKO-GORANSKA ŽUPANIJA GRAD NOVI VINODOLSKI</izvorni_sadrzaj>
    <derivirana_varijabla naziv="DomainObject.Predmet.StrankaNazivFormated_1">PRIMORSKO-GORANSKA ŽUPANIJA GRAD NOVI VINODOLSKI</derivirana_varijabla>
  </DomainObject.Predmet.StrankaNazivFormated>
  <DomainObject.Predmet.StrankaNazivFormatedOIB>
    <izvorni_sadrzaj>PRIMORSKO-GORANSKA ŽUPANIJA GRAD NOVI VINODOLSKI</izvorni_sadrzaj>
    <derivirana_varijabla naziv="DomainObject.Predmet.StrankaNazivFormatedOIB_1">PRIMORSKO-GORANSKA ŽUPANIJA GRAD NOVI VINODOLSKI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zvorni_sadrzaj>
    <derivirana_varijabla naziv="DomainObject.Predmet.StrankaListFormated_1">
      <item>PRIMORSKO-GORANSKA ŽUPANIJA GRAD NOVI VINODOLSKI</item>
    </derivirana_varijabla>
  </DomainObject.Predmet.StrankaListFormated>
  <DomainObject.Predmet.StrankaListFormatedOIB>
    <izvorni_sadrzaj>
      <item>PRIMORSKO-GORANSKA ŽUPANIJA GRAD NOVI VINODOLSKI</item>
    </izvorni_sadrzaj>
    <derivirana_varijabla naziv="DomainObject.Predmet.StrankaListFormatedOIB_1">
      <item>PRIMORSKO-GORANSKA ŽUPANIJA GRAD NOVI VINODOLSKI</item>
    </derivirana_varijabla>
  </DomainObject.Predmet.StrankaListFormatedOIB>
  <DomainObject.Predmet.StrankaListFormatedWithAdress>
    <izvorni_sadrzaj>
      <item>PRIMORSKO-GORANSKA ŽUPANIJA GRAD NOVI VINODOLSKI, P.P. 5, 51250 Novi Vinodolski</item>
    </izvorni_sadrzaj>
    <derivirana_varijabla naziv="DomainObject.Predmet.StrankaListFormatedWithAdress_1">
      <item>PRIMORSKO-GORANSKA ŽUPANIJA GRAD NOVI VINODOLSKI, P.P. 5, 51250 Novi Vinodolski</item>
    </derivirana_varijabla>
  </DomainObject.Predmet.StrankaListFormatedWithAdress>
  <DomainObject.Predmet.StrankaListFormatedWithAdressOIB>
    <izvorni_sadrzaj>
      <item>PRIMORSKO-GORANSKA ŽUPANIJA GRAD NOVI VINODOLSKI, P.P. 5, 51250 Novi Vinodolski</item>
    </izvorni_sadrzaj>
    <derivirana_varijabla naziv="DomainObject.Predmet.StrankaListFormatedWithAdressOIB_1">
      <item>PRIMORSKO-GORANSKA ŽUPANIJA GRAD NOVI VINODOLSKI, P.P. 5, 51250 Novi Vinodolski</item>
    </derivirana_varijabla>
  </DomainObject.Predmet.StrankaListFormatedWithAdressOIB>
  <DomainObject.Predmet.StrankaListNazivFormated>
    <izvorni_sadrzaj>
      <item>PRIMORSKO-GORANSKA ŽUPANIJA GRAD NOVI VINODOLSKI</item>
    </izvorni_sadrzaj>
    <derivirana_varijabla naziv="DomainObject.Predmet.StrankaListNazivFormated_1">
      <item>PRIMORSKO-GORANSKA ŽUPANIJA GRAD NOVI VINODOLSKI</item>
    </derivirana_varijabla>
  </DomainObject.Predmet.StrankaListNazivFormated>
  <DomainObject.Predmet.StrankaListNazivFormatedOIB>
    <izvorni_sadrzaj>
      <item>PRIMORSKO-GORANSKA ŽUPANIJA GRAD NOVI VINODOLSKI</item>
    </izvorni_sadrzaj>
    <derivirana_varijabla naziv="DomainObject.Predmet.StrankaListNazivFormatedOIB_1">
      <item>PRIMORSKO-GORANSKA ŽUPANIJA GRAD NOVI VINODOLSKI</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Sanja Gelić</item>
      <item>VLADIMIR CIRKVENČIĆ, Jevnica 16, Kresnice</item>
      <item>Nenad Molc, Novačka 267, 10000 Zagreb</item>
      <item>ANTE MILAT</item>
      <item>Bojan Perhoč, Augusta Šenoe 2a, 40000 Čakovec</item>
      <item>MITJA TEMENT</item>
      <item>IRENA TEMENT</item>
      <item>BEATA LAKATOSNE LASZLO</item>
      <item>SONJA JELEN</item>
      <item>BORISLAV TOMIĆ</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Sanja Gelić</item>
      <item>VLADIMIR CIRKVENČIĆ, Jevnica 16, Kresnice</item>
      <item>Nenad Molc, Novačka 267, 10000 Zagreb</item>
      <item>ANTE MILAT</item>
      <item>Bojan Perhoč, Augusta Šenoe 2a, 40000 Čakovec</item>
      <item>MITJA TEMENT</item>
      <item>IRENA TEMENT</item>
      <item>BEATA LAKATOSNE LASZLO</item>
      <item>SONJA JELEN</item>
      <item>BORISLAV TOMIĆ</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Sanja Gelić</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BORISLAV TOMIĆ</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Sanja Gelić</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BORISLAV TOMIĆ</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listopada 2015.</izvorni_sadrzaj>
    <derivirana_varijabla naziv="DomainObject.Datum_1">29. listopada 2015.</derivirana_varijabla>
  </DomainObject.Datum>
  <DomainObject.PoslovniBrojDokumenta>
    <izvorni_sadrzaj>St-162/2010-489</izvorni_sadrzaj>
    <derivirana_varijabla naziv="DomainObject.PoslovniBrojDokumenta_1">St-162/2010-489</derivirana_varijabla>
  </DomainObject.PoslovniBrojDokumenta>
  <DomainObject.Predmet.StrankaIDrugi>
    <izvorni_sadrzaj>PRIMORSKO-GORANSKA ŽUPANIJA GRAD NOVI VINODOLSKI</izvorni_sadrzaj>
    <derivirana_varijabla naziv="DomainObject.Predmet.StrankaIDrugi_1">PRIMORSKO-GORANSKA ŽUPANIJA GRAD NOVI VINODOLSKI</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PRIMORSKO-GORANSKA ŽUPANIJA GRAD NOVI VINODOLSKI, P.P. 5, 51250 Novi Vinodolski</izvorni_sadrzaj>
    <derivirana_varijabla naziv="DomainObject.Predmet.StrankaIDrugiAdressOIB_1">PRIMORSKO-GORANSKA ŽUPANIJA GRAD NOVI VINODOLSKI, P.P. 5, 51250 Novi Vinodolski</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Sanja Gelić</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BORISLAV TOMIĆ</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Sanja Gelić</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BORISLAV TOMIĆ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null</item>
      <item>, OIB 13090594476</item>
      <item>, OIB null</item>
      <item>, OIB 02020487786</item>
      <item>, OIB null</item>
      <item>, OIB null</item>
      <item>, OIB null</item>
      <item>, OIB null</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null</item>
      <item>, OIB 13090594476</item>
      <item>, OIB null</item>
      <item>, OIB 02020487786</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371491-34E9-4F8B-8FCC-CFE1BFF78D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1597</properties:Words>
  <properties:Characters>9192</properties:Characters>
  <properties:Lines>173</properties:Lines>
  <properties:Paragraphs>35</properties:Paragraphs>
  <properties:TotalTime>45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10810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2015-10-29T11:04:00Z</dcterms:created>
  <dc:creator>dcmelik</dc:creator>
  <cp:lastModifiedBy>Jasna Radulović</cp:lastModifiedBy>
  <cp:lastPrinted>2015-10-29T12:57:00Z</cp:lastPrinted>
  <dcterms:modified xmlns:xsi="http://www.w3.org/2001/XMLSchema-instance" xsi:type="dcterms:W3CDTF">2015-10-29T13:05:00Z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St-162/2010-489 / Odluka - Rješenje - dosuda</vt:lpwstr>
  </prop:property>
  <prop:property name="CC_coloring" pid="4" fmtid="{D5CDD505-2E9C-101B-9397-08002B2CF9AE}">
    <vt:bool>false</vt:bool>
  </prop:property>
  <prop:property name="BrojStranica" pid="5" fmtid="{D5CDD505-2E9C-101B-9397-08002B2CF9AE}">
    <vt:i4>4</vt:i4>
  </prop:property>
</prop:Properties>
</file>