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4f5d" w14:paraId="c624f5d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E73CA1">
        <w:t>1007</w:t>
      </w:r>
      <w:r w:rsidR="00F07122">
        <w:t>/1</w:t>
      </w:r>
      <w:r w:rsidR="000329D1">
        <w:t>5</w:t>
      </w:r>
      <w:r w:rsidR="002B2706">
        <w:t>-</w:t>
      </w:r>
      <w:r w:rsidR="00662D53">
        <w:t>1</w:t>
      </w:r>
      <w:r w:rsidR="00E73CA1">
        <w:t>4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EC6B1E" w:rsidP="006634BC" w:rsidR="00EC6B1E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8B7BF4">
        <w:t>22</w:t>
      </w:r>
      <w:r w:rsidR="004A2884">
        <w:t xml:space="preserve">. </w:t>
      </w:r>
      <w:r w:rsidR="000329D1">
        <w:t>prosinca</w:t>
      </w:r>
      <w:r w:rsidR="002B2706">
        <w:t xml:space="preserve"> 201</w:t>
      </w:r>
      <w:r w:rsidR="000329D1">
        <w:t>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E73CA1" w:rsidRPr="00E73CA1">
        <w:rPr>
          <w:szCs w:val="20"/>
        </w:rPr>
        <w:t>UDRUGA PRIJATELJA PLOVANIJE, sa sjedištem u Zadru, A.M. Relkovića 14, OIB: 85810794320</w:t>
      </w:r>
      <w:r>
        <w:t xml:space="preserve">, </w:t>
      </w:r>
      <w:r w:rsidR="00FE57D7">
        <w:t>21.</w:t>
      </w:r>
      <w:r w:rsidR="000329D1">
        <w:t xml:space="preserve"> ožujka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73CA1" w:rsidRPr="00E73CA1">
        <w:rPr>
          <w:szCs w:val="20"/>
        </w:rPr>
        <w:t>UDRUGA PRIJATELJA PLOVANIJE, sa sjedištem u Zadru, A.M. Relkovića 14, OIB: 85810794320</w:t>
      </w:r>
      <w:r w:rsidR="000329D1">
        <w:t xml:space="preserve"> </w:t>
      </w:r>
      <w:r>
        <w:t xml:space="preserve">s danom </w:t>
      </w:r>
      <w:r w:rsidR="00FE57D7">
        <w:t>21.</w:t>
      </w:r>
      <w:r w:rsidR="000329D1">
        <w:t xml:space="preserve"> ožujka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485D52">
        <w:t>10</w:t>
      </w:r>
      <w:r w:rsidR="001B1917">
        <w:t>,</w:t>
      </w:r>
      <w:r w:rsidR="00485D52">
        <w:t>4</w:t>
      </w:r>
      <w:r w:rsidR="001B1917">
        <w:t>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="00FE57D7" w:rsidRPr="00FE57D7">
        <w:t>Domagoj Repač</w:t>
      </w:r>
      <w:r w:rsidR="00FE603C" w:rsidRPr="00FE603C">
        <w:t xml:space="preserve"> iz </w:t>
      </w:r>
      <w:r w:rsidR="00FE57D7">
        <w:t>Zagreba</w:t>
      </w:r>
      <w:r>
        <w:t xml:space="preserve">, </w:t>
      </w:r>
      <w:r w:rsidR="00FE57D7" w:rsidRPr="00FE57D7">
        <w:t>Đorđićeva 24, OIB: 24977406610</w:t>
      </w:r>
      <w:r w:rsidR="00FE57D7">
        <w:t>.</w:t>
      </w:r>
    </w:p>
    <w:p w:rsidRDefault="00FE603C" w:rsidP="003D4467" w:rsidR="00FE603C" w:rsidRPr="00FE603C">
      <w:pPr>
        <w:rPr>
          <w:b/>
        </w:rPr>
      </w:pPr>
    </w:p>
    <w:p w:rsidRDefault="007C62EB" w:rsidP="00FE57D7" w:rsidR="0038629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E73CA1" w:rsidRPr="00E73CA1">
        <w:rPr>
          <w:szCs w:val="20"/>
        </w:rPr>
        <w:t>UDRUGA PRIJATELJA PLOVANIJE, sa sjedištem u Zadru, A.M. Relkovića 14, OIB: 85810794320</w:t>
      </w:r>
      <w:r w:rsidR="003A5C17">
        <w:t>.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3D4467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E73CA1" w:rsidRPr="00FE57D7">
        <w:t>registru udruga</w:t>
      </w:r>
      <w:r>
        <w:t xml:space="preserve">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EC6B1E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C6B1E" w:rsidP="00EC6B1E" w:rsidR="00EC6B1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E73CA1">
        <w:t>22</w:t>
      </w:r>
      <w:r w:rsidR="000329D1">
        <w:t>. prosinca 2015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894966" w:rsidRPr="003D4467">
        <w:t>4</w:t>
      </w:r>
      <w:r w:rsidR="0079567A" w:rsidRPr="003D4467">
        <w:t>44</w:t>
      </w:r>
      <w:r w:rsidRPr="003D4467">
        <w:t xml:space="preserve">. st.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79567A" w:rsidRPr="003D4467">
        <w:t>1. rujna 2015</w:t>
      </w:r>
      <w:r w:rsidR="00193657" w:rsidRPr="003D4467">
        <w:t xml:space="preserve">. u Očevidniku redoslijeda osnova za plaćanje ima evidentirane neizvršene osnove za plaćanje u neprekinutom razdoblju od </w:t>
      </w:r>
      <w:r w:rsidR="00E73CA1">
        <w:t>832</w:t>
      </w:r>
      <w:r w:rsidR="00D41763" w:rsidRPr="003D4467">
        <w:t xml:space="preserve"> </w:t>
      </w:r>
      <w:r w:rsidR="00193657" w:rsidRPr="003D4467">
        <w:t>dan</w:t>
      </w:r>
      <w:r w:rsidR="00D75141" w:rsidRPr="003D4467">
        <w:t>a</w:t>
      </w:r>
      <w:r w:rsidR="00193657" w:rsidRPr="003D4467">
        <w:t xml:space="preserve"> u ukupnom iznosu od </w:t>
      </w:r>
      <w:r w:rsidR="00E73CA1">
        <w:t>3.088,79</w:t>
      </w:r>
      <w:r w:rsidR="00193657" w:rsidRPr="003D4467">
        <w:t xml:space="preserve"> kuna, da nema zaposlenih, </w:t>
      </w:r>
      <w:r w:rsidRPr="003D4467">
        <w:t xml:space="preserve">da </w:t>
      </w:r>
      <w:r w:rsidR="00E73CA1">
        <w:t>nema</w:t>
      </w:r>
      <w:r w:rsidR="00E35E1B" w:rsidRPr="003D4467">
        <w:t xml:space="preserve"> otvoren</w:t>
      </w:r>
      <w:r w:rsidR="00E73CA1">
        <w:t>ih</w:t>
      </w:r>
      <w:r w:rsidR="00E35E1B" w:rsidRPr="003D4467">
        <w:t xml:space="preserve"> račun</w:t>
      </w:r>
      <w:r w:rsidR="00E73CA1">
        <w:t>a</w:t>
      </w:r>
      <w:r w:rsidR="00B84B6D" w:rsidRPr="003D4467">
        <w:t xml:space="preserve">, 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0329D1">
        <w:t>29</w:t>
      </w:r>
      <w:r w:rsidR="004A2884">
        <w:t>. 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</w:t>
      </w:r>
      <w:r w:rsidR="00EE4915" w:rsidRPr="003D4467">
        <w:t xml:space="preserve"> oglasom određenom roku, te</w:t>
      </w:r>
      <w:r w:rsidRPr="003D4467">
        <w:t xml:space="preserve"> da iz potvrde Financijske agencije od </w:t>
      </w:r>
      <w:r w:rsidR="00FE57D7">
        <w:t>20.</w:t>
      </w:r>
      <w:r w:rsidR="000329D1">
        <w:t xml:space="preserve"> ožujka</w:t>
      </w:r>
      <w:r w:rsidR="003575DD" w:rsidRPr="003D4467">
        <w:t xml:space="preserve"> 2017</w:t>
      </w:r>
      <w:r w:rsidRPr="003D4467">
        <w:t xml:space="preserve">. proizlazi da je račun dužnika </w:t>
      </w:r>
      <w:r w:rsidR="00EE0861" w:rsidRPr="003D4467">
        <w:t>i dalje u blokadi zbog neizvršenih osnova za plaćanje</w:t>
      </w:r>
      <w:r w:rsidR="000329D1" w:rsidRPr="000329D1">
        <w:t xml:space="preserve"> </w:t>
      </w:r>
      <w:r w:rsidR="003D4467" w:rsidRPr="003D4467">
        <w:t xml:space="preserve">u </w:t>
      </w:r>
      <w:r w:rsidR="00EE0861" w:rsidRPr="003D4467">
        <w:t xml:space="preserve">neprekinutom razdoblju od </w:t>
      </w:r>
      <w:r w:rsidR="00FE57D7">
        <w:t>1395</w:t>
      </w:r>
      <w:r w:rsidR="000329D1">
        <w:t xml:space="preserve"> </w:t>
      </w:r>
      <w:r w:rsidR="009D1DB8" w:rsidRPr="003D4467">
        <w:t>dana</w:t>
      </w:r>
      <w:r w:rsidR="00FE57D7" w:rsidRPr="00FE57D7">
        <w:t xml:space="preserve"> </w:t>
      </w:r>
      <w:r w:rsidR="00FE57D7" w:rsidRPr="000E5962">
        <w:t xml:space="preserve">tj. da je u trenutku zatvaranja računa dužnika dana </w:t>
      </w:r>
      <w:r w:rsidR="00FE57D7">
        <w:t>16.12.2014</w:t>
      </w:r>
      <w:r w:rsidR="00FE57D7" w:rsidRPr="000E5962">
        <w:t>. na</w:t>
      </w:r>
      <w:r w:rsidR="00FE57D7">
        <w:t xml:space="preserve"> istom ostalo evidentirano nepodmireno dugovanje u iznosu od 3.352,63 kn</w:t>
      </w:r>
      <w:r w:rsidR="003D4467" w:rsidRPr="003D4467">
        <w:t xml:space="preserve"> </w:t>
      </w:r>
      <w:r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FE57D7">
        <w:t>21.</w:t>
      </w:r>
      <w:r w:rsidR="007F5802">
        <w:t xml:space="preserve"> ožujka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30942" w:rsidR="001B225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F30942" w:rsidP="002B2706" w:rsidR="00F30942">
      <w:pPr>
        <w:jc w:val="right"/>
      </w:pPr>
    </w:p>
    <w:p w:rsidRDefault="00050593" w:rsidP="007F5802" w:rsidR="00050593" w:rsidRPr="00240F6B">
      <w:pPr>
        <w:ind w:firstLine="708"/>
        <w:jc w:val="right"/>
      </w:pPr>
      <w:r>
        <w:t>Sutkinja:</w:t>
      </w:r>
    </w:p>
    <w:p w:rsidRDefault="00050593" w:rsidP="007F5802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3D4467" w:rsidP="000F656D" w:rsidR="003D4467">
      <w:pPr>
        <w:jc w:val="both"/>
      </w:pPr>
    </w:p>
    <w:p w:rsidRDefault="007F5802" w:rsidP="007F5802" w:rsidR="007F5802" w:rsidRPr="00050593">
      <w:pPr>
        <w:jc w:val="both"/>
      </w:pPr>
      <w:r w:rsidRPr="00050593">
        <w:t>DNA: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FE57D7">
        <w:t xml:space="preserve">Registru </w:t>
      </w:r>
      <w:r w:rsidR="00E73CA1" w:rsidRPr="00FE57D7">
        <w:t>udruga</w:t>
      </w:r>
      <w:r w:rsidRPr="00050593">
        <w:t xml:space="preserve"> odmah radi upisa činjenice otvaranja skraćenoga stečajnog post.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FE57D7">
        <w:t xml:space="preserve">Registru </w:t>
      </w:r>
      <w:r w:rsidR="00E73CA1" w:rsidRPr="00FE57D7">
        <w:t>udruga</w:t>
      </w:r>
      <w:r w:rsidRPr="00050593">
        <w:t xml:space="preserve"> nakon pravomoćnosti radi brisanja dužnika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7F5802" w:rsidP="007F5802" w:rsidR="007F5802" w:rsidRPr="00050593">
      <w:pPr>
        <w:jc w:val="both"/>
      </w:pPr>
    </w:p>
    <w:p w:rsidRDefault="007F5802" w:rsidP="007F5802" w:rsidR="007F5802" w:rsidRPr="00050593">
      <w:pPr>
        <w:jc w:val="both"/>
      </w:pPr>
    </w:p>
    <w:p w:rsidRDefault="005B6B39" w:rsidP="00050593" w:rsidR="005B6B39">
      <w:pPr>
        <w:jc w:val="both"/>
      </w:pPr>
    </w:p>
    <w:sectPr w:rsidSect="00BE1154" w:rsidR="005B6B3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9D6" w:rsidR="00BB29D6">
      <w:r>
        <w:separator/>
      </w:r>
    </w:p>
  </w:endnote>
  <w:endnote w:id="0" w:type="continuationSeparator">
    <w:p w:rsidRDefault="00BB29D6" w:rsidR="00BB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9D6" w:rsidR="00BB29D6">
      <w:r>
        <w:separator/>
      </w:r>
    </w:p>
  </w:footnote>
  <w:footnote w:id="0" w:type="continuationSeparator">
    <w:p w:rsidRDefault="00BB29D6" w:rsidR="00BB2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D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E73CA1">
      <w:t>1007</w:t>
    </w:r>
    <w:r>
      <w:t>/1</w:t>
    </w:r>
    <w:r w:rsidR="000329D1">
      <w:t>5</w:t>
    </w:r>
    <w:r>
      <w:t>-1</w:t>
    </w:r>
    <w:r w:rsidR="00E73CA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9D1"/>
    <w:rsid w:val="00050593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1917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553D"/>
    <w:rsid w:val="00254DBF"/>
    <w:rsid w:val="0026703A"/>
    <w:rsid w:val="002765A5"/>
    <w:rsid w:val="002902AF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5D52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117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F42A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7F5802"/>
    <w:rsid w:val="00814233"/>
    <w:rsid w:val="00821286"/>
    <w:rsid w:val="008455B6"/>
    <w:rsid w:val="008503D7"/>
    <w:rsid w:val="00861573"/>
    <w:rsid w:val="00862CC5"/>
    <w:rsid w:val="00880984"/>
    <w:rsid w:val="00894966"/>
    <w:rsid w:val="008B5890"/>
    <w:rsid w:val="008B7BF4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0283D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1932"/>
    <w:rsid w:val="00C04F94"/>
    <w:rsid w:val="00C1289F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06A93"/>
    <w:rsid w:val="00E2239F"/>
    <w:rsid w:val="00E3022A"/>
    <w:rsid w:val="00E35E1B"/>
    <w:rsid w:val="00E37B9D"/>
    <w:rsid w:val="00E41244"/>
    <w:rsid w:val="00E5646B"/>
    <w:rsid w:val="00E70238"/>
    <w:rsid w:val="00E7096C"/>
    <w:rsid w:val="00E73CA1"/>
    <w:rsid w:val="00E77411"/>
    <w:rsid w:val="00E82130"/>
    <w:rsid w:val="00E8481F"/>
    <w:rsid w:val="00E85F98"/>
    <w:rsid w:val="00E8758E"/>
    <w:rsid w:val="00E912CB"/>
    <w:rsid w:val="00EB0EBA"/>
    <w:rsid w:val="00EB2C50"/>
    <w:rsid w:val="00EC6B1E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A6E11"/>
    <w:rsid w:val="00FB2E35"/>
    <w:rsid w:val="00FE57D7"/>
    <w:rsid w:val="00FE603C"/>
    <w:rsid w:val="00FF07D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St-1007/2015-13</izvorni_sadrzaj>
    <derivirana_varijabla naziv="DomainObject.Oznaka_1">St-1007/2015-13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PRIJATELJA PLOVANIJE</izvorni_sadrzaj>
    <derivirana_varijabla naziv="DomainObject.Predmet.ProtustrankaFormated_1">  UDRUGA PRIJATELJA PLOVANIJE</derivirana_varijabla>
  </DomainObject.Predmet.ProtustrankaFormated>
  <DomainObject.Predmet.ProtustrankaFormatedOIB>
    <izvorni_sadrzaj>  UDRUGA PRIJATELJA PLOVANIJE, OIB 85810794320</izvorni_sadrzaj>
    <derivirana_varijabla naziv="DomainObject.Predmet.ProtustrankaFormatedOIB_1">  UDRUGA PRIJATELJA PLOVANIJE, OIB 85810794320</derivirana_varijabla>
  </DomainObject.Predmet.ProtustrankaFormatedOIB>
  <DomainObject.Predmet.ProtustrankaFormatedWithAdress>
    <izvorni_sadrzaj> UDRUGA PRIJATELJA PLOVANIJE, A.M. Relkovića 14, 23000 Zadar</izvorni_sadrzaj>
    <derivirana_varijabla naziv="DomainObject.Predmet.ProtustrankaFormatedWithAdress_1"> UDRUGA PRIJATELJA PLOVANIJE, A.M. Relkovića 14, 23000 Zadar</derivirana_varijabla>
  </DomainObject.Predmet.ProtustrankaFormatedWithAdress>
  <DomainObject.Predmet.ProtustrankaFormatedWithAdressOIB>
    <izvorni_sadrzaj> UDRUGA PRIJATELJA PLOVANIJE, OIB 85810794320, A.M. Relkovića 14, 23000 Zadar</izvorni_sadrzaj>
    <derivirana_varijabla naziv="DomainObject.Predmet.ProtustrankaFormatedWithAdressOIB_1"> UDRUGA PRIJATELJA PLOVANIJE, OIB 85810794320, A.M. Relkovića 14, 23000 Zadar</derivirana_varijabla>
  </DomainObject.Predmet.ProtustrankaFormatedWithAdressOIB>
  <DomainObject.Predmet.ProtustrankaWithAdress>
    <izvorni_sadrzaj>UDRUGA PRIJATELJA PLOVANIJE A.M. Relkovića 14, 23000 Zadar</izvorni_sadrzaj>
    <derivirana_varijabla naziv="DomainObject.Predmet.ProtustrankaWithAdress_1">UDRUGA PRIJATELJA PLOVANIJE A.M. Relkovića 14, 23000 Zadar</derivirana_varijabla>
  </DomainObject.Predmet.ProtustrankaWithAdress>
  <DomainObject.Predmet.ProtustrankaWithAdressOIB>
    <izvorni_sadrzaj>UDRUGA PRIJATELJA PLOVANIJE, OIB 85810794320, A.M. Relkovića 14, 23000 Zadar</izvorni_sadrzaj>
    <derivirana_varijabla naziv="DomainObject.Predmet.ProtustrankaWithAdressOIB_1">UDRUGA PRIJATELJA PLOVANIJE, OIB 85810794320, A.M. Relkovića 14, 23000 Zadar</derivirana_varijabla>
  </DomainObject.Predmet.ProtustrankaWithAdressOIB>
  <DomainObject.Predmet.ProtustrankaNazivFormated>
    <izvorni_sadrzaj>UDRUGA PRIJATELJA PLOVANIJE</izvorni_sadrzaj>
    <derivirana_varijabla naziv="DomainObject.Predmet.ProtustrankaNazivFormated_1">UDRUGA PRIJATELJA PLOVANIJE</derivirana_varijabla>
  </DomainObject.Predmet.ProtustrankaNazivFormated>
  <DomainObject.Predmet.ProtustrankaNazivFormatedOIB>
    <izvorni_sadrzaj>UDRUGA PRIJATELJA PLOVANIJE, OIB 85810794320</izvorni_sadrzaj>
    <derivirana_varijabla naziv="DomainObject.Predmet.ProtustrankaNazivFormatedOIB_1">UDRUGA PRIJATELJA PLOVANIJE, OIB 85810794320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3088.79</izvorni_sadrzaj>
    <derivirana_varijabla naziv="DomainObject.Predmet.TrenutnaVrijednost_1">3088.79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PRIJATELJA PLOVANIJE</item>
    </izvorni_sadrzaj>
    <derivirana_varijabla naziv="DomainObject.Predmet.ProtuStrankaListFormated_1">
      <item>UDRUGA PRIJATELJA PLOVANIJE</item>
    </derivirana_varijabla>
  </DomainObject.Predmet.ProtuStrankaListFormated>
  <DomainObject.Predmet.ProtuStrankaListFormatedOIB>
    <izvorni_sadrzaj>
      <item>UDRUGA PRIJATELJA PLOVANIJE, OIB 85810794320</item>
    </izvorni_sadrzaj>
    <derivirana_varijabla naziv="DomainObject.Predmet.ProtuStrankaListFormatedOIB_1">
      <item>UDRUGA PRIJATELJA PLOVANIJE, OIB 85810794320</item>
    </derivirana_varijabla>
  </DomainObject.Predmet.ProtuStrankaListFormatedOIB>
  <DomainObject.Predmet.ProtuStrankaListFormatedWithAdress>
    <izvorni_sadrzaj>
      <item>UDRUGA PRIJATELJA PLOVANIJE, A.M. Relkovića 14, 23000 Zadar</item>
    </izvorni_sadrzaj>
    <derivirana_varijabla naziv="DomainObject.Predmet.ProtuStrankaListFormatedWithAdress_1">
      <item>UDRUGA PRIJATELJA PLOVANIJE, A.M. Relkovića 14, 23000 Zadar</item>
    </derivirana_varijabla>
  </DomainObject.Predmet.ProtuStrankaListFormatedWithAdress>
  <DomainObject.Predmet.ProtuStrankaListFormatedWithAdressOIB>
    <izvorni_sadrzaj>
      <item>UDRUGA PRIJATELJA PLOVANIJE, OIB 85810794320, A.M. Relkovića 14, 23000 Zadar</item>
    </izvorni_sadrzaj>
    <derivirana_varijabla naziv="DomainObject.Predmet.ProtuStrankaListFormatedWithAdressOIB_1">
      <item>UDRUGA PRIJATELJA PLOVANIJE, OIB 85810794320, A.M. Relkovića 14, 23000 Zadar</item>
    </derivirana_varijabla>
  </DomainObject.Predmet.ProtuStrankaListFormatedWithAdressOIB>
  <DomainObject.Predmet.ProtuStrankaListNazivFormated>
    <izvorni_sadrzaj>
      <item>UDRUGA PRIJATELJA PLOVANIJE</item>
    </izvorni_sadrzaj>
    <derivirana_varijabla naziv="DomainObject.Predmet.ProtuStrankaListNazivFormated_1">
      <item>UDRUGA PRIJATELJA PLOVANIJE</item>
    </derivirana_varijabla>
  </DomainObject.Predmet.ProtuStrankaListNazivFormated>
  <DomainObject.Predmet.ProtuStrankaListNazivFormatedOIB>
    <izvorni_sadrzaj>
      <item>UDRUGA PRIJATELJA PLOVANIJE, OIB 85810794320</item>
    </izvorni_sadrzaj>
    <derivirana_varijabla naziv="DomainObject.Predmet.ProtuStrankaListNazivFormatedOIB_1">
      <item>UDRUGA PRIJATELJA PLOVANIJE, OIB 85810794320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St-1007/2015-13</izvorni_sadrzaj>
    <derivirana_varijabla naziv="DomainObject.PoslovniBrojDokumenta_1">St-1007/2015-13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PRIJATELJA PLOVANIJE</izvorni_sadrzaj>
    <derivirana_varijabla naziv="DomainObject.Predmet.ProtustrankaIDrugi_1">UDRUGA PRIJATELJA PLOVANIJE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PRIJATELJA PLOVANIJE, OIB 85810794320, A.M. Relkovića 14, 23000 Zadar</izvorni_sadrzaj>
    <derivirana_varijabla naziv="DomainObject.Predmet.ProtustrankaIDrugiAdressOIB_1">UDRUGA PRIJATELJA PLOVANIJE, OIB 85810794320, A.M. Relkovića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PRIJATELJA PLOVANIJE</item>
    </izvorni_sadrzaj>
    <derivirana_varijabla naziv="DomainObject.Predmet.SudioniciListNaziv_1">
      <item>FINA</item>
      <item>UDRUGA PRIJATELJA PLOVANIJE</item>
    </derivirana_varijabla>
  </DomainObject.Predmet.SudioniciListNaziv>
  <DomainObject.Predmet.SudioniciListAdressOIB>
    <izvorni_sadrzaj>
      <item>FINA, OIB 85821130368</item>
      <item>UDRUGA PRIJATELJA PLOVANIJE, OIB 85810794320, A.M. Relkovića 14,23000 Zadar</item>
    </izvorni_sadrzaj>
    <derivirana_varijabla naziv="DomainObject.Predmet.SudioniciListAdressOIB_1">
      <item>FINA, OIB 85821130368</item>
      <item>UDRUGA PRIJATELJA PLOVANIJE, OIB 85810794320, A.M. Relkovića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85810794320</item>
    </izvorni_sadrzaj>
    <derivirana_varijabla naziv="DomainObject.Predmet.SudioniciListNazivOIB_1">
      <item>, OIB 85821130368</item>
      <item>, OIB 85810794320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1043</properties:Words>
  <properties:Characters>5698</properties:Characters>
  <properties:Lines>128</properties:Lines>
  <properties:Paragraphs>41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2017-03-17T08:47:00Z</dcterms:created>
  <dc:creator>Administrator</dc:creator>
  <cp:lastModifiedBy>Nena Mužanović</cp:lastModifiedBy>
  <cp:lastPrinted>2017-03-21T09:23:00Z</cp:lastPrinted>
  <dcterms:modified xmlns:xsi="http://www.w3.org/2001/XMLSchema-instance" xsi:type="dcterms:W3CDTF">2017-03-21T09:32:00Z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St-1007/2015-13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