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1a2c" w14:paraId="0271a2c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422AD8">
        <w:rPr>
          <w:rFonts w:cs="Times New Roman"/>
          <w:b/>
        </w:rPr>
        <w:t>806</w:t>
      </w:r>
      <w:r>
        <w:rPr>
          <w:rFonts w:cs="Times New Roman"/>
          <w:b/>
        </w:rPr>
        <w:t>/201</w:t>
      </w:r>
      <w:r w:rsidR="00422AD8">
        <w:rPr>
          <w:rFonts w:cs="Times New Roman"/>
          <w:b/>
        </w:rPr>
        <w:t>5</w:t>
      </w:r>
      <w:r w:rsidR="00607F1D">
        <w:rPr>
          <w:rFonts w:cs="Times New Roman"/>
          <w:b/>
        </w:rPr>
        <w:t>-</w:t>
      </w:r>
      <w:r w:rsidR="00422AD8">
        <w:rPr>
          <w:rFonts w:cs="Times New Roman"/>
          <w:b/>
        </w:rPr>
        <w:t>117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2756B" w:rsidP="00947E88" w:rsidR="0092756B">
      <w:pPr>
        <w:spacing w:after="0"/>
        <w:jc w:val="center"/>
        <w:rPr>
          <w:rFonts w:cs="Times New Roman"/>
          <w:b/>
        </w:rPr>
      </w:pPr>
    </w:p>
    <w:p w:rsidRDefault="002921D8" w:rsidP="002921D8" w:rsidR="00D12F3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/>
          <w:b/>
        </w:rPr>
        <w:t>ZAKLJUČAK</w:t>
      </w: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u ime Republike Hrvatske,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422AD8" w:rsidRPr="00422AD8">
        <w:rPr>
          <w:rFonts w:cs="Times New Roman" w:eastAsia="Times New Roman"/>
          <w:lang w:eastAsia="hr-HR"/>
        </w:rPr>
        <w:t xml:space="preserve">ABISAL d.o.o. "u stečaju", Cavtat, Zvekovica, Put Pridvorja 10, OIB: 25275332958, zastupanog po stečajnom upravitelju Zdravku Kuzmić iz Zagreba, izvan ročišta, dana </w:t>
      </w:r>
      <w:r w:rsidR="00422AD8">
        <w:rPr>
          <w:rFonts w:cs="Times New Roman" w:eastAsia="Times New Roman"/>
          <w:lang w:eastAsia="hr-HR"/>
        </w:rPr>
        <w:t>23</w:t>
      </w:r>
      <w:r w:rsidR="00422AD8" w:rsidRPr="00422AD8">
        <w:rPr>
          <w:rFonts w:cs="Times New Roman" w:eastAsia="Times New Roman"/>
          <w:lang w:eastAsia="hr-HR"/>
        </w:rPr>
        <w:t>. siječnja 2018. godine</w:t>
      </w:r>
    </w:p>
    <w:p w:rsidRDefault="0092756B" w:rsidP="0092756B" w:rsidR="0092756B" w:rsidRPr="0092756B">
      <w:pPr>
        <w:spacing w:after="0"/>
        <w:jc w:val="both"/>
        <w:rPr>
          <w:rFonts w:cs="Times New Roman"/>
          <w:b/>
        </w:rPr>
      </w:pPr>
    </w:p>
    <w:p w:rsidRDefault="002921D8" w:rsidP="0092756B" w:rsidR="0092756B" w:rsidRPr="0092756B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z a k lj u č</w:t>
      </w:r>
      <w:r w:rsidR="0092756B" w:rsidRPr="0092756B">
        <w:rPr>
          <w:rFonts w:cs="Times New Roman"/>
          <w:b/>
        </w:rPr>
        <w:t xml:space="preserve"> i o     j e</w:t>
      </w: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A74A29" w:rsidP="00A74A29" w:rsidR="00A74A29" w:rsidRPr="009275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Upućuje se stečajni upravitelj utvrditi postoje li u poslovni</w:t>
      </w:r>
      <w:r w:rsidR="00422AD8">
        <w:rPr>
          <w:rFonts w:cs="Times New Roman"/>
        </w:rPr>
        <w:t>m knjigama dužnika evidentirani</w:t>
      </w:r>
      <w:r w:rsidR="000A6FE2">
        <w:rPr>
          <w:rFonts w:cs="Times New Roman"/>
        </w:rPr>
        <w:t xml:space="preserve"> </w:t>
      </w:r>
      <w:r>
        <w:rPr>
          <w:rFonts w:cs="Times New Roman"/>
        </w:rPr>
        <w:t>vjerovnici sa</w:t>
      </w:r>
      <w:r w:rsidRPr="00A74A29">
        <w:rPr>
          <w:rFonts w:cs="Times New Roman"/>
        </w:rPr>
        <w:t xml:space="preserve"> stalnim boravištem</w:t>
      </w:r>
      <w:r>
        <w:rPr>
          <w:rFonts w:cs="Times New Roman"/>
        </w:rPr>
        <w:t>, domicilom ili sjedištem</w:t>
      </w:r>
      <w:r w:rsidRPr="00A74A29">
        <w:rPr>
          <w:rFonts w:cs="Times New Roman"/>
        </w:rPr>
        <w:t xml:space="preserve"> u drugoj državi</w:t>
      </w:r>
      <w:r w:rsidR="00422AD8">
        <w:rPr>
          <w:rFonts w:cs="Times New Roman"/>
        </w:rPr>
        <w:t xml:space="preserve"> članici,</w:t>
      </w:r>
      <w:r>
        <w:rPr>
          <w:rFonts w:cs="Times New Roman"/>
        </w:rPr>
        <w:t xml:space="preserve"> </w:t>
      </w:r>
      <w:r w:rsidR="00422AD8" w:rsidRPr="00422AD8">
        <w:rPr>
          <w:rFonts w:cs="Times New Roman"/>
        </w:rPr>
        <w:t xml:space="preserve">te </w:t>
      </w:r>
      <w:r w:rsidR="00422AD8">
        <w:rPr>
          <w:rFonts w:cs="Times New Roman"/>
        </w:rPr>
        <w:t xml:space="preserve">ukoliko ima takvih vjerovnika </w:t>
      </w:r>
      <w:r w:rsidR="00422AD8" w:rsidRPr="00422AD8">
        <w:rPr>
          <w:rFonts w:cs="Times New Roman"/>
        </w:rPr>
        <w:t xml:space="preserve">se poziva utvrditi </w:t>
      </w:r>
      <w:r w:rsidR="00422AD8">
        <w:rPr>
          <w:rFonts w:cs="Times New Roman"/>
        </w:rPr>
        <w:t>i ispitati tražbine</w:t>
      </w:r>
      <w:r w:rsidR="00422AD8" w:rsidRPr="00422AD8">
        <w:rPr>
          <w:rFonts w:cs="Times New Roman"/>
        </w:rPr>
        <w:t xml:space="preserve"> i utvrditi o </w:t>
      </w:r>
      <w:r w:rsidR="00422AD8">
        <w:rPr>
          <w:rFonts w:cs="Times New Roman"/>
        </w:rPr>
        <w:t>kojem isplatnom redu</w:t>
      </w:r>
      <w:r w:rsidR="00422AD8" w:rsidRPr="00422AD8">
        <w:rPr>
          <w:rFonts w:cs="Times New Roman"/>
        </w:rPr>
        <w:t xml:space="preserve"> se radi, a obzirom da sud još nije pozvao vjerovnike nižih isplatnih redova prijaviti svoje tražbine.</w:t>
      </w: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92756B" w:rsidP="0092756B" w:rsidR="0092756B" w:rsidRPr="0092756B">
      <w:pPr>
        <w:spacing w:after="0"/>
        <w:jc w:val="center"/>
        <w:rPr>
          <w:rFonts w:cs="Times New Roman"/>
          <w:b/>
        </w:rPr>
      </w:pPr>
      <w:r w:rsidRPr="0092756B">
        <w:rPr>
          <w:rFonts w:cs="Times New Roman"/>
          <w:b/>
        </w:rPr>
        <w:t>Obrazloženje</w:t>
      </w:r>
    </w:p>
    <w:p w:rsidRDefault="002921D8" w:rsidP="00422AD8" w:rsidR="002921D8">
      <w:pPr>
        <w:spacing w:after="0"/>
        <w:jc w:val="both"/>
        <w:rPr>
          <w:rFonts w:cs="Times New Roman"/>
        </w:rPr>
      </w:pPr>
    </w:p>
    <w:p w:rsidRDefault="00422AD8" w:rsidP="00422AD8" w:rsidR="00422AD8" w:rsidRPr="00422AD8">
      <w:pPr>
        <w:spacing w:after="0"/>
        <w:ind w:firstLine="708"/>
        <w:jc w:val="both"/>
        <w:rPr>
          <w:rFonts w:cs="Times New Roman"/>
        </w:rPr>
      </w:pPr>
      <w:r w:rsidRPr="00422AD8">
        <w:rPr>
          <w:rFonts w:cs="Times New Roman"/>
        </w:rPr>
        <w:t>Uredba vijeća (EZ) broj 1346/2000 stupila je na snagu 31. svibnja 2002. te je u cijelosti obvezujuća i izravno se primjenjuje u državama članica u skladu s Ugovorom o osnivanju Europske zajednice. Isto tako, s obzirom na to da je nad navedenim dužni</w:t>
      </w:r>
      <w:r>
        <w:rPr>
          <w:rFonts w:cs="Times New Roman"/>
        </w:rPr>
        <w:t>kom stečajni postupak otvoren 25. veljače</w:t>
      </w:r>
      <w:r w:rsidRPr="00422AD8">
        <w:rPr>
          <w:rFonts w:cs="Times New Roman"/>
        </w:rPr>
        <w:t xml:space="preserve"> 2016. primjenjuje se navedena Uredba broj 1346/2000 i njezina primjena vrijedi do 26. lipnja 2017., kada je stupila na snagu Uredba (EU) 2015/848 Europskog Parlamenta i Vijeća od 20. svibnja 2015. o postupku u slučaju nesolventnosti. Prema članku 92. navedene Uredbe primjenjuje se od 26. lipnja 2017.</w:t>
      </w:r>
      <w:r>
        <w:rPr>
          <w:rFonts w:cs="Times New Roman"/>
        </w:rPr>
        <w:t>godine</w:t>
      </w:r>
    </w:p>
    <w:p w:rsidRDefault="00422AD8" w:rsidP="00422AD8" w:rsidR="00422AD8" w:rsidRPr="00422AD8">
      <w:pPr>
        <w:spacing w:after="0"/>
        <w:ind w:firstLine="708"/>
        <w:jc w:val="both"/>
        <w:rPr>
          <w:rFonts w:cs="Times New Roman"/>
        </w:rPr>
      </w:pPr>
    </w:p>
    <w:p w:rsidRDefault="00422AD8" w:rsidP="00422AD8" w:rsidR="00422AD8" w:rsidRPr="00422AD8">
      <w:pPr>
        <w:spacing w:after="0"/>
        <w:ind w:firstLine="708"/>
        <w:jc w:val="both"/>
        <w:rPr>
          <w:rFonts w:cs="Times New Roman"/>
        </w:rPr>
      </w:pPr>
      <w:r w:rsidRPr="00422AD8">
        <w:rPr>
          <w:rFonts w:cs="Times New Roman"/>
        </w:rPr>
        <w:tab/>
      </w:r>
      <w:r>
        <w:rPr>
          <w:rFonts w:cs="Times New Roman"/>
        </w:rPr>
        <w:t>Prema članku</w:t>
      </w:r>
      <w:r w:rsidRPr="00422AD8">
        <w:rPr>
          <w:rFonts w:cs="Times New Roman"/>
        </w:rPr>
        <w:t xml:space="preserve"> 39. Uredbe vijeća (EZ) broj 1346/2000, </w:t>
      </w:r>
      <w:r>
        <w:rPr>
          <w:rFonts w:cs="Times New Roman"/>
        </w:rPr>
        <w:t>a koji</w:t>
      </w:r>
      <w:r w:rsidRPr="00422AD8">
        <w:rPr>
          <w:rFonts w:cs="Times New Roman"/>
        </w:rPr>
        <w:t>m je regulirano „Pravo na prijavu tražbina“, bilo koji vjerovnik koji ima stalno boravište, domicil ili sjedište u državi članici koja nije država u kojoj je pokrenut postupak, uključujući i porezna tijela i tijela socijalne sigurnosti država članica, imaju pravo pisanim putem prijaviti tražbine u stečajnom postupku. Nadalje, prema članku 40. te Uredbe čim se u državi članici pokrene stečajni postupak, nadležni sud te države ili stečajni upravitelj kojeg je imenovao odmah obavještavaju poznate vjerovnike koji imaju stalno boravište, domicil ili sjedište u drugim državama člani</w:t>
      </w:r>
      <w:r>
        <w:rPr>
          <w:rFonts w:cs="Times New Roman"/>
        </w:rPr>
        <w:t xml:space="preserve">cama; </w:t>
      </w:r>
      <w:r w:rsidR="00776FFA">
        <w:rPr>
          <w:rFonts w:cs="Times New Roman"/>
        </w:rPr>
        <w:t xml:space="preserve">a </w:t>
      </w:r>
      <w:r w:rsidRPr="00422AD8">
        <w:rPr>
          <w:rFonts w:cs="Times New Roman"/>
        </w:rPr>
        <w:t>takva informacija, dana u pojedinačnoj obavijesti, posebno uključuje rokove, kazne,</w:t>
      </w:r>
      <w:r>
        <w:rPr>
          <w:rFonts w:cs="Times New Roman"/>
        </w:rPr>
        <w:t xml:space="preserve"> </w:t>
      </w:r>
      <w:r w:rsidRPr="00422AD8">
        <w:rPr>
          <w:rFonts w:cs="Times New Roman"/>
        </w:rPr>
        <w:t xml:space="preserve">propisane u vezi s takvim rokovima, tijelo ili instituciju ovlaštenu da zaprimi </w:t>
      </w:r>
      <w:r w:rsidRPr="00422AD8">
        <w:rPr>
          <w:rFonts w:cs="Times New Roman"/>
        </w:rPr>
        <w:lastRenderedPageBreak/>
        <w:t>prijavu tražbine ili druge propisane mjere; a takva obavijest također navodi trebaju li vjerovnici čije tražbine imaju pravo prvenstva ili koje su osigurane stvarnim pravima, prijaviti svoje tražbine.</w:t>
      </w:r>
    </w:p>
    <w:p w:rsidRDefault="00422AD8" w:rsidP="00776FFA" w:rsidR="00422AD8">
      <w:pPr>
        <w:spacing w:after="0"/>
        <w:jc w:val="both"/>
        <w:rPr>
          <w:rFonts w:cs="Times New Roman"/>
        </w:rPr>
      </w:pPr>
    </w:p>
    <w:p w:rsidRDefault="003152A2" w:rsidP="00A74A29" w:rsidR="0092756B" w:rsidRPr="009275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Slijedom navedenog naloženo</w:t>
      </w:r>
      <w:r w:rsidR="00A74A29">
        <w:rPr>
          <w:rFonts w:cs="Times New Roman"/>
        </w:rPr>
        <w:t xml:space="preserve"> je</w:t>
      </w:r>
      <w:r>
        <w:rPr>
          <w:rFonts w:cs="Times New Roman"/>
        </w:rPr>
        <w:t xml:space="preserve"> </w:t>
      </w:r>
      <w:r w:rsidR="00A74A29">
        <w:rPr>
          <w:rFonts w:cs="Times New Roman"/>
        </w:rPr>
        <w:t xml:space="preserve">stečajnom upravitelju </w:t>
      </w:r>
      <w:r w:rsidR="00776FFA">
        <w:rPr>
          <w:rFonts w:cs="Times New Roman"/>
        </w:rPr>
        <w:t>očitovati se i ispitati navedene</w:t>
      </w:r>
      <w:r>
        <w:rPr>
          <w:rFonts w:cs="Times New Roman"/>
        </w:rPr>
        <w:t xml:space="preserve"> tražbinu</w:t>
      </w:r>
      <w:r w:rsidR="00776FFA">
        <w:rPr>
          <w:rFonts w:cs="Times New Roman"/>
        </w:rPr>
        <w:t xml:space="preserve"> ukoliko iste postoje</w:t>
      </w:r>
      <w:r>
        <w:rPr>
          <w:rFonts w:cs="Times New Roman"/>
        </w:rPr>
        <w:t>.</w:t>
      </w:r>
      <w:r w:rsidR="00A74A29">
        <w:rPr>
          <w:rFonts w:cs="Times New Roman"/>
        </w:rPr>
        <w:t xml:space="preserve"> </w:t>
      </w:r>
      <w:r w:rsidR="0092756B" w:rsidRPr="0092756B">
        <w:rPr>
          <w:rFonts w:cs="Times New Roman"/>
        </w:rPr>
        <w:t>Zbog</w:t>
      </w:r>
      <w:r w:rsidR="003B4FD7">
        <w:rPr>
          <w:rFonts w:cs="Times New Roman"/>
        </w:rPr>
        <w:t xml:space="preserve"> navedenog, na temelju spomenutog propisa</w:t>
      </w:r>
      <w:r w:rsidR="0092756B" w:rsidRPr="0092756B">
        <w:rPr>
          <w:rFonts w:cs="Times New Roman"/>
        </w:rPr>
        <w:t>, odlučeno je kao u izreci.</w:t>
      </w: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776FFA">
        <w:rPr>
          <w:rFonts w:cs="Times New Roman"/>
          <w:b/>
        </w:rPr>
        <w:t>23</w:t>
      </w:r>
      <w:r w:rsidR="00A74A29">
        <w:rPr>
          <w:rFonts w:cs="Times New Roman"/>
          <w:b/>
        </w:rPr>
        <w:t>. siječnja 2018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A74A29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</w:t>
      </w:r>
    </w:p>
    <w:p w:rsidRDefault="00A74A29" w:rsidP="00C02725" w:rsidR="00C02725" w:rsidRPr="00C02725">
      <w:pPr>
        <w:spacing w:after="0"/>
        <w:jc w:val="both"/>
        <w:rPr>
          <w:rFonts w:cs="Times New Roman"/>
        </w:rPr>
      </w:pPr>
      <w:r w:rsidRPr="00A74A29">
        <w:rPr>
          <w:rFonts w:cs="Times New Roman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A74A29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stečajnom upravitelju</w:t>
      </w:r>
      <w:r w:rsidR="001A40DC">
        <w:rPr>
          <w:rFonts w:cs="Times New Roman"/>
        </w:rPr>
        <w:t xml:space="preserve"> </w:t>
      </w:r>
      <w:r w:rsidR="00776FFA">
        <w:rPr>
          <w:rFonts w:cs="Times New Roman"/>
        </w:rPr>
        <w:t>putem e oglasna ploča suda</w:t>
      </w:r>
    </w:p>
    <w:p w:rsidRDefault="00652F56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m</w:t>
      </w:r>
      <w:r w:rsidR="00C02725" w:rsidRPr="00C02725">
        <w:rPr>
          <w:rFonts w:cs="Times New Roman"/>
        </w:rPr>
        <w:t>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9B5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776FFA" w:rsidRPr="00776FFA">
          <w:t>Posl.br. 18 St-806/2015-117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0579E3"/>
    <w:rsid w:val="000A6FE2"/>
    <w:rsid w:val="000D29B5"/>
    <w:rsid w:val="00100092"/>
    <w:rsid w:val="00114516"/>
    <w:rsid w:val="00133B47"/>
    <w:rsid w:val="0016771D"/>
    <w:rsid w:val="001935E7"/>
    <w:rsid w:val="001A40DC"/>
    <w:rsid w:val="001D45B7"/>
    <w:rsid w:val="001F29F1"/>
    <w:rsid w:val="002503C2"/>
    <w:rsid w:val="00267F18"/>
    <w:rsid w:val="002921D8"/>
    <w:rsid w:val="002B4EDE"/>
    <w:rsid w:val="00301DAD"/>
    <w:rsid w:val="003152A2"/>
    <w:rsid w:val="00315B9A"/>
    <w:rsid w:val="00385A04"/>
    <w:rsid w:val="00385F22"/>
    <w:rsid w:val="00390E50"/>
    <w:rsid w:val="003B4FD7"/>
    <w:rsid w:val="003B73A7"/>
    <w:rsid w:val="003C7027"/>
    <w:rsid w:val="00420347"/>
    <w:rsid w:val="00422AD8"/>
    <w:rsid w:val="00436DB8"/>
    <w:rsid w:val="00493F22"/>
    <w:rsid w:val="0049699A"/>
    <w:rsid w:val="004E28CF"/>
    <w:rsid w:val="00500F0E"/>
    <w:rsid w:val="00574648"/>
    <w:rsid w:val="005B2D6F"/>
    <w:rsid w:val="005B77CF"/>
    <w:rsid w:val="00607F1D"/>
    <w:rsid w:val="00631CB9"/>
    <w:rsid w:val="00652F56"/>
    <w:rsid w:val="006E6B65"/>
    <w:rsid w:val="00720DCA"/>
    <w:rsid w:val="0075722A"/>
    <w:rsid w:val="00766E59"/>
    <w:rsid w:val="00776FFA"/>
    <w:rsid w:val="007A3A8F"/>
    <w:rsid w:val="007F0EF4"/>
    <w:rsid w:val="00843EEA"/>
    <w:rsid w:val="0085393B"/>
    <w:rsid w:val="00874815"/>
    <w:rsid w:val="008A101C"/>
    <w:rsid w:val="008A465B"/>
    <w:rsid w:val="008B7F97"/>
    <w:rsid w:val="009056C4"/>
    <w:rsid w:val="0092756B"/>
    <w:rsid w:val="00934C3C"/>
    <w:rsid w:val="00947E88"/>
    <w:rsid w:val="00982A24"/>
    <w:rsid w:val="009D5592"/>
    <w:rsid w:val="009E6745"/>
    <w:rsid w:val="009F3A5E"/>
    <w:rsid w:val="00A3608C"/>
    <w:rsid w:val="00A47D59"/>
    <w:rsid w:val="00A51D0E"/>
    <w:rsid w:val="00A74A29"/>
    <w:rsid w:val="00AC6D18"/>
    <w:rsid w:val="00B348F3"/>
    <w:rsid w:val="00BA05A1"/>
    <w:rsid w:val="00BE4306"/>
    <w:rsid w:val="00C02725"/>
    <w:rsid w:val="00CA3056"/>
    <w:rsid w:val="00CE0486"/>
    <w:rsid w:val="00CE4CC7"/>
    <w:rsid w:val="00CE7CD0"/>
    <w:rsid w:val="00D12F36"/>
    <w:rsid w:val="00D517DA"/>
    <w:rsid w:val="00DB7A91"/>
    <w:rsid w:val="00DC116C"/>
    <w:rsid w:val="00DD1F5C"/>
    <w:rsid w:val="00DE4E4A"/>
    <w:rsid w:val="00DF7277"/>
    <w:rsid w:val="00EC7F7B"/>
    <w:rsid w:val="00ED7F10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9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9B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9B5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9B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9B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9B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9B5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9B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9B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izvorni_sadrzaj>
    <derivirana_varijabla naziv="DomainObject.Predmet.OstaliListFormated_1"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derivirana_varijabla>
  </DomainObject.Predmet.OstaliListFormated>
  <DomainObject.Predmet.OstaliListFormatedOIB>
    <izvorni_sadrzaj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izvorni_sadrzaj>
    <derivirana_varijabla naziv="DomainObject.Predmet.OstaliListFormatedOIB_1"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derivirana_varijabla>
  </DomainObject.Predmet.OstaliListFormatedOIB>
  <DomainObject.Predmet.OstaliListFormatedWithAdress>
    <izvorni_sadrzaj>
      <item>ZOU Boro Rajić i Tomislav Kasalo,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</izvorni_sadrzaj>
    <derivirana_varijabla naziv="DomainObject.Predmet.OstaliListFormatedWithAdress_1">
      <item>ZOU Boro Rajić i Tomislav Kasalo,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</derivirana_varijabla>
  </DomainObject.Predmet.OstaliListFormatedWithAdress>
  <DomainObject.Predmet.OstaliListFormatedWithAdressOIB>
    <izvorni_sadrzaj>
      <item>ZOU Boro Rajić i Tomislav Kasalo, OIB 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</izvorni_sadrzaj>
    <derivirana_varijabla naziv="DomainObject.Predmet.OstaliListFormatedWithAdressOIB_1">
      <item>ZOU Boro Rajić i Tomislav Kasalo, OIB 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</derivirana_varijabla>
  </DomainObject.Predmet.OstaliListFormatedWithAdressOIB>
  <DomainObject.Predmet.OstaliListNazivFormated>
    <izvorni_sadrzaj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izvorni_sadrzaj>
    <derivirana_varijabla naziv="DomainObject.Predmet.OstaliListNazivFormated_1"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derivirana_varijabla>
  </DomainObject.Predmet.OstaliListNazivFormated>
  <DomainObject.Predmet.OstaliListNazivFormatedOIB>
    <izvorni_sadrzaj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izvorni_sadrzaj>
    <derivirana_varijabla naziv="DomainObject.Predmet.OstaliListNazivFormatedOIB_1"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izvorni_sadrzaj>
    <derivirana_varijabla naziv="DomainObject.Predmet.SudioniciListNaziv_1">
      <item>ABISAL d.o.o. za usluge</item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  <item>, OIB null</item>
      <item>, OIB null</item>
      <item>, OIB null</item>
      <item>, OIB null</item>
      <item>, OIB 42435648261</item>
    </izvorni_sadrzaj>
    <derivirana_varijabla naziv="DomainObject.Predmet.SudioniciListNazivOIB_1">
      <item>, OIB 25275332958</item>
      <item>, OIB </item>
      <item>, OIB null</item>
      <item>, OIB null</item>
      <item>, OIB null</item>
      <item>, OIB null</item>
      <item>, OIB null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03960-1C4F-4F10-958F-91FE260C65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2640</properties:Characters>
  <properties:Lines>74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2018-01-23T07:45:00Z</dcterms:created>
  <dc:creator>Diana Butigan Granić</dc:creator>
  <cp:lastModifiedBy>Katarina Franković</cp:lastModifiedBy>
  <cp:lastPrinted>2018-01-19T11:01:00Z</cp:lastPrinted>
  <dcterms:modified xmlns:xsi="http://www.w3.org/2001/XMLSchema-instance" xsi:type="dcterms:W3CDTF">2018-01-23T07:46:00Z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