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eaab3" w14:paraId="2eeaab3" w:rsidRDefault="00176012" w:rsidR="00A26A91">
      <w:pPr>
        <w15:collapsed w:val="false"/>
      </w:pPr>
      <w:bookmarkStart w:name="_GoBack" w:id="0"/>
      <w:bookmarkEnd w:id="0"/>
      <w:r>
        <w:t xml:space="preserve">        </w:t>
      </w:r>
      <w:r w:rsidR="00A26A91"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3752" w:rsidP="00E93752" w:rsidR="00E93752" w:rsidRPr="003B182B">
      <w:r w:rsidRPr="003B182B">
        <w:t>REPUBLIKA HRVATSKA</w:t>
      </w:r>
    </w:p>
    <w:p w:rsidRDefault="00E93752" w:rsidP="00E93752" w:rsidR="00E93752" w:rsidRPr="003B182B">
      <w:r w:rsidRPr="003B182B">
        <w:t xml:space="preserve">  Trgovački sud u Zagrebu</w:t>
      </w:r>
    </w:p>
    <w:p w:rsidRDefault="00E93752" w:rsidP="00E93752" w:rsidR="00E93752" w:rsidRPr="003B182B">
      <w:r w:rsidRPr="003B182B">
        <w:t xml:space="preserve">   Zagreb, Amruševa 2/II  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3B182B">
          <w:t>72 St</w:t>
        </w:r>
      </w:smartTag>
      <w:r w:rsidRPr="003B182B">
        <w:t xml:space="preserve"> -</w:t>
      </w:r>
      <w:r>
        <w:t>175/2014</w:t>
      </w:r>
      <w:r w:rsidR="00A26A91">
        <w:t>-237</w:t>
      </w:r>
    </w:p>
    <w:p w:rsidRDefault="00E93752" w:rsidP="00E93752" w:rsidR="00E93752" w:rsidRPr="003B182B">
      <w:pPr>
        <w:jc w:val="center"/>
      </w:pPr>
      <w:r w:rsidRPr="003B182B">
        <w:t>REPUBLIKA HRVATSKA</w:t>
      </w:r>
    </w:p>
    <w:p w:rsidRDefault="00E93752" w:rsidP="00E93752" w:rsidR="00E93752" w:rsidRPr="003B182B">
      <w:pPr>
        <w:jc w:val="center"/>
        <w:rPr>
          <w:b/>
        </w:rPr>
      </w:pPr>
      <w:r w:rsidRPr="003B182B">
        <w:t>R J E Š E N J E</w:t>
      </w:r>
    </w:p>
    <w:p w:rsidRDefault="00E93752" w:rsidP="00E93752" w:rsidR="00E93752" w:rsidRPr="003B182B">
      <w:pPr>
        <w:jc w:val="center"/>
        <w:rPr>
          <w:b/>
        </w:rPr>
      </w:pPr>
    </w:p>
    <w:p w:rsidRDefault="00E93752" w:rsidP="00E93752" w:rsidR="00E93752" w:rsidRPr="000D7E78">
      <w:pPr>
        <w:jc w:val="center"/>
        <w:rPr>
          <w:b/>
        </w:rPr>
      </w:pPr>
    </w:p>
    <w:p w:rsidRDefault="00E93752" w:rsidP="008B03E4" w:rsidR="00E93752" w:rsidRPr="003B182B">
      <w:pPr>
        <w:jc w:val="both"/>
      </w:pPr>
      <w:r w:rsidRPr="000D7E78">
        <w:rPr>
          <w:lang w:val="pt-BR"/>
        </w:rPr>
        <w:t>Trgovački sud u Zagrebu, po sucu pojedincu Nikoli Ribariću, kao stečajnom sucu, u stečajnom predmetu nad stečajnim dužnikom ŠIMECKI-TRGOVINA d.o.o. u stečaju, Zagreb, Vlaška 126, MBS: 080101294, OIB: 07897444082</w:t>
      </w:r>
      <w:r w:rsidRPr="000D7E78">
        <w:t>,</w:t>
      </w:r>
      <w:r w:rsidRPr="000D7E78">
        <w:rPr>
          <w:lang w:val="pt-BR"/>
        </w:rPr>
        <w:t xml:space="preserve"> dana </w:t>
      </w:r>
      <w:r>
        <w:rPr>
          <w:lang w:val="pt-BR"/>
        </w:rPr>
        <w:t>21</w:t>
      </w:r>
      <w:r w:rsidRPr="000D7E78">
        <w:rPr>
          <w:lang w:val="pt-BR"/>
        </w:rPr>
        <w:t>.</w:t>
      </w:r>
      <w:r>
        <w:rPr>
          <w:lang w:val="pt-BR"/>
        </w:rPr>
        <w:t xml:space="preserve"> siječnja</w:t>
      </w:r>
      <w:r w:rsidRPr="000D7E78">
        <w:rPr>
          <w:lang w:val="pt-BR"/>
        </w:rPr>
        <w:t xml:space="preserve">  201</w:t>
      </w:r>
      <w:r>
        <w:rPr>
          <w:lang w:val="pt-BR"/>
        </w:rPr>
        <w:t>6</w:t>
      </w:r>
      <w:r w:rsidRPr="000D7E78">
        <w:rPr>
          <w:lang w:val="pt-BR"/>
        </w:rPr>
        <w:t>.,</w:t>
      </w:r>
      <w:r w:rsidRPr="000D7E78">
        <w:t xml:space="preserve">   </w:t>
      </w:r>
    </w:p>
    <w:p w:rsidRDefault="00176012" w:rsidP="00176012" w:rsidR="00176012"/>
    <w:p w:rsidRDefault="00176012" w:rsidP="00176012" w:rsidR="00176012">
      <w:pPr>
        <w:ind w:firstLine="708" w:left="3540"/>
      </w:pPr>
      <w:r>
        <w:t xml:space="preserve">r i j e š i o     j e </w:t>
      </w:r>
    </w:p>
    <w:p w:rsidRDefault="00176012" w:rsidP="00176012" w:rsidR="00176012"/>
    <w:p w:rsidRDefault="00176012" w:rsidP="00E93752" w:rsidR="00E93752" w:rsidRPr="00743008">
      <w:pPr>
        <w:pStyle w:val="TableContents"/>
        <w:rPr>
          <w:sz w:val="22"/>
          <w:szCs w:val="22"/>
        </w:rPr>
      </w:pPr>
      <w:r>
        <w:t xml:space="preserve">          Odbacuje se prijava tražbine</w:t>
      </w:r>
      <w:r w:rsidR="00E93752">
        <w:t xml:space="preserve"> vjerovnika </w:t>
      </w:r>
      <w:r w:rsidR="00E93752">
        <w:rPr>
          <w:b/>
          <w:sz w:val="22"/>
          <w:szCs w:val="22"/>
        </w:rPr>
        <w:t xml:space="preserve"> </w:t>
      </w:r>
      <w:r w:rsidR="00E93752" w:rsidRPr="00743008">
        <w:rPr>
          <w:b/>
          <w:sz w:val="22"/>
          <w:szCs w:val="22"/>
        </w:rPr>
        <w:t>ŠIMECKI</w:t>
      </w:r>
      <w:r w:rsidR="00E93752" w:rsidRPr="00743008">
        <w:rPr>
          <w:sz w:val="22"/>
          <w:szCs w:val="22"/>
        </w:rPr>
        <w:t xml:space="preserve"> d.o.o. u stečaju, </w:t>
      </w:r>
      <w:r w:rsidR="00E93752">
        <w:rPr>
          <w:sz w:val="22"/>
          <w:szCs w:val="22"/>
        </w:rPr>
        <w:tab/>
      </w:r>
      <w:r w:rsidR="00E93752" w:rsidRPr="00743008">
        <w:rPr>
          <w:sz w:val="22"/>
          <w:szCs w:val="22"/>
        </w:rPr>
        <w:t>Vlaška 126, Zagreb,</w:t>
      </w:r>
    </w:p>
    <w:p w:rsidRDefault="00E93752" w:rsidP="00E93752" w:rsidR="00F02F69" w:rsidRPr="003C53DF">
      <w:pPr>
        <w:pStyle w:val="TableContents"/>
        <w:rPr>
          <w:bCs/>
        </w:rPr>
      </w:pPr>
      <w:r w:rsidRPr="00743008">
        <w:rPr>
          <w:sz w:val="22"/>
          <w:szCs w:val="22"/>
        </w:rPr>
        <w:t>OIB: 02142010717</w:t>
      </w:r>
      <w:r>
        <w:rPr>
          <w:sz w:val="22"/>
          <w:szCs w:val="22"/>
        </w:rPr>
        <w:t>, u iznosu  od 500,00 kn</w:t>
      </w:r>
      <w:r w:rsidR="00DD7465">
        <w:t>,</w:t>
      </w:r>
      <w:r w:rsidR="00F02F69">
        <w:t xml:space="preserve"> </w:t>
      </w:r>
      <w:r w:rsidR="00F02F69" w:rsidRPr="003C53DF">
        <w:t xml:space="preserve">koja se odnosi na troškove </w:t>
      </w:r>
      <w:r w:rsidR="00F02F69" w:rsidRPr="003C53DF">
        <w:rPr>
          <w:bCs/>
        </w:rPr>
        <w:t>sudske pristojbe</w:t>
      </w:r>
    </w:p>
    <w:p w:rsidRDefault="00F02F69" w:rsidP="00F02F69" w:rsidR="00F02F69" w:rsidRPr="003C53DF">
      <w:pPr>
        <w:jc w:val="both"/>
      </w:pPr>
    </w:p>
    <w:p w:rsidRDefault="00F02F69" w:rsidP="00F02F69" w:rsidR="00F02F69" w:rsidRPr="003C53DF">
      <w:pPr>
        <w:jc w:val="center"/>
      </w:pPr>
      <w:r w:rsidRPr="003C53DF">
        <w:t>Obrazloženje</w:t>
      </w:r>
    </w:p>
    <w:p w:rsidRDefault="00F02F69" w:rsidP="00F02F69" w:rsidR="00F02F69" w:rsidRPr="003C53DF">
      <w:pPr>
        <w:jc w:val="both"/>
      </w:pPr>
    </w:p>
    <w:p w:rsidRDefault="00F02F69" w:rsidP="00F02F69" w:rsidR="00F02F69" w:rsidRPr="003C53DF">
      <w:pPr>
        <w:ind w:firstLine="720"/>
        <w:jc w:val="both"/>
        <w:rPr>
          <w:bCs/>
        </w:rPr>
      </w:pPr>
      <w:r w:rsidRPr="003C53DF">
        <w:t xml:space="preserve">Vjerovnik </w:t>
      </w:r>
      <w:r>
        <w:t>je podnio</w:t>
      </w:r>
      <w:r w:rsidRPr="003C53DF">
        <w:t xml:space="preserve"> stečajnom upravitelju prijavu tražbine, </w:t>
      </w:r>
      <w:r w:rsidRPr="003C53DF">
        <w:rPr>
          <w:bCs/>
        </w:rPr>
        <w:t>koja se odnosi na potraživanje na ime troškova sudske pristojbe</w:t>
      </w:r>
      <w:r>
        <w:rPr>
          <w:bCs/>
        </w:rPr>
        <w:t>.</w:t>
      </w:r>
    </w:p>
    <w:p w:rsidRDefault="00F02F69" w:rsidP="00F02F69" w:rsidR="00F02F69" w:rsidRPr="003C53DF">
      <w:pPr>
        <w:ind w:firstLine="720"/>
        <w:jc w:val="both"/>
      </w:pPr>
    </w:p>
    <w:p w:rsidRDefault="00F02F69" w:rsidP="00F02F69" w:rsidR="00F02F69" w:rsidRPr="003C53DF">
      <w:pPr>
        <w:ind w:firstLine="720"/>
        <w:jc w:val="both"/>
      </w:pPr>
      <w:r w:rsidRPr="003C53DF">
        <w:t xml:space="preserve">Na temelju odredbe čl. </w:t>
      </w:r>
      <w:smartTag w:element="metricconverter" w:uri="urn:schemas-microsoft-com:office:smarttags">
        <w:smartTagPr>
          <w:attr w:val="72. st" w:name="ProductID"/>
        </w:smartTagPr>
        <w:r w:rsidRPr="003C53DF">
          <w:t>72. st</w:t>
        </w:r>
      </w:smartTag>
      <w:r w:rsidRPr="003C53DF">
        <w:t>. 1. i. 2. Stečajnog zakona („Narodne novine“ broj 44/96, 29/99, 129/00, 123/03,  82/06 i 116/10, dalje: SZ) radi se o novčanoj tražbini nižih isplatnih redova.</w:t>
      </w:r>
    </w:p>
    <w:p w:rsidRDefault="00F02F69" w:rsidP="00F02F69" w:rsidR="00F02F69" w:rsidRPr="003C53DF">
      <w:pPr>
        <w:ind w:firstLine="720"/>
        <w:jc w:val="both"/>
      </w:pPr>
    </w:p>
    <w:p w:rsidRDefault="00F02F69" w:rsidP="00F02F69" w:rsidR="00F02F69" w:rsidRPr="003C53DF">
      <w:pPr>
        <w:ind w:firstLine="720"/>
        <w:jc w:val="both"/>
      </w:pPr>
      <w:r w:rsidRPr="003C53DF">
        <w:t xml:space="preserve">Prema odredbi čl. </w:t>
      </w:r>
      <w:smartTag w:element="metricconverter" w:uri="urn:schemas-microsoft-com:office:smarttags">
        <w:smartTagPr>
          <w:attr w:val="173. st" w:name="ProductID"/>
        </w:smartTagPr>
        <w:r w:rsidRPr="003C53DF">
          <w:t>173. st</w:t>
        </w:r>
      </w:smartTag>
      <w:r w:rsidRPr="003C53DF">
        <w:t>. 7. SZ-a tražbine vjerovnika nižih isplatnih redova prijavljuju se samo ako stečajni sudac posebno pozove i te vjerovnike da prijave svoje tražbine.</w:t>
      </w:r>
    </w:p>
    <w:p w:rsidRDefault="00F02F69" w:rsidP="00F02F69" w:rsidR="00F02F69" w:rsidRPr="003C53DF">
      <w:pPr>
        <w:ind w:firstLine="720"/>
        <w:jc w:val="both"/>
      </w:pPr>
    </w:p>
    <w:p w:rsidRDefault="00F02F69" w:rsidP="00F02F69" w:rsidR="00F02F69" w:rsidRPr="003C53DF">
      <w:pPr>
        <w:ind w:firstLine="720"/>
        <w:jc w:val="both"/>
      </w:pPr>
      <w:r w:rsidRPr="003C53DF">
        <w:t xml:space="preserve">Rješenjem od dana </w:t>
      </w:r>
      <w:r w:rsidR="00E93752">
        <w:t>7</w:t>
      </w:r>
      <w:r w:rsidRPr="003C53DF">
        <w:t>.</w:t>
      </w:r>
      <w:r w:rsidR="00E93752">
        <w:t xml:space="preserve"> srpnja</w:t>
      </w:r>
      <w:r w:rsidRPr="003C53DF">
        <w:t xml:space="preserve"> 201</w:t>
      </w:r>
      <w:r w:rsidR="00E93752">
        <w:t>4</w:t>
      </w:r>
      <w:r w:rsidRPr="003C53DF">
        <w:t xml:space="preserve">. godine, kojim je otvoren stečajni postupak nad </w:t>
      </w:r>
      <w:r>
        <w:t xml:space="preserve">stečajnim </w:t>
      </w:r>
      <w:r w:rsidRPr="003C53DF">
        <w:t>dužnikom, vjerovnici nisu pozvani na prijavu tražbine nižeg isplatnog reda.</w:t>
      </w:r>
    </w:p>
    <w:p w:rsidRDefault="00F02F69" w:rsidP="00F02F69" w:rsidR="00F02F69" w:rsidRPr="003C53DF">
      <w:pPr>
        <w:ind w:firstLine="720"/>
        <w:jc w:val="both"/>
      </w:pPr>
    </w:p>
    <w:p w:rsidRDefault="00F02F69" w:rsidP="008B03E4" w:rsidR="00F02F69" w:rsidRPr="003C53DF">
      <w:pPr>
        <w:ind w:firstLine="708"/>
        <w:jc w:val="both"/>
      </w:pPr>
      <w:r w:rsidRPr="003C53DF">
        <w:t>Kako je vjerovnik prijavio tražbinu s osnova troškova sudske pristojbe, sud je riješio kao u izreci.</w:t>
      </w:r>
    </w:p>
    <w:p w:rsidRDefault="00F02F69" w:rsidP="00F02F69" w:rsidR="00F02F69" w:rsidRPr="003C53DF">
      <w:pPr>
        <w:jc w:val="center"/>
      </w:pPr>
      <w:r w:rsidRPr="003C53DF">
        <w:t xml:space="preserve"> U Zagrebu </w:t>
      </w:r>
      <w:r w:rsidR="00E93752">
        <w:t>21</w:t>
      </w:r>
      <w:r w:rsidRPr="003C53DF">
        <w:t>.</w:t>
      </w:r>
      <w:r w:rsidR="00E93752">
        <w:t xml:space="preserve"> siječnja</w:t>
      </w:r>
      <w:r w:rsidRPr="003C53DF">
        <w:t xml:space="preserve"> 201</w:t>
      </w:r>
      <w:r w:rsidR="00E93752">
        <w:t>6</w:t>
      </w:r>
      <w:r w:rsidRPr="003C53DF">
        <w:t xml:space="preserve">. </w:t>
      </w:r>
    </w:p>
    <w:p w:rsidRDefault="00F02F69" w:rsidP="00A26A91" w:rsidR="00A26A91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3C53DF">
        <w:tab/>
      </w:r>
      <w:r w:rsidRPr="003C53DF">
        <w:tab/>
      </w:r>
      <w:r w:rsidRPr="003C53DF">
        <w:tab/>
      </w:r>
      <w:r w:rsidRPr="003C53DF">
        <w:tab/>
      </w:r>
      <w:r w:rsidRPr="003C53DF">
        <w:tab/>
      </w:r>
      <w:r w:rsidRPr="003C53DF">
        <w:tab/>
      </w:r>
      <w:r w:rsidRPr="003C53DF">
        <w:tab/>
      </w:r>
      <w:r w:rsidRPr="003C53DF">
        <w:tab/>
        <w:t xml:space="preserve">            </w:t>
      </w:r>
      <w:r w:rsidR="00A26A9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26A91" w:rsidP="00E91121" w:rsidR="00A26A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26A91" w:rsidP="00E91121" w:rsidR="00A26A9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26A91" w:rsidP="00E91121" w:rsidR="00A26A9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26A91" w:rsidP="00E91121" w:rsidR="00A26A9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26A91" w:rsidP="00A26A91" w:rsidR="00A26A91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02F69" w:rsidP="00F02F69" w:rsidR="00F02F69" w:rsidRPr="003C53DF">
      <w:pPr>
        <w:jc w:val="both"/>
      </w:pPr>
      <w:r w:rsidRPr="003C53DF">
        <w:t>UPUTA O PRAVNOM LIJEKU:</w:t>
      </w:r>
    </w:p>
    <w:p w:rsidRDefault="00F02F69" w:rsidP="00F02F69" w:rsidR="00F02F69" w:rsidRPr="003C53DF">
      <w:pPr>
        <w:jc w:val="both"/>
      </w:pPr>
      <w:r w:rsidRPr="003C53DF">
        <w:t>Protiv ovog rješenja pravo može se uložiti žalba Visokom trgovačkom sudu Republike Hrvatske u roku 8 dana po primitku rješenja, a ulaže se putem ovog suda u 2 primjerka.</w:t>
      </w:r>
    </w:p>
    <w:p w:rsidRDefault="00F02F69" w:rsidP="00F02F69" w:rsidR="00F02F69" w:rsidRPr="003C53DF">
      <w:pPr>
        <w:jc w:val="both"/>
      </w:pPr>
    </w:p>
    <w:p w:rsidRDefault="00A26A91" w:rsidP="00F02F69" w:rsidR="00A26A91">
      <w:pPr>
        <w:jc w:val="both"/>
      </w:pPr>
    </w:p>
    <w:p w:rsidRDefault="00A26A91" w:rsidP="00F02F69" w:rsidR="00A26A91">
      <w:pPr>
        <w:jc w:val="both"/>
      </w:pPr>
    </w:p>
    <w:p w:rsidRDefault="00F02F69" w:rsidP="00F02F69" w:rsidR="00F02F69" w:rsidRPr="003C53DF">
      <w:pPr>
        <w:jc w:val="both"/>
      </w:pPr>
      <w:r w:rsidRPr="003C53DF">
        <w:t>DNA:</w:t>
      </w:r>
    </w:p>
    <w:p w:rsidRDefault="00F02F69" w:rsidP="00F02F69" w:rsidR="00F02F69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3C53DF">
        <w:t>vjerovnik</w:t>
      </w:r>
      <w:r>
        <w:t xml:space="preserve"> </w:t>
      </w:r>
      <w:r w:rsidR="00E93752" w:rsidRPr="00743008">
        <w:rPr>
          <w:b/>
          <w:sz w:val="22"/>
          <w:szCs w:val="22"/>
        </w:rPr>
        <w:t>ŠIMECKI</w:t>
      </w:r>
      <w:r w:rsidR="00E93752" w:rsidRPr="00743008">
        <w:rPr>
          <w:sz w:val="22"/>
          <w:szCs w:val="22"/>
        </w:rPr>
        <w:t xml:space="preserve"> d.o.o. u stečaju, </w:t>
      </w:r>
      <w:r w:rsidR="00E93752">
        <w:rPr>
          <w:sz w:val="22"/>
          <w:szCs w:val="22"/>
        </w:rPr>
        <w:tab/>
      </w:r>
      <w:r w:rsidR="00E93752" w:rsidRPr="00743008">
        <w:rPr>
          <w:sz w:val="22"/>
          <w:szCs w:val="22"/>
        </w:rPr>
        <w:t>Vlaška 126</w:t>
      </w:r>
      <w:r w:rsidRPr="00F02F69">
        <w:t>,</w:t>
      </w:r>
    </w:p>
    <w:p w:rsidRDefault="00F02F69" w:rsidP="00F02F69" w:rsidR="00F02F69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3C53DF">
        <w:t>stečajni upravitelj</w:t>
      </w:r>
      <w:r w:rsidR="00E93752">
        <w:t xml:space="preserve"> Šimecki d.o.o. u stečaju, Milorad Zajkovski</w:t>
      </w:r>
      <w:r w:rsidR="00B216E5">
        <w:t xml:space="preserve">- Zaprešić, </w:t>
      </w:r>
    </w:p>
    <w:p w:rsidRDefault="00E93752" w:rsidP="00F02F69" w:rsidR="00E9375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stečajni upravitelj Rajka Jagmarević</w:t>
      </w:r>
    </w:p>
    <w:p w:rsidRDefault="00E93752" w:rsidP="00F02F69" w:rsidR="00E93752" w:rsidRPr="003C53DF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spis</w:t>
      </w:r>
    </w:p>
    <w:p w:rsidRDefault="00176012" w:rsidR="00176012"/>
    <w:sectPr w:rsidR="0017601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6012"/>
    <w:rsid w:val="00176012"/>
    <w:rsid w:val="002D6F3E"/>
    <w:rsid w:val="004F5BFE"/>
    <w:rsid w:val="008B03E4"/>
    <w:rsid w:val="00A26A91"/>
    <w:rsid w:val="00A4611D"/>
    <w:rsid w:val="00B216E5"/>
    <w:rsid w:val="00B93C74"/>
    <w:rsid w:val="00DB6CC8"/>
    <w:rsid w:val="00DD7465"/>
    <w:rsid w:val="00E93752"/>
    <w:rsid w:val="00F02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601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E93752"/>
    <w:pPr>
      <w:suppressAutoHyphens/>
      <w:autoSpaceDN w:val="false"/>
      <w:spacing w:after="120"/>
      <w:textAlignment w:val="baseline"/>
    </w:pPr>
    <w:rPr>
      <w:kern w:val="3"/>
    </w:rPr>
  </w:style>
  <w:style w:customStyle="true" w:styleId="TableContents" w:type="paragraph">
    <w:name w:val="Table Contents"/>
    <w:basedOn w:val="Normal"/>
    <w:rsid w:val="00E93752"/>
    <w:pPr>
      <w:suppressLineNumbers/>
      <w:suppressAutoHyphens/>
      <w:autoSpaceDN w:val="false"/>
      <w:textAlignment w:val="baseline"/>
    </w:pPr>
    <w:rPr>
      <w:kern w:val="3"/>
    </w:rPr>
  </w:style>
  <w:style w:styleId="Podnaslov" w:type="paragraph">
    <w:name w:val="Subtitle"/>
    <w:basedOn w:val="Normal"/>
    <w:link w:val="PodnaslovChar"/>
    <w:qFormat/>
    <w:rsid w:val="00A26A9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A26A91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93C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3C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3C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C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C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C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C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601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E93752"/>
    <w:pPr>
      <w:suppressAutoHyphens/>
      <w:autoSpaceDN w:val="0"/>
      <w:spacing w:after="120"/>
      <w:textAlignment w:val="baseline"/>
    </w:pPr>
    <w:rPr>
      <w:kern w:val="3"/>
    </w:rPr>
  </w:style>
  <w:style w:customStyle="1" w:styleId="TableContents" w:type="paragraph">
    <w:name w:val="Table Contents"/>
    <w:basedOn w:val="Normal"/>
    <w:rsid w:val="00E93752"/>
    <w:pPr>
      <w:suppressLineNumbers/>
      <w:suppressAutoHyphens/>
      <w:autoSpaceDN w:val="0"/>
      <w:textAlignment w:val="baseline"/>
    </w:pPr>
    <w:rPr>
      <w:kern w:val="3"/>
    </w:rPr>
  </w:style>
  <w:style w:styleId="Podnaslov" w:type="paragraph">
    <w:name w:val="Subtitle"/>
    <w:basedOn w:val="Normal"/>
    <w:link w:val="PodnaslovChar"/>
    <w:qFormat/>
    <w:rsid w:val="00A26A9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26A91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93C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3C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3C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C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C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C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C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2014.</izvorni_sadrzaj>
    <derivirana_varijabla naziv="DomainObject.Predmet.DatumOsnivanja_1">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ŠIMECKI-TRGOVINA d.o.o. za trgovinu obućom i odjećom</izvorni_sadrzaj>
    <derivirana_varijabla naziv="DomainObject.Predmet.ProtustrankaFormated_1">  ŠIMECKI-TRGOVINA d.o.o. za trgovinu obućom i odjećom</derivirana_varijabla>
  </DomainObject.Predmet.ProtustrankaFormated>
  <DomainObject.Predmet.ProtustrankaFormatedOIB>
    <izvorni_sadrzaj>  ŠIMECKI-TRGOVINA d.o.o. za trgovinu obućom i odjećom, OIB 07897444082</izvorni_sadrzaj>
    <derivirana_varijabla naziv="DomainObject.Predmet.ProtustrankaFormatedOIB_1">  ŠIMECKI-TRGOVINA d.o.o. za trgovinu obućom i odjećom, OIB 07897444082</derivirana_varijabla>
  </DomainObject.Predmet.ProtustrankaFormatedOIB>
  <DomainObject.Predmet.ProtustrankaFormatedWithAdress>
    <izvorni_sadrzaj> ŠIMECKI-TRGOVINA d.o.o. za trgovinu obućom i odjećom, Vlaška 126, 10000 Zagreb</izvorni_sadrzaj>
    <derivirana_varijabla naziv="DomainObject.Predmet.ProtustrankaFormatedWithAdress_1"> ŠIMECKI-TRGOVINA d.o.o. za trgovinu obućom i odjećom, Vlaška 126, 10000 Zagreb</derivirana_varijabla>
  </DomainObject.Predmet.ProtustrankaFormatedWithAdress>
  <DomainObject.Predmet.ProtustrankaFormatedWithAdressOIB>
    <izvorni_sadrzaj> ŠIMECKI-TRGOVINA d.o.o. za trgovinu obućom i odjećom, OIB 07897444082, Vlaška 126, 10000 Zagreb</izvorni_sadrzaj>
    <derivirana_varijabla naziv="DomainObject.Predmet.ProtustrankaFormatedWithAdressOIB_1"> ŠIMECKI-TRGOVINA d.o.o. za trgovinu obućom i odjećom, OIB 07897444082, Vlaška 126, 10000 Zagreb</derivirana_varijabla>
  </DomainObject.Predmet.ProtustrankaFormatedWithAdressOIB>
  <DomainObject.Predmet.ProtustrankaWithAdress>
    <izvorni_sadrzaj>ŠIMECKI-TRGOVINA d.o.o. za trgovinu obućom i odjećom Vlaška 126, 10000 Zagreb</izvorni_sadrzaj>
    <derivirana_varijabla naziv="DomainObject.Predmet.ProtustrankaWithAdress_1">ŠIMECKI-TRGOVINA d.o.o. za trgovinu obućom i odjećom Vlaška 126, 10000 Zagreb</derivirana_varijabla>
  </DomainObject.Predmet.ProtustrankaWithAdress>
  <DomainObject.Predmet.ProtustrankaWithAdressOIB>
    <izvorni_sadrzaj>ŠIMECKI-TRGOVINA d.o.o. za trgovinu obućom i odjećom, OIB 07897444082, Vlaška 126, 10000 Zagreb</izvorni_sadrzaj>
    <derivirana_varijabla naziv="DomainObject.Predmet.ProtustrankaWithAdressOIB_1">ŠIMECKI-TRGOVINA d.o.o. za trgovinu obućom i odjećom, OIB 07897444082, Vlaška 126, 10000 Zagreb</derivirana_varijabla>
  </DomainObject.Predmet.ProtustrankaWithAdressOIB>
  <DomainObject.Predmet.ProtustrankaNazivFormated>
    <izvorni_sadrzaj>ŠIMECKI-TRGOVINA d.o.o. za trgovinu obućom i odjećom</izvorni_sadrzaj>
    <derivirana_varijabla naziv="DomainObject.Predmet.ProtustrankaNazivFormated_1">ŠIMECKI-TRGOVINA d.o.o. za trgovinu obućom i odjećom</derivirana_varijabla>
  </DomainObject.Predmet.ProtustrankaNazivFormated>
  <DomainObject.Predmet.ProtustrankaNazivFormatedOIB>
    <izvorni_sadrzaj>ŠIMECKI-TRGOVINA d.o.o. za trgovinu obućom i odjećom, OIB 07897444082</izvorni_sadrzaj>
    <derivirana_varijabla naziv="DomainObject.Predmet.ProtustrankaNazivFormatedOIB_1">ŠIMECKI-TRGOVINA d.o.o. za trgovinu obućom i odjećom, OIB 07897444082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izvorni_sadrzaj>
    <derivirana_varijabla naziv="DomainObject.Predmet.StrankaFormated_1"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derivirana_varijabla>
  </DomainObject.Predmet.StrankaFormated>
  <DomainObject.Predmet.StrankaFormatedOIB>
    <izvorni_sadrzaj>  CROATIA BANKA, dioničko društvo, OIB 32247795989; Općinski sud u Sesvetama; Draško Semren, odvjetnik; NAVA BANKA dioničko društvo u stečaju, OIB 07492912398; GRAD POŽEGA, OIB 95699596710; Županijsko državno odvjetništvo u Zagrebu; JOSIP GALIĆ, kupac; TOMA PALIĆ; TRGOVINA LANA, OIB 96475491256; BRANKO JAKIĆ; VIPnet, društvo s ograničenom odgovornošću za usluge javnih telekomunikacija, OIB 29524210204; SNJEŽANA DRUGČEVIĆ; BISERKA PAVIĆ; MST d.o.o. za trgovinu i poslovne usluge, OIB 71404234047; RUŽA DOGAN; LJUBICA ZGODIĆ; JASNA MILDE; ZAGREBAČKI HOLDING, društvo s ograničenom odgovornošću za javni prijevoz, opskrbu vodom, održavanje čistoće, putnička agencija, šport, upravljanje objektima i poslovanje nekretninama, OIB 85584865987; VESNA DIOŠ PUTAK; GRAD SPLIT, OIB 78755598868; VEČERNJI LIST novinsko-nakladničko društvo s ograničenom odgovornošću, OIB 92276133102; GRAD ZAGREB, OIB 61817894937; MARIJANA MAVREK</izvorni_sadrzaj>
    <derivirana_varijabla naziv="DomainObject.Predmet.StrankaFormatedOIB_1">  CROATIA BANKA, dioničko društvo, OIB 32247795989; Općinski sud u Sesvetama; Draško Semren, odvjetnik; NAVA BANKA dioničko društvo u stečaju, OIB 07492912398; GRAD POŽEGA, OIB 95699596710; Županijsko državno odvjetništvo u Zagrebu; JOSIP GALIĆ, kupac; TOMA PALIĆ; TRGOVINA LANA, OIB 96475491256; BRANKO JAKIĆ; VIPnet, društvo s ograničenom odgovornošću za usluge javnih telekomunikacija, OIB 29524210204; SNJEŽANA DRUGČEVIĆ; BISERKA PAVIĆ; MST d.o.o. za trgovinu i poslovne usluge, OIB 71404234047; RUŽA DOGAN; LJUBICA ZGODIĆ; JASNA MILDE; ZAGREBAČKI HOLDING, društvo s ograničenom odgovornošću za javni prijevoz, opskrbu vodom, održavanje čistoće, putnička agencija, šport, upravljanje objektima i poslovanje nekretninama, OIB 85584865987; VESNA DIOŠ PUTAK; GRAD SPLIT, OIB 78755598868; VEČERNJI LIST novinsko-nakladničko društvo s ograničenom odgovornošću, OIB 92276133102; GRAD ZAGREB, OIB 61817894937; MARIJANA MAVREK</derivirana_varijabla>
  </DomainObject.Predmet.StrankaFormatedOIB>
  <DomainObject.Predmet.StrankaFormatedWithAdress>
    <izvorni_sadrzaj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izvorni_sadrzaj>
    <derivirana_varijabla naziv="DomainObject.Predmet.StrankaFormatedWithAdress_1"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derivirana_varijabla>
  </DomainObject.Predmet.StrankaFormatedWithAdress>
  <DomainObject.Predmet.StrankaFormatedWithAdressOIB>
    <izvorni_sadrzaj> CROATIA BANKA, dioničko društvo, OIB 32247795989, Kvaternikov Trg 9, 10000 Zagreb; Općinski sud u Sesvetama; Draško Semren, odvjetnik, Savska 41 PT Zagrepčanka, 10000 Zagreb; NAVA BANKA dioničko društvo u stečaju, OIB 07492912398, Tratinska 27, 10000 Zagreb; GRAD POŽEGA, OIB 95699596710, Trg Svetog Trojstva 1, 34000 Požega; Županijsko državno odvjetništvo u Zagrebu; JOSIP GALIĆ, kupac, Primorska 10, 34000 Požega; TOMA PALIĆ, Beketinačka 7, 10000 Zagreb; TRGOVINA LANA, OIB 96475491256, Maršala Tita 11, 40000 Nedelišće; BRANKO JAKIĆ; VIPnet, društvo s ograničenom odgovornošću za usluge javnih telekomunikacija, OIB 29524210204, Vrtni put 1, 10000 Zagreb; SNJEŽANA DRUGČEVIĆ; BISERKA PAVIĆ; MST d.o.o. za trgovinu i poslovne usluge, OIB 71404234047, Braće Radića 11, 10450 Donja Zdenčina; RUŽA DOGAN; LJUBICA ZGODIĆ; JASNA MILDE; ZAGREBAČKI HOLDING, društvo s ograničenom odgovornošću za javni prijevoz, opskrbu vodom, održavanje čistoće, putnička agencija, šport, upravljanje objektima i poslovanje nekretninama, OIB 85584865987, Ozaljska 105, 10000 Zagreb; VESNA DIOŠ PUTAK; GRAD SPLIT, OIB 78755598868; VEČERNJI LIST novinsko-nakladničko društvo s ograničenom odgovornošću, OIB 92276133102, Oreškovićeva 6H/I, 10000 Zagreb; GRAD ZAGREB, OIB 61817894937, Trg S. Radića 1, 10000 Zagreb; MARIJANA MAVREK</izvorni_sadrzaj>
    <derivirana_varijabla naziv="DomainObject.Predmet.StrankaFormatedWithAdressOIB_1"> CROATIA BANKA, dioničko društvo, OIB 32247795989, Kvaternikov Trg 9, 10000 Zagreb; Općinski sud u Sesvetama; Draško Semren, odvjetnik, Savska 41 PT Zagrepčanka, 10000 Zagreb; NAVA BANKA dioničko društvo u stečaju, OIB 07492912398, Tratinska 27, 10000 Zagreb; GRAD POŽEGA, OIB 95699596710, Trg Svetog Trojstva 1, 34000 Požega; Županijsko državno odvjetništvo u Zagrebu; JOSIP GALIĆ, kupac, Primorska 10, 34000 Požega; TOMA PALIĆ, Beketinačka 7, 10000 Zagreb; TRGOVINA LANA, OIB 96475491256, Maršala Tita 11, 40000 Nedelišće; BRANKO JAKIĆ; VIPnet, društvo s ograničenom odgovornošću za usluge javnih telekomunikacija, OIB 29524210204, Vrtni put 1, 10000 Zagreb; SNJEŽANA DRUGČEVIĆ; BISERKA PAVIĆ; MST d.o.o. za trgovinu i poslovne usluge, OIB 71404234047, Braće Radića 11, 10450 Donja Zdenčina; RUŽA DOGAN; LJUBICA ZGODIĆ; JASNA MILDE; ZAGREBAČKI HOLDING, društvo s ograničenom odgovornošću za javni prijevoz, opskrbu vodom, održavanje čistoće, putnička agencija, šport, upravljanje objektima i poslovanje nekretninama, OIB 85584865987, Ozaljska 105, 10000 Zagreb; VESNA DIOŠ PUTAK; GRAD SPLIT, OIB 78755598868; VEČERNJI LIST novinsko-nakladničko društvo s ograničenom odgovornošću, OIB 92276133102, Oreškovićeva 6H/I, 10000 Zagreb; GRAD ZAGREB, OIB 61817894937, Trg S. Radića 1, 10000 Zagreb; MARIJANA MAVREK</derivirana_varijabla>
  </DomainObject.Predmet.StrankaFormatedWithAdressOIB>
  <DomainObject.Predmet.StrankaWithAdress>
    <izvorni_sadrzaj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izvorni_sadrzaj>
    <derivirana_varijabla naziv="DomainObject.Predmet.StrankaWithAdress_1"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derivirana_varijabla>
  </DomainObject.Predmet.StrankaWithAdress>
  <DomainObject.Predmet.StrankaWithAdressOIB>
    <izvorni_sadrzaj>CROATIA BANKA, dioničko društvo, OIB 32247795989, Kvaternikov Trg 9,10000 Zagreb,Općinski sud u Sesvetama,Draško Semren, odvjetnik, Savska 41 PT Zagrepčanka,10000 Zagreb,NAVA BANKA dioničko društvo u stečaju, OIB 07492912398, Tratinska 27,10000 Zagreb,GRAD POŽEGA, OIB 95699596710, Trg Svetog Trojstva 1,34000 Požega,Županijsko državno odvjetništvo u Zagrebu,JOSIP GALIĆ, kupac, Primorska 10,34000 Požega,TOMA PALIĆ, Beketinačka 7,10000 Zagreb,TRGOVINA LANA, OIB 96475491256, Maršala Tita 11,40000 Nedelišće,BRANKO JAKIĆ,VIPnet, društvo s ograničenom odgovornošću za usluge javnih telekomunikacija, OIB 29524210204, Vrtni put 1,10000 Zagreb,SNJEŽANA DRUGČEVIĆ,BISERKA PAVIĆ,MST d.o.o. za trgovinu i poslovne usluge, OIB 71404234047, Braće Radića 11,10450 Donja Zdenčina,RUŽA DOGAN,LJUBICA ZGODIĆ,JASNA MILDE,ZAGREBAČKI HOLDING, društvo s ograničenom odgovornošću za javni prijevoz, opskrbu vodom, održavanje čistoće, putnička agencija, šport, upravljanje objektima i poslovanje nekretninama, OIB 85584865987, Ozaljska 105,10000 Zagreb,VESNA DIOŠ PUTAK,GRAD SPLIT, OIB 78755598868,VEČERNJI LIST novinsko-nakladničko društvo s ograničenom odgovornošću, OIB 92276133102, Oreškovićeva 6H/I,10000 Zagreb,GRAD ZAGREB, OIB 61817894937, Trg S. Radića 1,10000 Zagreb,MARIJANA MAVREK</izvorni_sadrzaj>
    <derivirana_varijabla naziv="DomainObject.Predmet.StrankaWithAdressOIB_1">CROATIA BANKA, dioničko društvo, OIB 32247795989, Kvaternikov Trg 9,10000 Zagreb,Općinski sud u Sesvetama,Draško Semren, odvjetnik, Savska 41 PT Zagrepčanka,10000 Zagreb,NAVA BANKA dioničko društvo u stečaju, OIB 07492912398, Tratinska 27,10000 Zagreb,GRAD POŽEGA, OIB 95699596710, Trg Svetog Trojstva 1,34000 Požega,Županijsko državno odvjetništvo u Zagrebu,JOSIP GALIĆ, kupac, Primorska 10,34000 Požega,TOMA PALIĆ, Beketinačka 7,10000 Zagreb,TRGOVINA LANA, OIB 96475491256, Maršala Tita 11,40000 Nedelišće,BRANKO JAKIĆ,VIPnet, društvo s ograničenom odgovornošću za usluge javnih telekomunikacija, OIB 29524210204, Vrtni put 1,10000 Zagreb,SNJEŽANA DRUGČEVIĆ,BISERKA PAVIĆ,MST d.o.o. za trgovinu i poslovne usluge, OIB 71404234047, Braće Radića 11,10450 Donja Zdenčina,RUŽA DOGAN,LJUBICA ZGODIĆ,JASNA MILDE,ZAGREBAČKI HOLDING, društvo s ograničenom odgovornošću za javni prijevoz, opskrbu vodom, održavanje čistoće, putnička agencija, šport, upravljanje objektima i poslovanje nekretninama, OIB 85584865987, Ozaljska 105,10000 Zagreb,VESNA DIOŠ PUTAK,GRAD SPLIT, OIB 78755598868,VEČERNJI LIST novinsko-nakladničko društvo s ograničenom odgovornošću, OIB 92276133102, Oreškovićeva 6H/I,10000 Zagreb,GRAD ZAGREB, OIB 61817894937, Trg S. Radića 1,10000 Zagreb,MARIJANA MAVREK</derivirana_varijabla>
  </DomainObject.Predmet.StrankaWithAdressOIB>
  <DomainObject.Predmet.StrankaNazivFormated>
    <izvorni_sadrzaj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izvorni_sadrzaj>
    <derivirana_varijabla naziv="DomainObject.Predmet.StrankaNazivFormated_1"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derivirana_varijabla>
  </DomainObject.Predmet.StrankaNazivFormated>
  <DomainObject.Predmet.StrankaNazivFormatedOIB>
    <izvorni_sadrzaj>CROATIA BANKA, dioničko društvo, OIB 32247795989,Općinski sud u Sesvetama,Draško Semren, odvjetnik,NAVA BANKA dioničko društvo u stečaju, OIB 07492912398,GRAD POŽEGA, OIB 95699596710,Županijsko državno odvjetništvo u Zagrebu,JOSIP GALIĆ, kupac,TOMA PALIĆ,TRGOVINA LANA, OIB 96475491256,BRANKO JAKIĆ,VIPnet, društvo s ograničenom odgovornošću za usluge javnih telekomunikacija, OIB 29524210204,SNJEŽANA DRUGČEVIĆ,BISERKA PAVIĆ,MST d.o.o. za trgovinu i poslovne usluge, OIB 71404234047,RUŽA DOGAN,LJUBICA ZGODIĆ,JASNA MILDE,ZAGREBAČKI HOLDING, društvo s ograničenom odgovornošću za javni prijevoz, opskrbu vodom, održavanje čistoće, putnička agencija, šport, upravljanje objektima i poslovanje nekretninama, OIB 85584865987,VESNA DIOŠ PUTAK,GRAD SPLIT, OIB 78755598868,VEČERNJI LIST novinsko-nakladničko društvo s ograničenom odgovornošću, OIB 92276133102,GRAD ZAGREB, OIB 61817894937,MARIJANA MAVREK</izvorni_sadrzaj>
    <derivirana_varijabla naziv="DomainObject.Predmet.StrankaNazivFormatedOIB_1">CROATIA BANKA, dioničko društvo, OIB 32247795989,Općinski sud u Sesvetama,Draško Semren, odvjetnik,NAVA BANKA dioničko društvo u stečaju, OIB 07492912398,GRAD POŽEGA, OIB 95699596710,Županijsko državno odvjetništvo u Zagrebu,JOSIP GALIĆ, kupac,TOMA PALIĆ,TRGOVINA LANA, OIB 96475491256,BRANKO JAKIĆ,VIPnet, društvo s ograničenom odgovornošću za usluge javnih telekomunikacija, OIB 29524210204,SNJEŽANA DRUGČEVIĆ,BISERKA PAVIĆ,MST d.o.o. za trgovinu i poslovne usluge, OIB 71404234047,RUŽA DOGAN,LJUBICA ZGODIĆ,JASNA MILDE,ZAGREBAČKI HOLDING, društvo s ograničenom odgovornošću za javni prijevoz, opskrbu vodom, održavanje čistoće, putnička agencija, šport, upravljanje objektima i poslovanje nekretninama, OIB 85584865987,VESNA DIOŠ PUTAK,GRAD SPLIT, OIB 78755598868,VEČERNJI LIST novinsko-nakladničko društvo s ograničenom odgovornošću, OIB 92276133102,GRAD ZAGREB, OIB 61817894937,MARIJANA MAVREK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Formated>
  <DomainObject.Predmet.StrankaListFormatedOIB>
    <izvorni_sadrzaj>
      <item>CROATIA BANKA, dioničko društvo, OIB 32247795989</item>
      <item>Općinski sud u Sesvetama</item>
      <item>Draško Semren, odvjetnik</item>
      <item>NAVA BANKA dioničko društvo u stečaju, OIB 07492912398</item>
      <item>GRAD POŽEGA, OIB 95699596710</item>
      <item>Županijsko državno odvjetništvo u Zagrebu</item>
      <item>JOSIP GALIĆ, kupac</item>
      <item>TOMA PALIĆ</item>
      <item>TRGOVINA LANA, OIB 96475491256</item>
      <item>BRANKO JAKIĆ</item>
      <item>VIPnet, društvo s ograničenom odgovornošću za usluge javnih telekomunikacija, OIB 29524210204</item>
      <item>SNJEŽANA DRUGČEVIĆ</item>
      <item>BISERKA PAVIĆ</item>
      <item>MST d.o.o. za trgovinu i poslovne usluge, OIB 71404234047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</item>
      <item>VESNA DIOŠ PUTAK</item>
      <item>GRAD SPLIT, OIB 78755598868</item>
      <item>VEČERNJI LIST novinsko-nakladničko društvo s ograničenom odgovornošću, OIB 92276133102</item>
      <item>GRAD ZAGREB, OIB 61817894937</item>
      <item>MARIJANA MAVREK</item>
    </izvorni_sadrzaj>
    <derivirana_varijabla naziv="DomainObject.Predmet.StrankaListFormatedOIB_1">
      <item>CROATIA BANKA, dioničko društvo, OIB 32247795989</item>
      <item>Općinski sud u Sesvetama</item>
      <item>Draško Semren, odvjetnik</item>
      <item>NAVA BANKA dioničko društvo u stečaju, OIB 07492912398</item>
      <item>GRAD POŽEGA, OIB 95699596710</item>
      <item>Županijsko državno odvjetništvo u Zagrebu</item>
      <item>JOSIP GALIĆ, kupac</item>
      <item>TOMA PALIĆ</item>
      <item>TRGOVINA LANA, OIB 96475491256</item>
      <item>BRANKO JAKIĆ</item>
      <item>VIPnet, društvo s ograničenom odgovornošću za usluge javnih telekomunikacija, OIB 29524210204</item>
      <item>SNJEŽANA DRUGČEVIĆ</item>
      <item>BISERKA PAVIĆ</item>
      <item>MST d.o.o. za trgovinu i poslovne usluge, OIB 71404234047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</item>
      <item>VESNA DIOŠ PUTAK</item>
      <item>GRAD SPLIT, OIB 78755598868</item>
      <item>VEČERNJI LIST novinsko-nakladničko društvo s ograničenom odgovornošću, OIB 92276133102</item>
      <item>GRAD ZAGREB, OIB 61817894937</item>
      <item>MARIJANA MAVREK</item>
    </derivirana_varijabla>
  </DomainObject.Predmet.StrankaListFormatedOIB>
  <DomainObject.Predmet.StrankaListFormatedWithAdress>
    <izvorni_sadrzaj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izvorni_sadrzaj>
    <derivirana_varijabla naziv="DomainObject.Predmet.StrankaListFormatedWithAdress_1"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derivirana_varijabla>
  </DomainObject.Predmet.StrankaListFormatedWithAdress>
  <DomainObject.Predmet.StrankaListFormatedWithAdressOIB>
    <izvorni_sadrzaj>
      <item>CROATIA BANKA, dioničko društvo, OIB 32247795989, Kvaternikov Trg 9, 10000 Zagreb</item>
      <item>Općinski sud u Sesvetama</item>
      <item>Draško Semren, odvjetnik,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</item>
      <item>JOSIP GALIĆ, kupac, Primorska 10, 34000 Požega</item>
      <item>TOMA PALIĆ, Beketinačka 7, 10000 Zagreb</item>
      <item>TRGOVINA LANA, OIB 96475491256, Maršala Tita 11, 40000 Nedelišće</item>
      <item>BRANKO JAKIĆ</item>
      <item>VIPnet, društvo s ograničenom odgovornošću za usluge javnih telekomunikacija, OIB 29524210204, Vrtni put 1, 10000 Zagreb</item>
      <item>SNJEŽANA DRUGČEVIĆ</item>
      <item>BISERKA PAVIĆ</item>
      <item>MST d.o.o. za trgovinu i poslovne usluge, OIB 71404234047, Braće Radića 11, 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</item>
    </izvorni_sadrzaj>
    <derivirana_varijabla naziv="DomainObject.Predmet.StrankaListFormatedWithAdressOIB_1">
      <item>CROATIA BANKA, dioničko društvo, OIB 32247795989, Kvaternikov Trg 9, 10000 Zagreb</item>
      <item>Općinski sud u Sesvetama</item>
      <item>Draško Semren, odvjetnik,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</item>
      <item>JOSIP GALIĆ, kupac, Primorska 10, 34000 Požega</item>
      <item>TOMA PALIĆ, Beketinačka 7, 10000 Zagreb</item>
      <item>TRGOVINA LANA, OIB 96475491256, Maršala Tita 11, 40000 Nedelišće</item>
      <item>BRANKO JAKIĆ</item>
      <item>VIPnet, društvo s ograničenom odgovornošću za usluge javnih telekomunikacija, OIB 29524210204, Vrtni put 1, 10000 Zagreb</item>
      <item>SNJEŽANA DRUGČEVIĆ</item>
      <item>BISERKA PAVIĆ</item>
      <item>MST d.o.o. za trgovinu i poslovne usluge, OIB 71404234047, Braće Radića 11, 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</item>
    </derivirana_varijabla>
  </DomainObject.Predmet.StrankaListFormatedWithAdressOIB>
  <DomainObject.Predmet.StrankaListNaziv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Naziv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NazivFormated>
  <DomainObject.Predmet.StrankaListNazivFormatedOIB>
    <izvorni_sadrzaj>
      <item>CROATIA BANKA, dioničko društvo, OIB 32247795989</item>
      <item>Općinski sud u Sesvetama</item>
      <item>Draško Semren, odvjetnik</item>
      <item>NAVA BANKA dioničko društvo u stečaju, OIB 07492912398</item>
      <item>GRAD POŽEGA, OIB 95699596710</item>
      <item>Županijsko državno odvjetništvo u Zagrebu</item>
      <item>JOSIP GALIĆ, kupac</item>
      <item>TOMA PALIĆ</item>
      <item>TRGOVINA LANA, OIB 96475491256</item>
      <item>BRANKO JAKIĆ</item>
      <item>VIPnet, društvo s ograničenom odgovornošću za usluge javnih telekomunikacija, OIB 29524210204</item>
      <item>SNJEŽANA DRUGČEVIĆ</item>
      <item>BISERKA PAVIĆ</item>
      <item>MST d.o.o. za trgovinu i poslovne usluge, OIB 71404234047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</item>
      <item>VESNA DIOŠ PUTAK</item>
      <item>GRAD SPLIT, OIB 78755598868</item>
      <item>VEČERNJI LIST novinsko-nakladničko društvo s ograničenom odgovornošću, OIB 92276133102</item>
      <item>GRAD ZAGREB, OIB 61817894937</item>
      <item>MARIJANA MAVREK</item>
    </izvorni_sadrzaj>
    <derivirana_varijabla naziv="DomainObject.Predmet.StrankaListNazivFormatedOIB_1">
      <item>CROATIA BANKA, dioničko društvo, OIB 32247795989</item>
      <item>Općinski sud u Sesvetama</item>
      <item>Draško Semren, odvjetnik</item>
      <item>NAVA BANKA dioničko društvo u stečaju, OIB 07492912398</item>
      <item>GRAD POŽEGA, OIB 95699596710</item>
      <item>Županijsko državno odvjetništvo u Zagrebu</item>
      <item>JOSIP GALIĆ, kupac</item>
      <item>TOMA PALIĆ</item>
      <item>TRGOVINA LANA, OIB 96475491256</item>
      <item>BRANKO JAKIĆ</item>
      <item>VIPnet, društvo s ograničenom odgovornošću za usluge javnih telekomunikacija, OIB 29524210204</item>
      <item>SNJEŽANA DRUGČEVIĆ</item>
      <item>BISERKA PAVIĆ</item>
      <item>MST d.o.o. za trgovinu i poslovne usluge, OIB 71404234047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</item>
      <item>VESNA DIOŠ PUTAK</item>
      <item>GRAD SPLIT, OIB 78755598868</item>
      <item>VEČERNJI LIST novinsko-nakladničko društvo s ograničenom odgovornošću, OIB 92276133102</item>
      <item>GRAD ZAGREB, OIB 61817894937</item>
      <item>MARIJANA MAVREK</item>
    </derivirana_varijabla>
  </DomainObject.Predmet.StrankaListNazivFormatedOIB>
  <DomainObject.Predmet.ProtuStrankaListFormated>
    <izvorni_sadrzaj>
      <item>ŠIMECKI-TRGOVINA d.o.o. za trgovinu obućom i odjećom</item>
    </izvorni_sadrzaj>
    <derivirana_varijabla naziv="DomainObject.Predmet.ProtuStrankaListFormated_1">
      <item>ŠIMECKI-TRGOVINA d.o.o. za trgovinu obućom i odjećom</item>
    </derivirana_varijabla>
  </DomainObject.Predmet.ProtuStrankaListFormated>
  <DomainObject.Predmet.ProtuStrankaListFormatedOIB>
    <izvorni_sadrzaj>
      <item>ŠIMECKI-TRGOVINA d.o.o. za trgovinu obućom i odjećom, OIB 07897444082</item>
    </izvorni_sadrzaj>
    <derivirana_varijabla naziv="DomainObject.Predmet.ProtuStrankaListFormatedOIB_1">
      <item>ŠIMECKI-TRGOVINA d.o.o. za trgovinu obućom i odjećom, OIB 07897444082</item>
    </derivirana_varijabla>
  </DomainObject.Predmet.ProtuStrankaListFormatedOIB>
  <DomainObject.Predmet.ProtuStrankaListFormatedWithAdress>
    <izvorni_sadrzaj>
      <item>ŠIMECKI-TRGOVINA d.o.o. za trgovinu obućom i odjećom, Vlaška 126, 10000 Zagreb</item>
    </izvorni_sadrzaj>
    <derivirana_varijabla naziv="DomainObject.Predmet.ProtuStrankaListFormatedWithAdress_1">
      <item>ŠIMECKI-TRGOVINA d.o.o. za trgovinu obućom i odjećom, Vlaška 126, 10000 Zagreb</item>
    </derivirana_varijabla>
  </DomainObject.Predmet.ProtuStrankaListFormatedWithAdress>
  <DomainObject.Predmet.ProtuStrankaListFormatedWithAdressOIB>
    <izvorni_sadrzaj>
      <item>ŠIMECKI-TRGOVINA d.o.o. za trgovinu obućom i odjećom, OIB 07897444082, Vlaška 126, 10000 Zagreb</item>
    </izvorni_sadrzaj>
    <derivirana_varijabla naziv="DomainObject.Predmet.ProtuStrankaListFormatedWithAdressOIB_1">
      <item>ŠIMECKI-TRGOVINA d.o.o. za trgovinu obućom i odjećom, OIB 07897444082, Vlaška 126, 10000 Zagreb</item>
    </derivirana_varijabla>
  </DomainObject.Predmet.ProtuStrankaListFormatedWithAdressOIB>
  <DomainObject.Predmet.ProtuStrankaListNazivFormated>
    <izvorni_sadrzaj>
      <item>ŠIMECKI-TRGOVINA d.o.o. za trgovinu obućom i odjećom</item>
    </izvorni_sadrzaj>
    <derivirana_varijabla naziv="DomainObject.Predmet.ProtuStrankaListNazivFormated_1">
      <item>ŠIMECKI-TRGOVINA d.o.o. za trgovinu obućom i odjećom</item>
    </derivirana_varijabla>
  </DomainObject.Predmet.ProtuStrankaListNazivFormated>
  <DomainObject.Predmet.ProtuStrankaListNazivFormatedOIB>
    <izvorni_sadrzaj>
      <item>ŠIMECKI-TRGOVINA d.o.o. za trgovinu obućom i odjećom, OIB 07897444082</item>
    </izvorni_sadrzaj>
    <derivirana_varijabla naziv="DomainObject.Predmet.ProtuStrankaListNazivFormatedOIB_1">
      <item>ŠIMECKI-TRGOVINA d.o.o. za trgovinu obućom i odjećom, OIB 07897444082</item>
    </derivirana_varijabla>
  </DomainObject.Predmet.ProtuStrankaListNazivFormatedOIB>
  <DomainObject.Predmet.OstaliList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</izvorni_sadrzaj>
    <derivirana_varijabla naziv="DomainObject.Predmet.OstaliList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</derivirana_varijabla>
  </DomainObject.Predmet.OstaliListFormated>
  <DomainObject.Predmet.OstaliList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Mladen Lacković, OIB 51300447787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</izvorni_sadrzaj>
    <derivirana_varijabla naziv="DomainObject.Predmet.OstaliList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Mladen Lacković, OIB 51300447787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</derivirana_varijabla>
  </DomainObject.Predmet.OstaliListFormatedOIB>
  <DomainObject.Predmet.OstaliListFormatedWithAdress>
    <izvorni_sadrzaj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Mladen Lacković, S. Radića 10, 43500 Daruvar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  <item>OPĆINSKO DRŽAVNO ODVJETNIŠTVO U BJELOVARU, Josipa Jelačića 1, 43000 Bjelovar</item>
    </izvorni_sadrzaj>
    <derivirana_varijabla naziv="DomainObject.Predmet.OstaliListFormatedWithAdress_1"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Mladen Lacković, S. Radića 10, 43500 Daruvar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  <item>OPĆINSKO DRŽAVNO ODVJETNIŠTVO U BJELOVARU, Josipa Jelačića 1, 43000 Bjelovar</item>
    </derivirana_varijabla>
  </DomainObject.Predmet.OstaliListFormatedWithAdress>
  <DomainObject.Predmet.OstaliListFormatedWithAdressOIB>
    <izvorni_sadrzaj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OIB 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Mladen Lacković, OIB 51300447787, S. Radića 10, 43500 Daruvar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  <item>OPĆINSKO DRŽAVNO ODVJETNIŠTVO U BJELOVARU, OIB 57370630720, Josipa Jelačića 1, 43000 Bjelovar</item>
    </izvorni_sadrzaj>
    <derivirana_varijabla naziv="DomainObject.Predmet.OstaliListFormatedWithAdressOIB_1"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OIB 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Mladen Lacković, OIB 51300447787, S. Radića 10, 43500 Daruvar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  <item>OPĆINSKO DRŽAVNO ODVJETNIŠTVO U BJELOVARU, OIB 57370630720, Josipa Jelačića 1, 43000 Bjelovar</item>
    </derivirana_varijabla>
  </DomainObject.Predmet.OstaliListFormatedWithAdressOIB>
  <DomainObject.Predmet.OstaliListNaziv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</izvorni_sadrzaj>
    <derivirana_varijabla naziv="DomainObject.Predmet.OstaliListNaziv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</derivirana_varijabla>
  </DomainObject.Predmet.OstaliListNazivFormated>
  <DomainObject.Predmet.OstaliListNaziv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Mladen Lacković, OIB 51300447787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</izvorni_sadrzaj>
    <derivirana_varijabla naziv="DomainObject.Predmet.OstaliListNaziv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Mladen Lacković, OIB 51300447787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dioničko društvo i dr.</izvorni_sadrzaj>
    <derivirana_varijabla naziv="DomainObject.Predmet.StrankaIDrugi_1">CROATIA BANKA, dioničko društvo i dr.</derivirana_varijabla>
  </DomainObject.Predmet.StrankaIDrugi>
  <DomainObject.Predmet.ProtustrankaIDrugi>
    <izvorni_sadrzaj>ŠIMECKI-TRGOVINA d.o.o. za trgovinu obućom i odjećom</izvorni_sadrzaj>
    <derivirana_varijabla naziv="DomainObject.Predmet.ProtustrankaIDrugi_1">ŠIMECKI-TRGOVINA d.o.o. za trgovinu obućom i odjećom</derivirana_varijabla>
  </DomainObject.Predmet.ProtustrankaIDrugi>
  <DomainObject.Predmet.StrankaIDrugiAdressOIB>
    <izvorni_sadrzaj>CROATIA BANKA, dioničko društvo, OIB 32247795989, Kvaternikov Trg 9, 10000 Zagreb i dr.</izvorni_sadrzaj>
    <derivirana_varijabla naziv="DomainObject.Predmet.StrankaIDrugiAdressOIB_1">CROATIA BANKA, dioničko društvo, OIB 32247795989, Kvaternikov Trg 9, 10000 Zagreb i dr.</derivirana_varijabla>
  </DomainObject.Predmet.StrankaIDrugiAdressOIB>
  <DomainObject.Predmet.ProtustrankaIDrugiAdressOIB>
    <izvorni_sadrzaj>ŠIMECKI-TRGOVINA d.o.o. za trgovinu obućom i odjećom, OIB 07897444082, Vlaška 126, 10000 Zagreb</izvorni_sadrzaj>
    <derivirana_varijabla naziv="DomainObject.Predmet.ProtustrankaIDrugiAdressOIB_1">ŠIMECKI-TRGOVINA d.o.o. za trgovinu obućom i odjećom, OIB 07897444082,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</izvorni_sadrzaj>
    <derivirana_varijabla naziv="DomainObject.Predmet.SudioniciListNaziv_1"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</derivirana_varijabla>
  </DomainObject.Predmet.SudioniciListNaziv>
  <DomainObject.Predmet.SudioniciListAdressOIB>
    <izvorni_sadrzaj>
      <item>ŠIMECKI-TRGOVINA d.o.o. za trgovinu obućom i odjećom, OIB 07897444082, Vlaška 126,10000 Zagreb</item>
      <item>CROATIA BANKA, dioničko društvo, OIB 32247795989, Kvaternikov Trg 9,10000 Zagreb</item>
      <item>Općinski sud u Sesvetama</item>
      <item>Draško Semren, odvjetnik,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</item>
      <item>Općinski sud u Požegi, zemljišno-knjižni odjel</item>
      <item>javnost</item>
      <item>JOSIP GALIĆ, kupac,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OIB 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Mladen Lacković, OIB 51300447787, S. Radića 10,43500 Daruvar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</item>
      <item>VIPnet, društvo s ograničenom odgovornošću za usluge javnih telekomunikacija, OIB 29524210204, Vrtni put 1,10000 Zagreb</item>
      <item>SNJEŽANA DRUGČEVIĆ</item>
      <item>BISERKA PAVIĆ</item>
      <item>MST d.o.o. za trgovinu i poslovne usluge, OIB 71404234047, Braće Radića 11,10450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</item>
      <item>Darko Mundweil, Šetalište kardinala Šepera 2,31000 Osijek</item>
      <item>Darko Mundweil, Šetalište kardinala F. Šepera 2,31000 Osijek</item>
      <item>OPĆINSKO DRŽAVNO ODVJETNIŠTVO U BJELOVARU, OIB 57370630720, Josipa Jelačića 1,43000 Bjelovar</item>
    </izvorni_sadrzaj>
    <derivirana_varijabla naziv="DomainObject.Predmet.SudioniciListAdressOIB_1">
      <item>ŠIMECKI-TRGOVINA d.o.o. za trgovinu obućom i odjećom, OIB 07897444082, Vlaška 126,10000 Zagreb</item>
      <item>CROATIA BANKA, dioničko društvo, OIB 32247795989, Kvaternikov Trg 9,10000 Zagreb</item>
      <item>Općinski sud u Sesvetama</item>
      <item>Draško Semren, odvjetnik,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</item>
      <item>Općinski sud u Požegi, zemljišno-knjižni odjel</item>
      <item>javnost</item>
      <item>JOSIP GALIĆ, kupac,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OIB 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Mladen Lacković, OIB 51300447787, S. Radića 10,43500 Daruvar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</item>
      <item>VIPnet, društvo s ograničenom odgovornošću za usluge javnih telekomunikacija, OIB 29524210204, Vrtni put 1,10000 Zagreb</item>
      <item>SNJEŽANA DRUGČEVIĆ</item>
      <item>BISERKA PAVIĆ</item>
      <item>MST d.o.o. za trgovinu i poslovne usluge, OIB 71404234047, Braće Radića 11,10450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</item>
      <item>Darko Mundweil, Šetalište kardinala Šepera 2,31000 Osijek</item>
      <item>Darko Mundweil, Šetalište kardinala F. Šepera 2,31000 Osijek</item>
      <item>OPĆINSKO DRŽAVNO ODVJETNIŠTVO U BJELOVARU, OIB 57370630720, Josipa Jelačića 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07897444082</item>
      <item>, OIB 32247795989</item>
      <item>, OIB null</item>
      <item>, OIB null</item>
      <item>, OIB null</item>
      <item>, OIB 16488001145</item>
      <item>, OIB 07492912398</item>
      <item>, OIB 95699596710</item>
      <item>, OIB null</item>
      <item>, OIB null</item>
      <item>, OIB null</item>
      <item>, OIB null</item>
      <item>, OIB 18683136487</item>
      <item>, OIB 23508929264</item>
      <item>, OIB null</item>
      <item>, OIB null</item>
      <item>, OIB null</item>
      <item>, OIB null</item>
      <item>, OIB null</item>
      <item>, OIB null</item>
      <item>, OIB null</item>
      <item>, OIB 96475491256</item>
      <item>, OIB null</item>
      <item>, OIB null</item>
      <item>, OIB 54873974132</item>
      <item>, OIB 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51300447787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null</item>
      <item>, OIB 29524210204</item>
      <item>, OIB null</item>
      <item>, OIB null</item>
      <item>, OIB 71404234047</item>
      <item>, OIB null</item>
      <item>, OIB null</item>
      <item>, OIB null</item>
      <item>, OIB 85584865987</item>
      <item>, OIB null</item>
      <item>, OIB 78755598868</item>
      <item>, OIB 92276133102</item>
      <item>, OIB 61817894937</item>
      <item>, OIB null</item>
      <item>, OIB null</item>
      <item>, OIB null</item>
      <item>, OIB 57370630720</item>
    </izvorni_sadrzaj>
    <derivirana_varijabla naziv="DomainObject.Predmet.SudioniciListNazivOIB_1">
      <item>, OIB 07897444082</item>
      <item>, OIB 32247795989</item>
      <item>, OIB null</item>
      <item>, OIB null</item>
      <item>, OIB null</item>
      <item>, OIB 16488001145</item>
      <item>, OIB 07492912398</item>
      <item>, OIB 95699596710</item>
      <item>, OIB null</item>
      <item>, OIB null</item>
      <item>, OIB null</item>
      <item>, OIB null</item>
      <item>, OIB 18683136487</item>
      <item>, OIB 23508929264</item>
      <item>, OIB null</item>
      <item>, OIB null</item>
      <item>, OIB null</item>
      <item>, OIB null</item>
      <item>, OIB null</item>
      <item>, OIB null</item>
      <item>, OIB null</item>
      <item>, OIB 96475491256</item>
      <item>, OIB null</item>
      <item>, OIB null</item>
      <item>, OIB 54873974132</item>
      <item>, OIB 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51300447787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null</item>
      <item>, OIB 29524210204</item>
      <item>, OIB null</item>
      <item>, OIB null</item>
      <item>, OIB 71404234047</item>
      <item>, OIB null</item>
      <item>, OIB null</item>
      <item>, OIB null</item>
      <item>, OIB 85584865987</item>
      <item>, OIB null</item>
      <item>, OIB 78755598868</item>
      <item>, OIB 92276133102</item>
      <item>, OIB 61817894937</item>
      <item>, OIB null</item>
      <item>, OIB null</item>
      <item>, OIB null</item>
      <item>, OIB 57370630720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1533</properties:Characters>
  <properties:Lines>54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2016-01-21T12:55:00Z</dcterms:created>
  <dc:creator>nribaric</dc:creator>
  <cp:lastModifiedBy>Jadranka Zelić</cp:lastModifiedBy>
  <cp:lastPrinted>2016-01-21T12:53:00Z</cp:lastPrinted>
  <dcterms:modified xmlns:xsi="http://www.w3.org/2001/XMLSchema-instance" xsi:type="dcterms:W3CDTF">2016-01-21T13:02:00Z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