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3a54" w14:paraId="4fc3a5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2034CA">
        <w:t>1634</w:t>
      </w:r>
      <w:r w:rsidR="00D27F5C">
        <w:t>/17-</w:t>
      </w:r>
      <w:r w:rsidR="002034CA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 OIB: 85821130368 RC Osijek, L. Jägera 3, za proved</w:t>
      </w:r>
      <w:r w:rsidR="00FB1F31">
        <w:t>bu skraćenog stečajnog postupka</w:t>
      </w:r>
      <w:r w:rsidR="00F07590">
        <w:t xml:space="preserve"> nad dužnikom </w:t>
      </w:r>
      <w:r w:rsidR="002034CA">
        <w:t>BERBEROVIĆ j.d.o.o. za trgovinu i ugostiteljstvo, Popovac, I. Galinca – Cice 40, MBS: 030150132, OIB: 23157879345</w:t>
      </w:r>
      <w:r w:rsidR="00FB1F31">
        <w:t xml:space="preserve">, dana </w:t>
      </w:r>
      <w:r w:rsidR="002034CA">
        <w:t>1. veljače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034CA">
        <w:t>BERBEROVIĆ j.d.o.o. za trgovinu i ugostiteljstvo, Popovac, I. Galinca – Cice 40, MBS: 030150132, OIB: 23157879345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034CA">
        <w:t>Nikola Bojanić, Osijek, Bračka 179, OIB: 32886956915</w:t>
      </w:r>
      <w:r w:rsidR="00FB1F3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034CA">
        <w:t>BERBEROVIĆ j.d.o.o. za trgovinu i ugostiteljstvo, Popovac, I. Galinca – Cice 40, MBS: 030150132, OIB: 23157879345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B1F31">
        <w:rPr>
          <w:bCs/>
        </w:rPr>
        <w:t>29. studenog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>, za provedbu skraćenog stečajnog postupka, Klasa: 110-07/17-01/04, Ur.broj: 04-06-17-</w:t>
      </w:r>
      <w:r w:rsidR="002034CA">
        <w:rPr>
          <w:bCs/>
        </w:rPr>
        <w:t>5717</w:t>
      </w:r>
      <w:r w:rsidRPr="00F877AB">
        <w:rPr>
          <w:bCs/>
        </w:rPr>
        <w:t xml:space="preserve"> od </w:t>
      </w:r>
      <w:r w:rsidR="00FB1F31">
        <w:rPr>
          <w:bCs/>
        </w:rPr>
        <w:t>28. studenog</w:t>
      </w:r>
      <w:r w:rsidRPr="00F877AB">
        <w:rPr>
          <w:bCs/>
        </w:rPr>
        <w:t xml:space="preserve"> 2017. nad stečajnim dužnikom </w:t>
      </w:r>
      <w:r w:rsidR="002034CA">
        <w:t>BERBEROVIĆ j.d.o.o. za trgovinu i ugostiteljstvo, Popovac, I. Galinca – Cice 40, MBS: 030150132, OIB: 23157879345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2034CA">
        <w:rPr>
          <w:bCs/>
        </w:rPr>
        <w:t>1634</w:t>
      </w:r>
      <w:r w:rsidRPr="004D73A2">
        <w:rPr>
          <w:bCs/>
        </w:rPr>
        <w:t>/17-</w:t>
      </w:r>
      <w:r w:rsidR="002034CA">
        <w:rPr>
          <w:bCs/>
        </w:rPr>
        <w:t>7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B1F31">
        <w:t>1. prosinca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2034CA">
        <w:t>1634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034CA">
        <w:t>1. veljače</w:t>
      </w:r>
      <w:r w:rsidR="00FB1F31">
        <w:t xml:space="preserve"> 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34CA">
        <w:t>22</w:t>
      </w:r>
      <w:r w:rsidR="00FB1F31">
        <w:t>/2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5F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34CA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0431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St-1634/2017</izvorni_sadrzaj>
    <derivirana_varijabla naziv="DomainObject.Predmet.OznakaBroj_1">St-1634/2017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BERBEROVIĆ j.d.o.o. za trgovinu i ugostiteljstvo</izvorni_sadrzaj>
    <derivirana_varijabla naziv="DomainObject.Predmet.ProtustrankaFormated_1">  BERBEROVIĆ j.d.o.o. za trgovinu i ugostiteljstvo</derivirana_varijabla>
  </DomainObject.Predmet.ProtustrankaFormated>
  <DomainObject.Predmet.ProtustrankaFormatedOIB>
    <izvorni_sadrzaj>  BERBEROVIĆ j.d.o.o. za trgovinu i ugostiteljstvo, OIB 23157879345</izvorni_sadrzaj>
    <derivirana_varijabla naziv="DomainObject.Predmet.ProtustrankaFormatedOIB_1">  BERBEROVIĆ j.d.o.o. za trgovinu i ugostiteljstvo, OIB 23157879345</derivirana_varijabla>
  </DomainObject.Predmet.ProtustrankaFormatedOIB>
  <DomainObject.Predmet.ProtustrankaFormatedWithAdress>
    <izvorni_sadrzaj> BERBEROVIĆ j.d.o.o. za trgovinu i ugostiteljstvo, Ivana Galinca-Cice 40, 31300 Popovac</izvorni_sadrzaj>
    <derivirana_varijabla naziv="DomainObject.Predmet.ProtustrankaFormatedWithAdress_1"> BERBEROVIĆ j.d.o.o. za trgovinu i ugostiteljstvo, Ivana Galinca-Cice 40, 31300 Popovac</derivirana_varijabla>
  </DomainObject.Predmet.ProtustrankaFormatedWithAdress>
  <DomainObject.Predmet.ProtustrankaFormatedWithAdressOIB>
    <izvorni_sadrzaj> BERBEROVIĆ j.d.o.o. za trgovinu i ugostiteljstvo, OIB 23157879345, Ivana Galinca-Cice 40, 31300 Popovac</izvorni_sadrzaj>
    <derivirana_varijabla naziv="DomainObject.Predmet.ProtustrankaFormatedWithAdressOIB_1"> BERBEROVIĆ j.d.o.o. za trgovinu i ugostiteljstvo, OIB 23157879345, Ivana Galinca-Cice 40, 31300 Popovac</derivirana_varijabla>
  </DomainObject.Predmet.ProtustrankaFormatedWithAdressOIB>
  <DomainObject.Predmet.ProtustrankaWithAdress>
    <izvorni_sadrzaj>BERBEROVIĆ j.d.o.o. za trgovinu i ugostiteljstvo Ivana Galinca-Cice 40, 31300 Popovac</izvorni_sadrzaj>
    <derivirana_varijabla naziv="DomainObject.Predmet.ProtustrankaWithAdress_1">BERBEROVIĆ j.d.o.o. za trgovinu i ugostiteljstvo Ivana Galinca-Cice 40, 31300 Popovac</derivirana_varijabla>
  </DomainObject.Predmet.ProtustrankaWithAdress>
  <DomainObject.Predmet.ProtustrankaWithAdressOIB>
    <izvorni_sadrzaj>BERBEROVIĆ j.d.o.o. za trgovinu i ugostiteljstvo, OIB 23157879345, Ivana Galinca-Cice 40, 31300 Popovac</izvorni_sadrzaj>
    <derivirana_varijabla naziv="DomainObject.Predmet.ProtustrankaWithAdressOIB_1">BERBEROVIĆ j.d.o.o. za trgovinu i ugostiteljstvo, OIB 23157879345, Ivana Galinca-Cice 40, 31300 Popovac</derivirana_varijabla>
  </DomainObject.Predmet.ProtustrankaWithAdressOIB>
  <DomainObject.Predmet.ProtustrankaNazivFormated>
    <izvorni_sadrzaj>BERBEROVIĆ j.d.o.o. za trgovinu i ugostiteljstvo</izvorni_sadrzaj>
    <derivirana_varijabla naziv="DomainObject.Predmet.ProtustrankaNazivFormated_1">BERBEROVIĆ j.d.o.o. za trgovinu i ugostiteljstvo</derivirana_varijabla>
  </DomainObject.Predmet.ProtustrankaNazivFormated>
  <DomainObject.Predmet.ProtustrankaNazivFormatedOIB>
    <izvorni_sadrzaj>BERBEROVIĆ j.d.o.o. za trgovinu i ugostiteljstvo, OIB 23157879345</izvorni_sadrzaj>
    <derivirana_varijabla naziv="DomainObject.Predmet.ProtustrankaNazivFormatedOIB_1">BERBEROVIĆ j.d.o.o. za trgovinu i ugostiteljstvo, OIB 23157879345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BERBEROVIĆ j.d.o.o. za trgovinu i ugostiteljstvo</item>
    </izvorni_sadrzaj>
    <derivirana_varijabla naziv="DomainObject.Predmet.ProtuStrankaListFormated_1">
      <item>BERBEROVIĆ j.d.o.o. za trgovinu i ugostiteljstvo</item>
    </derivirana_varijabla>
  </DomainObject.Predmet.ProtuStrankaListFormated>
  <DomainObject.Predmet.ProtuStrankaListFormatedOIB>
    <izvorni_sadrzaj>
      <item>BERBEROVIĆ j.d.o.o. za trgovinu i ugostiteljstvo, OIB 23157879345</item>
    </izvorni_sadrzaj>
    <derivirana_varijabla naziv="DomainObject.Predmet.ProtuStrankaListFormatedOIB_1">
      <item>BERBEROVIĆ j.d.o.o. za trgovinu i ugostiteljstvo, OIB 23157879345</item>
    </derivirana_varijabla>
  </DomainObject.Predmet.ProtuStrankaListFormatedOIB>
  <DomainObject.Predmet.ProtuStrankaListFormatedWithAdress>
    <izvorni_sadrzaj>
      <item>BERBEROVIĆ j.d.o.o. za trgovinu i ugostiteljstvo, Ivana Galinca-Cice 40, 31300 Popovac</item>
    </izvorni_sadrzaj>
    <derivirana_varijabla naziv="DomainObject.Predmet.ProtuStrankaListFormatedWithAdress_1">
      <item>BERBEROVIĆ j.d.o.o. za trgovinu i ugostiteljstvo, Ivana Galinca-Cice 40, 31300 Popovac</item>
    </derivirana_varijabla>
  </DomainObject.Predmet.ProtuStrankaListFormatedWithAdress>
  <DomainObject.Predmet.ProtuStrankaListFormatedWithAdressOIB>
    <izvorni_sadrzaj>
      <item>BERBEROVIĆ j.d.o.o. za trgovinu i ugostiteljstvo, OIB 23157879345, Ivana Galinca-Cice 40, 31300 Popovac</item>
    </izvorni_sadrzaj>
    <derivirana_varijabla naziv="DomainObject.Predmet.ProtuStrankaListFormatedWithAdressOIB_1">
      <item>BERBEROVIĆ j.d.o.o. za trgovinu i ugostiteljstvo, OIB 23157879345, Ivana Galinca-Cice 40, 31300 Popovac</item>
    </derivirana_varijabla>
  </DomainObject.Predmet.ProtuStrankaListFormatedWithAdressOIB>
  <DomainObject.Predmet.ProtuStrankaListNazivFormated>
    <izvorni_sadrzaj>
      <item>BERBEROVIĆ j.d.o.o. za trgovinu i ugostiteljstvo</item>
    </izvorni_sadrzaj>
    <derivirana_varijabla naziv="DomainObject.Predmet.ProtuStrankaListNazivFormated_1">
      <item>BERBEROVIĆ j.d.o.o. za trgovinu i ugostiteljstvo</item>
    </derivirana_varijabla>
  </DomainObject.Predmet.ProtuStrankaListNazivFormated>
  <DomainObject.Predmet.ProtuStrankaListNazivFormatedOIB>
    <izvorni_sadrzaj>
      <item>BERBEROVIĆ j.d.o.o. za trgovinu i ugostiteljstvo, OIB 23157879345</item>
    </izvorni_sadrzaj>
    <derivirana_varijabla naziv="DomainObject.Predmet.ProtuStrankaListNazivFormatedOIB_1">
      <item>BERBEROVIĆ j.d.o.o. za trgovinu i ugostiteljstvo, OIB 23157879345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BERBEROVIĆ j.d.o.o. za trgovinu i ugostiteljstvo</izvorni_sadrzaj>
    <derivirana_varijabla naziv="DomainObject.Predmet.ProtustrankaIDrugi_1">BERBEROVIĆ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BERBEROVIĆ j.d.o.o. za trgovinu i ugostiteljstvo, OIB 23157879345, Ivana Galinca-Cice 40, 31300 Popovac</izvorni_sadrzaj>
    <derivirana_varijabla naziv="DomainObject.Predmet.ProtustrankaIDrugiAdressOIB_1">BERBEROVIĆ j.d.o.o. za trgovinu i ugostiteljstvo, OIB 23157879345, Ivana Galinca-Cice 40,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BERBEROVIĆ j.d.o.o. za trgovinu i ugostiteljstvo</item>
      <item>FINA RC OSIJEK</item>
    </izvorni_sadrzaj>
    <derivirana_varijabla naziv="DomainObject.Predmet.SudioniciListNaziv_1">
      <item>BERBEROVIĆ j.d.o.o. za trgovinu i ugostiteljstvo</item>
      <item>FINA RC OSIJEK</item>
    </derivirana_varijabla>
  </DomainObject.Predmet.SudioniciListNaziv>
  <DomainObject.Predmet.SudioniciListAdressOIB>
    <izvorni_sadrzaj>
      <item>BERBEROVIĆ j.d.o.o. za trgovinu i ugostiteljstvo, OIB 23157879345, Ivana Galinca-Cice 40,31300 Popovac</item>
      <item>FINA RC OSIJEK, OIB 85821130368</item>
    </izvorni_sadrzaj>
    <derivirana_varijabla naziv="DomainObject.Predmet.SudioniciListAdressOIB_1">
      <item>BERBEROVIĆ j.d.o.o. za trgovinu i ugostiteljstvo, OIB 23157879345, Ivana Galinca-Cice 40,31300 Popovac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23157879345</item>
      <item>, OIB 85821130368</item>
    </izvorni_sadrzaj>
    <derivirana_varijabla naziv="DomainObject.Predmet.SudioniciListNazivOIB_1">
      <item>, OIB 23157879345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A8D18-4D82-4B58-AEDA-5478FB6E2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2815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2018-02-01T10:26:00Z</dcterms:created>
  <dc:creator>Korisnik</dc:creator>
  <cp:lastModifiedBy>Žana Bem</cp:lastModifiedBy>
  <cp:lastPrinted>2017-10-13T06:13:00Z</cp:lastPrinted>
  <dcterms:modified xmlns:xsi="http://www.w3.org/2001/XMLSchema-instance" xsi:type="dcterms:W3CDTF">2018-02-01T10:26:00Z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