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7f52" w14:paraId="e3c7f52" w:rsidRDefault="00780EDE" w:rsidP="00F349AA" w:rsidR="003E43D7" w:rsidRPr="005159BA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5159BA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5159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5159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5159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5159BA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5159BA" w:rsidRPr="005159BA">
        <w:rPr>
          <w:rFonts w:hAnsi="Times New Roman" w:ascii="Times New Roman"/>
          <w:color w:val="auto"/>
          <w:sz w:val="24"/>
          <w:szCs w:val="24"/>
          <w:lang w:val="hr-HR"/>
        </w:rPr>
        <w:t>5402</w:t>
      </w:r>
      <w:r w:rsidR="00A60399" w:rsidRPr="005159BA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5159BA" w:rsidRPr="005159BA">
        <w:rPr>
          <w:rFonts w:hAnsi="Times New Roman" w:ascii="Times New Roman"/>
          <w:color w:val="auto"/>
          <w:sz w:val="24"/>
          <w:szCs w:val="24"/>
          <w:lang w:val="hr-HR"/>
        </w:rPr>
        <w:t>11</w:t>
      </w:r>
    </w:p>
    <w:p w:rsidRDefault="00F349AA" w:rsidP="00F349AA" w:rsidR="00F349AA" w:rsidRPr="005159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5159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5159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5159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5159BA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5159BA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5159BA" w:rsidRPr="005159BA">
        <w:rPr>
          <w:rFonts w:hAnsi="Times New Roman" w:ascii="Times New Roman"/>
          <w:sz w:val="24"/>
          <w:szCs w:val="24"/>
        </w:rPr>
        <w:t>GLOBO INTERNATIONAL j.o.o. za proizvodnju i usluge, Velika Gorica, Vladimira Vidrića 8, OIB: 90822122479</w:t>
      </w:r>
      <w:r w:rsidR="00684648" w:rsidRPr="005159BA">
        <w:rPr>
          <w:rFonts w:hAnsi="Times New Roman" w:ascii="Times New Roman"/>
          <w:sz w:val="24"/>
          <w:szCs w:val="24"/>
        </w:rPr>
        <w:t xml:space="preserve">, </w:t>
      </w:r>
      <w:r w:rsidR="005159BA" w:rsidRPr="005159BA">
        <w:rPr>
          <w:rFonts w:hAnsi="Times New Roman" w:ascii="Times New Roman"/>
          <w:sz w:val="24"/>
          <w:szCs w:val="24"/>
        </w:rPr>
        <w:t>20. listopada</w:t>
      </w:r>
      <w:r w:rsidR="00684648" w:rsidRPr="005159BA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5159BA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5159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5159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5159BA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5159BA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5159BA" w:rsidRPr="005159BA">
        <w:t xml:space="preserve"> </w:t>
      </w:r>
      <w:r w:rsidR="005159BA" w:rsidRPr="005159BA">
        <w:rPr>
          <w:rFonts w:hAnsi="Times New Roman" w:ascii="Times New Roman"/>
          <w:color w:val="auto"/>
          <w:sz w:val="24"/>
          <w:szCs w:val="24"/>
          <w:lang w:val="hr-HR"/>
        </w:rPr>
        <w:t>GLOBO INTERNATIONAL j.o.o. za proizvodnju i usluge, Velika Gorica, Vladimira Vidrića 8, OIB: 90822122479</w:t>
      </w:r>
      <w:r w:rsidR="00F349AA" w:rsidRPr="005159BA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5159BA" w:rsidRPr="005159BA">
        <w:rPr>
          <w:rFonts w:hAnsi="Times New Roman" w:ascii="Times New Roman"/>
          <w:color w:val="auto"/>
          <w:sz w:val="24"/>
          <w:szCs w:val="24"/>
          <w:lang w:val="hr-HR"/>
        </w:rPr>
        <w:t>540216</w:t>
      </w:r>
      <w:r w:rsidR="00464ED8"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5159BA" w:rsidRPr="005159BA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5159BA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5159BA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5159BA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5159BA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5159BA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5159BA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5159BA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5159BA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5159BA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5159BA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5159BA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5159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5159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5159B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5159B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5159BA" w:rsidRPr="005159BA">
        <w:rPr>
          <w:rFonts w:hAnsi="Times New Roman" w:ascii="Times New Roman"/>
          <w:color w:val="auto"/>
          <w:sz w:val="24"/>
          <w:szCs w:val="24"/>
          <w:lang w:val="hr-HR"/>
        </w:rPr>
        <w:t>10. kolovoza</w:t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5159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5159BA" w:rsidRPr="005159BA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5159BA" w:rsidRPr="005159BA">
        <w:rPr>
          <w:rFonts w:hAnsi="Times New Roman" w:ascii="Times New Roman"/>
          <w:color w:val="auto"/>
          <w:sz w:val="24"/>
          <w:szCs w:val="24"/>
          <w:lang w:val="hr-HR"/>
        </w:rPr>
        <w:t>73.742,36</w:t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5159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5159BA" w:rsidRPr="005159BA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5159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5159BA" w:rsidRPr="005159BA">
        <w:rPr>
          <w:rFonts w:hAnsi="Times New Roman" w:ascii="Times New Roman"/>
          <w:color w:val="auto"/>
          <w:sz w:val="24"/>
          <w:szCs w:val="24"/>
          <w:lang w:val="hr-HR"/>
        </w:rPr>
        <w:t>25. kolovoza</w:t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5159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5159BA" w:rsidRPr="005159BA">
        <w:rPr>
          <w:rFonts w:hAnsi="Times New Roman" w:ascii="Times New Roman"/>
          <w:color w:val="auto"/>
          <w:sz w:val="24"/>
          <w:szCs w:val="24"/>
          <w:lang w:val="hr-HR"/>
        </w:rPr>
        <w:t>5402/2016-6</w:t>
      </w:r>
      <w:r w:rsidR="001B1651"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5159BA" w:rsidRPr="005159BA">
        <w:rPr>
          <w:rFonts w:hAnsi="Times New Roman" w:ascii="Times New Roman"/>
          <w:color w:val="auto"/>
          <w:sz w:val="24"/>
          <w:szCs w:val="24"/>
          <w:lang w:val="hr-HR"/>
        </w:rPr>
        <w:t>14. ožujka</w:t>
      </w:r>
      <w:r w:rsidR="001B1651"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159BA" w:rsidRPr="005159BA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5159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5159BA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5159BA" w:rsidRPr="005159BA">
        <w:rPr>
          <w:rFonts w:hAnsi="Times New Roman" w:ascii="Times New Roman"/>
          <w:color w:val="auto"/>
          <w:sz w:val="24"/>
          <w:szCs w:val="24"/>
          <w:lang w:val="hr-HR"/>
        </w:rPr>
        <w:t>12. listopada</w:t>
      </w:r>
      <w:r w:rsidR="000E510A"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5159BA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5159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5159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5159BA" w:rsidRPr="005159BA">
        <w:rPr>
          <w:rFonts w:hAnsi="Times New Roman" w:ascii="Times New Roman"/>
          <w:color w:val="auto"/>
          <w:sz w:val="24"/>
          <w:szCs w:val="24"/>
          <w:lang w:val="hr-HR"/>
        </w:rPr>
        <w:t>17. Ožujka 2017</w:t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159BA" w:rsidRPr="005159BA">
        <w:rPr>
          <w:rFonts w:hAnsi="Times New Roman" w:ascii="Times New Roman"/>
          <w:color w:val="auto"/>
          <w:sz w:val="24"/>
          <w:szCs w:val="24"/>
          <w:lang w:val="hr-HR"/>
        </w:rPr>
        <w:t>360</w:t>
      </w:r>
      <w:r w:rsidR="000D40CD"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5159BA" w:rsidRPr="005159BA">
        <w:rPr>
          <w:rFonts w:hAnsi="Times New Roman" w:ascii="Times New Roman"/>
          <w:color w:val="auto"/>
          <w:sz w:val="24"/>
          <w:szCs w:val="24"/>
          <w:lang w:val="hr-HR"/>
        </w:rPr>
        <w:t>129.254,39</w:t>
      </w:r>
      <w:r w:rsidR="000D40CD"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5159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5159BA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5159BA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5159BA" w:rsidRPr="005159BA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5159BA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5159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5159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5159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5159BA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5159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5159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5159BA" w:rsidRPr="005159BA">
        <w:rPr>
          <w:rFonts w:hAnsi="Times New Roman" w:ascii="Times New Roman"/>
          <w:color w:val="auto"/>
          <w:sz w:val="24"/>
          <w:szCs w:val="24"/>
          <w:lang w:val="hr-HR"/>
        </w:rPr>
        <w:t>20. listopada</w:t>
      </w:r>
      <w:r w:rsidR="00993A4D"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5159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5159B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5159B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A5AD9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5159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5159B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5159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9B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5159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A5AD9" w:rsidP="00BA5AD9" w:rsidR="00BA5AD9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BA5AD9" w:rsidP="00BA5AD9" w:rsidR="00BA5AD9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sectPr w:rsidSect="00C42917" w:rsidR="00BA5AD9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FD4" w:rsidR="00481FD4">
      <w:r>
        <w:separator/>
      </w:r>
    </w:p>
  </w:endnote>
  <w:endnote w:id="0" w:type="continuationSeparator">
    <w:p w:rsidRDefault="00481FD4" w:rsidR="00481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FD4" w:rsidR="00481FD4">
      <w:r>
        <w:separator/>
      </w:r>
    </w:p>
  </w:footnote>
  <w:footnote w:id="0" w:type="continuationSeparator">
    <w:p w:rsidRDefault="00481FD4" w:rsidR="00481F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570ED8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5159BA" w:rsidRPr="00570ED8">
      <w:rPr>
        <w:rFonts w:hAnsi="Verdana" w:ascii="Verdana"/>
        <w:color w:val="000000"/>
      </w:rPr>
      <w:t>5402</w:t>
    </w:r>
    <w:r w:rsidR="00C8420E" w:rsidRPr="00570ED8">
      <w:rPr>
        <w:rFonts w:hAnsi="Verdana" w:ascii="Verdana"/>
        <w:color w:val="000000"/>
      </w:rPr>
      <w:t>/16</w:t>
    </w:r>
    <w:r w:rsidR="005159BA">
      <w:rPr>
        <w:rFonts w:hAnsi="Verdana" w:ascii="Verdana"/>
        <w:color w:val="000000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81FD4"/>
    <w:rsid w:val="004D0C3D"/>
    <w:rsid w:val="004E3542"/>
    <w:rsid w:val="00514511"/>
    <w:rsid w:val="005159BA"/>
    <w:rsid w:val="005352CA"/>
    <w:rsid w:val="005516FA"/>
    <w:rsid w:val="00555AD4"/>
    <w:rsid w:val="005679E2"/>
    <w:rsid w:val="00570ED8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A5AD9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70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ED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ED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ED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ED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70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ED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ED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ED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ED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5402</izvorni_sadrzaj>
    <derivirana_varijabla naziv="DomainObject.Predmet.Broj_1">5402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St-5402/2016</izvorni_sadrzaj>
    <derivirana_varijabla naziv="DomainObject.Predmet.OznakaBroj_1">St-5402/2016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GLOBO INTERNATIONAL j.d.o.o. za proizvodnju, trgovinu i usluge zastupanog po punomoćniku Danijel Kristić</izvorni_sadrzaj>
    <derivirana_varijabla naziv="DomainObject.Predmet.ProtustrankaFormated_1">  GLOBO INTERNATIONAL j.d.o.o. za proizvodnju, trgovinu i usluge zastupanog po punomoćniku Danijel Kristić</derivirana_varijabla>
  </DomainObject.Predmet.ProtustrankaFormated>
  <DomainObject.Predmet.ProtustrankaFormatedOIB>
    <izvorni_sadrzaj>  GLOBO INTERNATIONAL j.d.o.o. za proizvodnju, trgovinu i usluge, OIB 90822122479 zastupanog po punomoćniku Danijel Kristić</izvorni_sadrzaj>
    <derivirana_varijabla naziv="DomainObject.Predmet.ProtustrankaFormatedOIB_1">  GLOBO INTERNATIONAL j.d.o.o. za proizvodnju, trgovinu i usluge, OIB 90822122479 zastupanog po punomoćniku Danijel Kristić</derivirana_varijabla>
  </DomainObject.Predmet.ProtustrankaFormatedOIB>
  <DomainObject.Predmet.ProtustrankaFormatedWithAdress>
    <izvorni_sadrzaj> GLOBO INTERNATIONAL j.d.o.o. za proizvodnju, trgovinu i usluge, Vladimira Vidrića 8, 10410 Velika Gorica zastupanog po punomoćniku Danijel Kristić</izvorni_sadrzaj>
    <derivirana_varijabla naziv="DomainObject.Predmet.ProtustrankaFormatedWithAdress_1"> GLOBO INTERNATIONAL j.d.o.o. za proizvodnju, trgovinu i usluge, Vladimira Vidrića 8, 10410 Velika Gorica zastupanog po punomoćniku Danijel Kristić</derivirana_varijabla>
  </DomainObject.Predmet.ProtustrankaFormatedWithAdress>
  <DomainObject.Predmet.ProtustrankaFormatedWithAdressOIB>
    <izvorni_sadrzaj> GLOBO INTERNATIONAL j.d.o.o. za proizvodnju, trgovinu i usluge, OIB 90822122479, Vladimira Vidrića 8, 10410 Velika Gorica zastupanog po punomoćniku Danijel Kristić</izvorni_sadrzaj>
    <derivirana_varijabla naziv="DomainObject.Predmet.ProtustrankaFormatedWithAdressOIB_1"> GLOBO INTERNATIONAL j.d.o.o. za proizvodnju, trgovinu i usluge, OIB 90822122479, Vladimira Vidrića 8, 10410 Velika Gorica zastupanog po punomoćniku Danijel Kristić</derivirana_varijabla>
  </DomainObject.Predmet.ProtustrankaFormatedWithAdressOIB>
  <DomainObject.Predmet.ProtustrankaWithAdress>
    <izvorni_sadrzaj>GLOBO INTERNATIONAL j.d.o.o. za proizvodnju, trgovinu i usluge Vladimira Vidrića 8, 10410 Velika Gorica</izvorni_sadrzaj>
    <derivirana_varijabla naziv="DomainObject.Predmet.ProtustrankaWithAdress_1">GLOBO INTERNATIONAL j.d.o.o. za proizvodnju, trgovinu i usluge Vladimira Vidrića 8, 10410 Velika Gorica</derivirana_varijabla>
  </DomainObject.Predmet.ProtustrankaWithAdress>
  <DomainObject.Predmet.ProtustrankaWithAdressOIB>
    <izvorni_sadrzaj>GLOBO INTERNATIONAL j.d.o.o. za proizvodnju, trgovinu i usluge, OIB 90822122479, Vladimira Vidrića 8, 10410 Velika Gorica</izvorni_sadrzaj>
    <derivirana_varijabla naziv="DomainObject.Predmet.ProtustrankaWithAdressOIB_1">GLOBO INTERNATIONAL j.d.o.o. za proizvodnju, trgovinu i usluge, OIB 90822122479, Vladimira Vidrića 8, 10410 Velika Gorica</derivirana_varijabla>
  </DomainObject.Predmet.ProtustrankaWithAdressOIB>
  <DomainObject.Predmet.ProtustrankaNazivFormated>
    <izvorni_sadrzaj>GLOBO INTERNATIONAL j.d.o.o. za proizvodnju, trgovinu i usluge</izvorni_sadrzaj>
    <derivirana_varijabla naziv="DomainObject.Predmet.ProtustrankaNazivFormated_1">GLOBO INTERNATIONAL j.d.o.o. za proizvodnju, trgovinu i usluge</derivirana_varijabla>
  </DomainObject.Predmet.ProtustrankaNazivFormated>
  <DomainObject.Predmet.ProtustrankaNazivFormatedOIB>
    <izvorni_sadrzaj>GLOBO INTERNATIONAL j.d.o.o. za proizvodnju, trgovinu i usluge, OIB 90822122479</izvorni_sadrzaj>
    <derivirana_varijabla naziv="DomainObject.Predmet.ProtustrankaNazivFormatedOIB_1">GLOBO INTERNATIONAL j.d.o.o. za proizvodnju, trgovinu i usluge, OIB 90822122479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Kristić</izvorni_sadrzaj>
    <derivirana_varijabla naziv="DomainObject.Predmet.StrankaFormated_1">  FINA Regionalni centar Zagreb; Danijel Kristić</derivirana_varijabla>
  </DomainObject.Predmet.StrankaFormated>
  <DomainObject.Predmet.StrankaFormatedOIB>
    <izvorni_sadrzaj>  FINA Regionalni centar Zagreb, OIB 85821130368; Danijel Kristić, OIB 90443261551</izvorni_sadrzaj>
    <derivirana_varijabla naziv="DomainObject.Predmet.StrankaFormatedOIB_1">  FINA Regionalni centar Zagreb, OIB 85821130368; Danijel Kristić, OIB 90443261551</derivirana_varijabla>
  </DomainObject.Predmet.StrankaFormatedOIB>
  <DomainObject.Predmet.StrankaFormatedWithAdress>
    <izvorni_sadrzaj> FINA Regionalni centar Zagreb, Trg svibanjskih žrtava 1995. br. 1, 10000 Zagreb; Danijel Kristić, Ivana Meštrovića 6, 44000 Sisak</izvorni_sadrzaj>
    <derivirana_varijabla naziv="DomainObject.Predmet.StrankaFormatedWithAdress_1"> FINA Regionalni centar Zagreb, Trg svibanjskih žrtava 1995. br. 1, 10000 Zagreb; Danijel Kristić, Ivana Meštrovića 6, 44000 Sisak</derivirana_varijabla>
  </DomainObject.Predmet.StrankaFormatedWithAdress>
  <DomainObject.Predmet.StrankaFormatedWithAdressOIB>
    <izvorni_sadrzaj> FINA Regionalni centar Zagreb, OIB 85821130368, Trg svibanjskih žrtava 1995. br. 1, 10000 Zagreb; Danijel Kristić, OIB 90443261551, Ivana Meštrovića 6, 44000 Sisak</izvorni_sadrzaj>
    <derivirana_varijabla naziv="DomainObject.Predmet.StrankaFormatedWithAdressOIB_1"> FINA Regionalni centar Zagreb, OIB 85821130368, Trg svibanjskih žrtava 1995. br. 1, 10000 Zagreb; Danijel Kristić, OIB 90443261551, Ivana Meštrovića 6, 44000 Sisak</derivirana_varijabla>
  </DomainObject.Predmet.StrankaFormatedWithAdressOIB>
  <DomainObject.Predmet.StrankaWithAdress>
    <izvorni_sadrzaj>FINA Regionalni centar Zagreb Trg svibanjskih žrtava 1995. br. 1,10000 Zagreb,Danijel Kristić Ivana Meštrovića 6,44000 Sisak</izvorni_sadrzaj>
    <derivirana_varijabla naziv="DomainObject.Predmet.StrankaWithAdress_1">FINA Regionalni centar Zagreb Trg svibanjskih žrtava 1995. br. 1,10000 Zagreb,Danijel Kristić Ivana Meštrovića 6,44000 Sisak</derivirana_varijabla>
  </DomainObject.Predmet.StrankaWithAdress>
  <DomainObject.Predmet.StrankaWithAdressOIB>
    <izvorni_sadrzaj>FINA Regionalni centar Zagreb, OIB 85821130368, Trg svibanjskih žrtava 1995. br. 1,10000 Zagreb,Danijel Kristić, OIB 90443261551, Ivana Meštrovića 6,44000 Sisak</izvorni_sadrzaj>
    <derivirana_varijabla naziv="DomainObject.Predmet.StrankaWithAdressOIB_1">FINA Regionalni centar Zagreb, OIB 85821130368, Trg svibanjskih žrtava 1995. br. 1,10000 Zagreb,Danijel Kristić, OIB 90443261551, Ivana Meštrovića 6,44000 Sisak</derivirana_varijabla>
  </DomainObject.Predmet.StrankaWithAdressOIB>
  <DomainObject.Predmet.StrankaNazivFormated>
    <izvorni_sadrzaj>FINA Regionalni centar Zagreb,Danijel Kristić</izvorni_sadrzaj>
    <derivirana_varijabla naziv="DomainObject.Predmet.StrankaNazivFormated_1">FINA Regionalni centar Zagreb,Danijel Kristić</derivirana_varijabla>
  </DomainObject.Predmet.StrankaNazivFormated>
  <DomainObject.Predmet.StrankaNazivFormatedOIB>
    <izvorni_sadrzaj>FINA Regionalni centar Zagreb, OIB 85821130368,Danijel Kristić, OIB 90443261551</izvorni_sadrzaj>
    <derivirana_varijabla naziv="DomainObject.Predmet.StrankaNazivFormatedOIB_1">FINA Regionalni centar Zagreb, OIB 85821130368,Danijel Kristić, OIB 90443261551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Danijel Kristić</item>
    </izvorni_sadrzaj>
    <derivirana_varijabla naziv="DomainObject.Predmet.StrankaListFormated_1">
      <item>FINA Regionalni centar Zagreb</item>
      <item>Danijel Kristić</item>
    </derivirana_varijabla>
  </DomainObject.Predmet.StrankaListFormated>
  <DomainObject.Predmet.StrankaListFormatedOIB>
    <izvorni_sadrzaj>
      <item>FINA Regionalni centar Zagreb, OIB 85821130368</item>
      <item>Danijel Kristić, OIB 90443261551</item>
    </izvorni_sadrzaj>
    <derivirana_varijabla naziv="DomainObject.Predmet.StrankaListFormatedOIB_1">
      <item>FINA Regionalni centar Zagreb, OIB 85821130368</item>
      <item>Danijel Kristić, OIB 90443261551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Kristić, Ivana Meštrovića 6, 44000 Sisak</item>
    </izvorni_sadrzaj>
    <derivirana_varijabla naziv="DomainObject.Predmet.StrankaListFormatedWithAdress_1">
      <item>FINA Regionalni centar Zagreb, Trg svibanjskih žrtava 1995. br. 1, 10000 Zagreb</item>
      <item>Danijel Kristić, Ivana Meštrovića 6,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Kristić, OIB 90443261551, Ivana Meštrovića 6, 44000 Sisak</item>
    </izvorni_sadrzaj>
    <derivirana_varijabla naziv="DomainObject.Predmet.StrankaListFormatedWithAdressOIB_1">
      <item>FINA Regionalni centar Zagreb, OIB 85821130368, Trg svibanjskih žrtava 1995. br. 1, 10000 Zagreb</item>
      <item>Danijel Kristić, OIB 90443261551, Ivana Meštrovića 6, 44000 Sisak</item>
    </derivirana_varijabla>
  </DomainObject.Predmet.StrankaListFormatedWithAdressOIB>
  <DomainObject.Predmet.StrankaListNazivFormated>
    <izvorni_sadrzaj>
      <item>FINA Regionalni centar Zagreb</item>
      <item>Danijel Kristić</item>
    </izvorni_sadrzaj>
    <derivirana_varijabla naziv="DomainObject.Predmet.StrankaListNazivFormated_1">
      <item>FINA Regionalni centar Zagreb</item>
      <item>Danijel Kristić</item>
    </derivirana_varijabla>
  </DomainObject.Predmet.StrankaListNazivFormated>
  <DomainObject.Predmet.StrankaListNazivFormatedOIB>
    <izvorni_sadrzaj>
      <item>FINA Regionalni centar Zagreb, OIB 85821130368</item>
      <item>Danijel Kristić, OIB 90443261551</item>
    </izvorni_sadrzaj>
    <derivirana_varijabla naziv="DomainObject.Predmet.StrankaListNazivFormatedOIB_1">
      <item>FINA Regionalni centar Zagreb, OIB 85821130368</item>
      <item>Danijel Kristić, OIB 90443261551</item>
    </derivirana_varijabla>
  </DomainObject.Predmet.StrankaListNazivFormatedOIB>
  <DomainObject.Predmet.ProtuStrankaListFormated>
    <izvorni_sadrzaj>
      <item>GLOBO INTERNATIONAL j.d.o.o. za proizvodnju, trgovinu i usluge zastupanog po punomoćniku Danijel Kristić</item>
    </izvorni_sadrzaj>
    <derivirana_varijabla naziv="DomainObject.Predmet.ProtuStrankaListFormated_1">
      <item>GLOBO INTERNATIONAL j.d.o.o. za proizvodnju, trgovinu i usluge zastupanog po punomoćniku Danijel Kristić</item>
    </derivirana_varijabla>
  </DomainObject.Predmet.ProtuStrankaListFormated>
  <DomainObject.Predmet.ProtuStrankaListFormatedOIB>
    <izvorni_sadrzaj>
      <item>GLOBO INTERNATIONAL j.d.o.o. za proizvodnju, trgovinu i usluge, OIB 90822122479 zastupanog po punomoćniku Danijel Kristić</item>
    </izvorni_sadrzaj>
    <derivirana_varijabla naziv="DomainObject.Predmet.ProtuStrankaListFormatedOIB_1">
      <item>GLOBO INTERNATIONAL j.d.o.o. za proizvodnju, trgovinu i usluge, OIB 90822122479 zastupanog po punomoćniku Danijel Kristić</item>
    </derivirana_varijabla>
  </DomainObject.Predmet.ProtuStrankaListFormatedOIB>
  <DomainObject.Predmet.ProtuStrankaListFormatedWithAdress>
    <izvorni_sadrzaj>
      <item>GLOBO INTERNATIONAL j.d.o.o. za proizvodnju, trgovinu i usluge, Vladimira Vidrića 8, 10410 Velika Gorica zastupanog po punomoćniku Danijel Kristić</item>
    </izvorni_sadrzaj>
    <derivirana_varijabla naziv="DomainObject.Predmet.ProtuStrankaListFormatedWithAdress_1">
      <item>GLOBO INTERNATIONAL j.d.o.o. za proizvodnju, trgovinu i usluge, Vladimira Vidrića 8, 10410 Velika Gorica zastupanog po punomoćniku Danijel Kristić</item>
    </derivirana_varijabla>
  </DomainObject.Predmet.ProtuStrankaListFormatedWithAdress>
  <DomainObject.Predmet.ProtuStrankaListFormatedWithAdressOIB>
    <izvorni_sadrzaj>
      <item>GLOBO INTERNATIONAL j.d.o.o. za proizvodnju, trgovinu i usluge, OIB 90822122479, Vladimira Vidrića 8, 10410 Velika Gorica zastupanog po punomoćniku Danijel Kristić</item>
    </izvorni_sadrzaj>
    <derivirana_varijabla naziv="DomainObject.Predmet.ProtuStrankaListFormatedWithAdressOIB_1">
      <item>GLOBO INTERNATIONAL j.d.o.o. za proizvodnju, trgovinu i usluge, OIB 90822122479, Vladimira Vidrića 8, 10410 Velika Gorica zastupanog po punomoćniku Danijel Kristić</item>
    </derivirana_varijabla>
  </DomainObject.Predmet.ProtuStrankaListFormatedWithAdressOIB>
  <DomainObject.Predmet.ProtuStrankaListNazivFormated>
    <izvorni_sadrzaj>
      <item>GLOBO INTERNATIONAL j.d.o.o. za proizvodnju, trgovinu i usluge</item>
    </izvorni_sadrzaj>
    <derivirana_varijabla naziv="DomainObject.Predmet.ProtuStrankaListNazivFormated_1">
      <item>GLOBO INTERNATIONAL j.d.o.o. za proizvodnju, trgovinu i usluge</item>
    </derivirana_varijabla>
  </DomainObject.Predmet.ProtuStrankaListNazivFormated>
  <DomainObject.Predmet.ProtuStrankaListNazivFormatedOIB>
    <izvorni_sadrzaj>
      <item>GLOBO INTERNATIONAL j.d.o.o. za proizvodnju, trgovinu i usluge, OIB 90822122479</item>
    </izvorni_sadrzaj>
    <derivirana_varijabla naziv="DomainObject.Predmet.ProtuStrankaListNazivFormatedOIB_1">
      <item>GLOBO INTERNATIONAL j.d.o.o. za proizvodnju, trgovinu i usluge, OIB 90822122479</item>
    </derivirana_varijabla>
  </DomainObject.Predmet.ProtuStrankaListNazivFormatedOIB>
  <DomainObject.Predmet.OstaliListFormated>
    <izvorni_sadrzaj>
      <item>Danijel Kristić punomoćnik sudionika u postupku GLOBO INTERNATIONAL j.d.o.o. za proizvodnju, trgovinu i usluge</item>
    </izvorni_sadrzaj>
    <derivirana_varijabla naziv="DomainObject.Predmet.OstaliListFormated_1">
      <item>Danijel Kristić punomoćnik sudionika u postupku GLOBO INTERNATIONAL j.d.o.o. za proizvodnju, trgovinu i usluge</item>
    </derivirana_varijabla>
  </DomainObject.Predmet.OstaliListFormated>
  <DomainObject.Predmet.OstaliListFormatedOIB>
    <izvorni_sadrzaj>
      <item>Danijel Kristić, OIB 90443261551 punomoćnik sudionika u postupku GLOBO INTERNATIONAL j.d.o.o. za proizvodnju, trgovinu i usluge</item>
    </izvorni_sadrzaj>
    <derivirana_varijabla naziv="DomainObject.Predmet.OstaliListFormatedOIB_1">
      <item>Danijel Kristić, OIB 90443261551 punomoćnik sudionika u postupku GLOBO INTERNATIONAL j.d.o.o. za proizvodnju, trgovinu i usluge</item>
    </derivirana_varijabla>
  </DomainObject.Predmet.OstaliListFormatedOIB>
  <DomainObject.Predmet.OstaliListFormatedWithAdress>
    <izvorni_sadrzaj>
      <item>Danijel Kristić, Ivana Meštrovića 6, 44000 Sisak punomoćnik sudionika u postupku GLOBO INTERNATIONAL j.d.o.o. za proizvodnju, trgovinu i usluge</item>
    </izvorni_sadrzaj>
    <derivirana_varijabla naziv="DomainObject.Predmet.OstaliListFormatedWithAdress_1">
      <item>Danijel Kristić, Ivana Meštrovića 6, 44000 Sisak punomoćnik sudionika u postupku GLOBO INTERNATIONAL j.d.o.o. za proizvodnju, trgovinu i usluge</item>
    </derivirana_varijabla>
  </DomainObject.Predmet.OstaliListFormatedWithAdress>
  <DomainObject.Predmet.OstaliListFormatedWithAdressOIB>
    <izvorni_sadrzaj>
      <item>Danijel Kristić, OIB 90443261551, Ivana Meštrovića 6, 44000 Sisak punomoćnik sudionika u postupku GLOBO INTERNATIONAL j.d.o.o. za proizvodnju, trgovinu i usluge</item>
    </izvorni_sadrzaj>
    <derivirana_varijabla naziv="DomainObject.Predmet.OstaliListFormatedWithAdressOIB_1">
      <item>Danijel Kristić, OIB 90443261551, Ivana Meštrovića 6, 44000 Sisak punomoćnik sudionika u postupku GLOBO INTERNATIONAL j.d.o.o. za proizvodnju, trgovinu i usluge</item>
    </derivirana_varijabla>
  </DomainObject.Predmet.OstaliListFormatedWithAdressOIB>
  <DomainObject.Predmet.OstaliListNazivFormated>
    <izvorni_sadrzaj>
      <item>Danijel Kristić</item>
    </izvorni_sadrzaj>
    <derivirana_varijabla naziv="DomainObject.Predmet.OstaliListNazivFormated_1">
      <item>Danijel Kristić</item>
    </derivirana_varijabla>
  </DomainObject.Predmet.OstaliListNazivFormated>
  <DomainObject.Predmet.OstaliListNazivFormatedOIB>
    <izvorni_sadrzaj>
      <item>Danijel Kristić, OIB 90443261551</item>
    </izvorni_sadrzaj>
    <derivirana_varijabla naziv="DomainObject.Predmet.OstaliListNazivFormatedOIB_1">
      <item>Danijel Kristić, OIB 90443261551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GLOBO INTERNATIONAL j.d.o.o. za proizvodnju, trgovinu i usluge</izvorni_sadrzaj>
    <derivirana_varijabla naziv="DomainObject.Predmet.ProtustrankaIDrugi_1">GLOBO INTERNATIONAL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GLOBO INTERNATIONAL j.d.o.o. za proizvodnju, trgovinu i usluge, OIB 90822122479, Vladimira Vidrića 8, 10410 Velika Gorica</izvorni_sadrzaj>
    <derivirana_varijabla naziv="DomainObject.Predmet.ProtustrankaIDrugiAdressOIB_1">GLOBO INTERNATIONAL j.d.o.o. za proizvodnju, trgovinu i usluge, OIB 90822122479, Vladimira Vidrića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GLOBO INTERNATIONAL j.d.o.o. za proizvodnju, trgovinu i usluge</item>
      <item>Danijel Kristić</item>
      <item>Danijel Kristić</item>
    </izvorni_sadrzaj>
    <derivirana_varijabla naziv="DomainObject.Predmet.SudioniciListNaziv_1">
      <item>FINA Regionalni centar Zagreb</item>
      <item>GLOBO INTERNATIONAL j.d.o.o. za proizvodnju, trgovinu i usluge</item>
      <item>Danijel Kristić</item>
      <item>Danijel Kristić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GLOBO INTERNATIONAL j.d.o.o. za proizvodnju, trgovinu i usluge, OIB 90822122479, Vladimira Vidrića 8,10410 Velika Gorica</item>
      <item>Danijel Kristić, OIB 90443261551, Ivana Meštrovića 6,44000 Sisak</item>
      <item>Danijel Kristić, OIB 90443261551, Ivana Meštrovića 6,44000 Sisak</item>
    </izvorni_sadrzaj>
    <derivirana_varijabla naziv="DomainObject.Predmet.SudioniciListAdressOIB_1">
      <item>FINA Regionalni centar Zagreb, OIB 85821130368, Trg svibanjskih žrtava 1995. br. 1,10000 Zagreb</item>
      <item>GLOBO INTERNATIONAL j.d.o.o. za proizvodnju, trgovinu i usluge, OIB 90822122479, Vladimira Vidrića 8,10410 Velika Gorica</item>
      <item>Danijel Kristić, OIB 90443261551, Ivana Meštrovića 6,44000 Sisak</item>
      <item>Danijel Kristić, OIB 90443261551, Ivana Meštrovića 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90822122479</item>
      <item>, OIB 90443261551</item>
      <item>, OIB 90443261551</item>
    </izvorni_sadrzaj>
    <derivirana_varijabla naziv="DomainObject.Predmet.SudioniciListNazivOIB_1">
      <item>, OIB 85821130368</item>
      <item>, OIB 90822122479</item>
      <item>, OIB 90443261551</item>
      <item>, OIB 90443261551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656</properties:Words>
  <properties:Characters>3564</properties:Characters>
  <properties:Lines>79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2017-10-20T08:02:00Z</dcterms:created>
  <dc:creator>MINISTARSTVO PRAVOSUĐA</dc:creator>
  <cp:lastModifiedBy>Maja Renić</cp:lastModifiedBy>
  <cp:lastPrinted>2017-10-20T07:59:00Z</cp:lastPrinted>
  <dcterms:modified xmlns:xsi="http://www.w3.org/2001/XMLSchema-instance" xsi:type="dcterms:W3CDTF">2017-10-20T08:03:00Z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