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bae0" w14:paraId="9cebae0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60924">
        <w:t>3</w:t>
      </w:r>
      <w:r w:rsidR="00F63C7F">
        <w:t>993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F63C7F">
        <w:rPr>
          <w:szCs w:val="20"/>
        </w:rPr>
        <w:t>ZADRUGA BRANITELJA PRIRAT, zadruga za ekološku proizvodnju, prijevoz, radove u graditeljstvu, turizam, savjetovanje i usluge, Zagreb, Kvaternikov trg 2, MBS: 080553808, OIB: 99409068337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F63C7F">
        <w:t>435.718,64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1032F4"/>
    <w:rsid w:val="00131E95"/>
    <w:rsid w:val="00133EA8"/>
    <w:rsid w:val="0019711A"/>
    <w:rsid w:val="001A1D04"/>
    <w:rsid w:val="001D2D4A"/>
    <w:rsid w:val="002246D9"/>
    <w:rsid w:val="00241F71"/>
    <w:rsid w:val="00371D82"/>
    <w:rsid w:val="00457EF8"/>
    <w:rsid w:val="00460924"/>
    <w:rsid w:val="004E6B5C"/>
    <w:rsid w:val="00682658"/>
    <w:rsid w:val="0069561D"/>
    <w:rsid w:val="006B2226"/>
    <w:rsid w:val="0071460C"/>
    <w:rsid w:val="007A1913"/>
    <w:rsid w:val="007A3647"/>
    <w:rsid w:val="008B3AF2"/>
    <w:rsid w:val="008D1BF2"/>
    <w:rsid w:val="00931D9E"/>
    <w:rsid w:val="00950F54"/>
    <w:rsid w:val="00951125"/>
    <w:rsid w:val="009F1D2A"/>
    <w:rsid w:val="00A53DC3"/>
    <w:rsid w:val="00B3758A"/>
    <w:rsid w:val="00B4105F"/>
    <w:rsid w:val="00BE7FA2"/>
    <w:rsid w:val="00CA63C1"/>
    <w:rsid w:val="00D05353"/>
    <w:rsid w:val="00D54E65"/>
    <w:rsid w:val="00D73D35"/>
    <w:rsid w:val="00D90085"/>
    <w:rsid w:val="00DE7E19"/>
    <w:rsid w:val="00E408E5"/>
    <w:rsid w:val="00E9698B"/>
    <w:rsid w:val="00F63C7F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2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6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6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6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6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2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6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6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6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6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3993</izvorni_sadrzaj>
    <derivirana_varijabla naziv="DomainObject.Predmet.Broj_1">3993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St-3993/2015</izvorni_sadrzaj>
    <derivirana_varijabla naziv="DomainObject.Predmet.OznakaBroj_1">St-3993/2015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PRIRAT zadruga za ekološku proizvodnju, prijevoz, radove u graditeljstvu, turizam, savjetovanje i usluge</izvorni_sadrzaj>
    <derivirana_varijabla naziv="DomainObject.Predmet.ProtustrankaFormated_1">  ZADRUGA BRANITELJA PRIRAT zadruga za ekološku proizvodnju, prijevoz, radove u graditeljstvu, turizam, savjetovanje i usluge</derivirana_varijabla>
  </DomainObject.Predmet.ProtustrankaFormated>
  <DomainObject.Predmet.ProtustrankaFormatedOIB>
    <izvorni_sadrzaj>  ZADRUGA BRANITELJA PRIRAT zadruga za ekološku proizvodnju, prijevoz, radove u graditeljstvu, turizam, savjetovanje i usluge, OIB 99409068337</izvorni_sadrzaj>
    <derivirana_varijabla naziv="DomainObject.Predmet.ProtustrankaFormatedOIB_1">  ZADRUGA BRANITELJA PRIRAT zadruga za ekološku proizvodnju, prijevoz, radove u graditeljstvu, turizam, savjetovanje i usluge, OIB 99409068337</derivirana_varijabla>
  </DomainObject.Predmet.ProtustrankaFormatedOIB>
  <DomainObject.Predmet.ProtustrankaFormatedWithAdress>
    <izvorni_sadrzaj> ZADRUGA BRANITELJA PRIRAT zadruga za ekološku proizvodnju, prijevoz, radove u graditeljstvu, turizam, savjetovanje i usluge, Kvaternikov trg 2, 10000 Zagreb</izvorni_sadrzaj>
    <derivirana_varijabla naziv="DomainObject.Predmet.ProtustrankaFormatedWithAdress_1"> ZADRUGA BRANITELJA PRIRAT zadruga za ekološku proizvodnju, prijevoz, radove u graditeljstvu, turizam, savjetovanje i usluge, Kvaternikov trg 2, 10000 Zagreb</derivirana_varijabla>
  </DomainObject.Predmet.ProtustrankaFormatedWithAdress>
  <DomainObject.Predmet.ProtustrankaFormatedWithAdressOIB>
    <izvorni_sadrzaj> ZADRUGA BRANITELJA PRIRAT zadruga za ekološku proizvodnju, prijevoz, radove u graditeljstvu, turizam, savjetovanje i usluge, OIB 99409068337, Kvaternikov trg 2, 10000 Zagreb</izvorni_sadrzaj>
    <derivirana_varijabla naziv="DomainObject.Predmet.ProtustrankaFormatedWithAdressOIB_1"> ZADRUGA BRANITELJA PRIRAT zadruga za ekološku proizvodnju, prijevoz, radove u graditeljstvu, turizam, savjetovanje i usluge, OIB 99409068337, Kvaternikov trg 2, 10000 Zagreb</derivirana_varijabla>
  </DomainObject.Predmet.ProtustrankaFormatedWithAdressOIB>
  <DomainObject.Predmet.ProtustrankaWithAdress>
    <izvorni_sadrzaj>ZADRUGA BRANITELJA PRIRAT zadruga za ekološku proizvodnju, prijevoz, radove u graditeljstvu, turizam, savjetovanje i usluge Kvaternikov trg 2, 10000 Zagreb</izvorni_sadrzaj>
    <derivirana_varijabla naziv="DomainObject.Predmet.ProtustrankaWithAdress_1">ZADRUGA BRANITELJA PRIRAT zadruga za ekološku proizvodnju, prijevoz, radove u graditeljstvu, turizam, savjetovanje i usluge Kvaternikov trg 2, 10000 Zagreb</derivirana_varijabla>
  </DomainObject.Predmet.ProtustrankaWithAdress>
  <DomainObject.Predmet.ProtustrankaWithAdressOIB>
    <izvorni_sadrzaj>ZADRUGA BRANITELJA PRIRAT zadruga za ekološku proizvodnju, prijevoz, radove u graditeljstvu, turizam, savjetovanje i usluge, OIB 99409068337, Kvaternikov trg 2, 10000 Zagreb</izvorni_sadrzaj>
    <derivirana_varijabla naziv="DomainObject.Predmet.ProtustrankaWithAdressOIB_1">ZADRUGA BRANITELJA PRIRAT zadruga za ekološku proizvodnju, prijevoz, radove u graditeljstvu, turizam, savjetovanje i usluge, OIB 99409068337, Kvaternikov trg 2, 10000 Zagreb</derivirana_varijabla>
  </DomainObject.Predmet.ProtustrankaWithAdressOIB>
  <DomainObject.Predmet.ProtustrankaNazivFormated>
    <izvorni_sadrzaj>ZADRUGA BRANITELJA PRIRAT zadruga za ekološku proizvodnju, prijevoz, radove u graditeljstvu, turizam, savjetovanje i usluge</izvorni_sadrzaj>
    <derivirana_varijabla naziv="DomainObject.Predmet.ProtustrankaNazivFormated_1">ZADRUGA BRANITELJA PRIRAT zadruga za ekološku proizvodnju, prijevoz, radove u graditeljstvu, turizam, savjetovanje i usluge</derivirana_varijabla>
  </DomainObject.Predmet.ProtustrankaNazivFormated>
  <DomainObject.Predmet.ProtustrankaNazivFormatedOIB>
    <izvorni_sadrzaj>ZADRUGA BRANITELJA PRIRAT zadruga za ekološku proizvodnju, prijevoz, radove u graditeljstvu, turizam, savjetovanje i usluge, OIB 99409068337</izvorni_sadrzaj>
    <derivirana_varijabla naziv="DomainObject.Predmet.ProtustrankaNazivFormatedOIB_1">ZADRUGA BRANITELJA PRIRAT zadruga za ekološku proizvodnju, prijevoz, radove u graditeljstvu, turizam, savjetovanje i usluge, OIB 99409068337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BRANITELJA PRIRAT zadruga za ekološku proizvodnju, prijevoz, radove u graditeljstvu, turizam, savjetovanje i usluge</item>
    </izvorni_sadrzaj>
    <derivirana_varijabla naziv="DomainObject.Predmet.ProtuStrankaListFormated_1">
      <item>ZADRUGA BRANITELJA PRIRAT zadruga za ekološku proizvodnju, prijevoz, radove u graditeljstvu, turizam, savjetovanje i usluge</item>
    </derivirana_varijabla>
  </DomainObject.Predmet.ProtuStrankaListFormated>
  <DomainObject.Predmet.ProtuStrankaListFormatedOIB>
    <izvorni_sadrzaj>
      <item>ZADRUGA BRANITELJA PRIRAT zadruga za ekološku proizvodnju, prijevoz, radove u graditeljstvu, turizam, savjetovanje i usluge, OIB 99409068337</item>
    </izvorni_sadrzaj>
    <derivirana_varijabla naziv="DomainObject.Predmet.ProtuStrankaListFormatedOIB_1">
      <item>ZADRUGA BRANITELJA PRIRAT zadruga za ekološku proizvodnju, prijevoz, radove u graditeljstvu, turizam, savjetovanje i usluge, OIB 99409068337</item>
    </derivirana_varijabla>
  </DomainObject.Predmet.ProtuStrankaListFormatedOIB>
  <DomainObject.Predmet.ProtuStrankaListFormatedWithAdress>
    <izvorni_sadrzaj>
      <item>ZADRUGA BRANITELJA PRIRAT zadruga za ekološku proizvodnju, prijevoz, radove u graditeljstvu, turizam, savjetovanje i usluge, Kvaternikov trg 2, 10000 Zagreb</item>
    </izvorni_sadrzaj>
    <derivirana_varijabla naziv="DomainObject.Predmet.ProtuStrankaListFormatedWithAdress_1">
      <item>ZADRUGA BRANITELJA PRIRAT zadruga za ekološku proizvodnju, prijevoz, radove u graditeljstvu, turizam, savjetovanje i usluge, Kvaternikov trg 2, 10000 Zagreb</item>
    </derivirana_varijabla>
  </DomainObject.Predmet.ProtuStrankaListFormatedWithAdress>
  <DomainObject.Predmet.ProtuStrankaListFormatedWithAdressOIB>
    <izvorni_sadrzaj>
      <item>ZADRUGA BRANITELJA PRIRAT zadruga za ekološku proizvodnju, prijevoz, radove u graditeljstvu, turizam, savjetovanje i usluge, OIB 99409068337, Kvaternikov trg 2, 10000 Zagreb</item>
    </izvorni_sadrzaj>
    <derivirana_varijabla naziv="DomainObject.Predmet.ProtuStrankaListFormatedWithAdressOIB_1">
      <item>ZADRUGA BRANITELJA PRIRAT zadruga za ekološku proizvodnju, prijevoz, radove u graditeljstvu, turizam, savjetovanje i usluge, OIB 99409068337, Kvaternikov trg 2, 10000 Zagreb</item>
    </derivirana_varijabla>
  </DomainObject.Predmet.ProtuStrankaListFormatedWithAdressOIB>
  <DomainObject.Predmet.ProtuStrankaListNazivFormated>
    <izvorni_sadrzaj>
      <item>ZADRUGA BRANITELJA PRIRAT zadruga za ekološku proizvodnju, prijevoz, radove u graditeljstvu, turizam, savjetovanje i usluge</item>
    </izvorni_sadrzaj>
    <derivirana_varijabla naziv="DomainObject.Predmet.ProtuStrankaListNazivFormated_1">
      <item>ZADRUGA BRANITELJA PRIRAT zadruga za ekološku proizvodnju, prijevoz, radove u graditeljstvu, turizam, savjetovanje i usluge</item>
    </derivirana_varijabla>
  </DomainObject.Predmet.ProtuStrankaListNazivFormated>
  <DomainObject.Predmet.ProtuStrankaListNazivFormatedOIB>
    <izvorni_sadrzaj>
      <item>ZADRUGA BRANITELJA PRIRAT zadruga za ekološku proizvodnju, prijevoz, radove u graditeljstvu, turizam, savjetovanje i usluge, OIB 99409068337</item>
    </izvorni_sadrzaj>
    <derivirana_varijabla naziv="DomainObject.Predmet.ProtuStrankaListNazivFormatedOIB_1">
      <item>ZADRUGA BRANITELJA PRIRAT zadruga za ekološku proizvodnju, prijevoz, radove u graditeljstvu, turizam, savjetovanje i usluge, OIB 99409068337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BRANITELJA PRIRAT zadruga za ekološku proizvodnju, prijevoz, radove u graditeljstvu, turizam, savjetovanje i usluge</izvorni_sadrzaj>
    <derivirana_varijabla naziv="DomainObject.Predmet.ProtustrankaIDrugi_1">ZADRUGA BRANITELJA PRIRAT zadruga za ekološku proizvodnju, prijevoz, radove u graditeljstvu, turizam, savjetovanje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BRANITELJA PRIRAT zadruga za ekološku proizvodnju, prijevoz, radove u graditeljstvu, turizam, savjetovanje i usluge, OIB 99409068337, Kvaternikov trg 2, 10000 Zagreb</izvorni_sadrzaj>
    <derivirana_varijabla naziv="DomainObject.Predmet.ProtustrankaIDrugiAdressOIB_1">ZADRUGA BRANITELJA PRIRAT zadruga za ekološku proizvodnju, prijevoz, radove u graditeljstvu, turizam, savjetovanje i usluge, OIB 99409068337, Kvaternikov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BRANITELJA PRIRAT zadruga za ekološku proizvodnju, prijevoz, radove u graditeljstvu, turizam, savjetovanje i usluge</item>
      <item>FINA Regionalni centar Zagreb</item>
    </izvorni_sadrzaj>
    <derivirana_varijabla naziv="DomainObject.Predmet.SudioniciListNaziv_1">
      <item>ZADRUGA BRANITELJA PRIRAT zadruga za ekološku proizvodnju, prijevoz, radove u graditeljstvu, turizam, savjetovanje i usluge</item>
      <item>FINA Regionalni centar Zagreb</item>
    </derivirana_varijabla>
  </DomainObject.Predmet.SudioniciListNaziv>
  <DomainObject.Predmet.SudioniciListAdressOIB>
    <izvorni_sadrzaj>
      <item>ZADRUGA BRANITELJA PRIRAT zadruga za ekološku proizvodnju, prijevoz, radove u graditeljstvu, turizam, savjetovanje i usluge, OIB 99409068337, Kvaternikov trg 2,10000 Zagreb</item>
      <item>FINA Regionalni centar Zagreb, OIB 85821130368, Trg svibanjskih žrtava 1995. 1,10000 Zagreb</item>
    </izvorni_sadrzaj>
    <derivirana_varijabla naziv="DomainObject.Predmet.SudioniciListAdressOIB_1">
      <item>ZADRUGA BRANITELJA PRIRAT zadruga za ekološku proizvodnju, prijevoz, radove u graditeljstvu, turizam, savjetovanje i usluge, OIB 99409068337, Kvaternikov trg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99409068337</item>
      <item>, OIB 85821130368</item>
    </izvorni_sadrzaj>
    <derivirana_varijabla naziv="DomainObject.Predmet.SudioniciListNazivOIB_1">
      <item>, OIB 99409068337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1415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2016-01-26T12:30:00Z</dcterms:created>
  <dc:creator>Ivana Manestar</dc:creator>
  <cp:lastModifiedBy>Ksenija Nol</cp:lastModifiedBy>
  <cp:lastPrinted>2016-01-26T12:30:00Z</cp:lastPrinted>
  <dcterms:modified xmlns:xsi="http://www.w3.org/2001/XMLSchema-instance" xsi:type="dcterms:W3CDTF">2016-01-26T13:36:00Z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