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ab6d7" w14:paraId="42ab6d7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9419D8" w:rsidR="00325398">
      <w:pPr>
        <w:jc w:val="both"/>
      </w:pPr>
      <w:r>
        <w:tab/>
      </w:r>
      <w:r w:rsidR="00325398">
        <w:t>TRGOVAČKI SUD U ZAGREBU, u skraćenom stečajnom postupku</w:t>
      </w:r>
      <w:r w:rsidR="008155EE">
        <w:t xml:space="preserve"> pod poslovnim brojem</w:t>
      </w:r>
      <w:r w:rsidR="001A53A9">
        <w:t xml:space="preserve"> St-1635</w:t>
      </w:r>
      <w:r w:rsidR="00DD308D">
        <w:t>/201</w:t>
      </w:r>
      <w:r w:rsidR="001A53A9">
        <w:t>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</w:t>
      </w:r>
      <w:r w:rsidR="008155EE">
        <w:t xml:space="preserve"> </w:t>
      </w:r>
      <w:r w:rsidR="00325398">
        <w:t xml:space="preserve">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696851">
        <w:t>29</w:t>
      </w:r>
      <w:r w:rsidR="00404A59">
        <w:t>. veljače</w:t>
      </w:r>
      <w:r w:rsidR="00ED5773">
        <w:t xml:space="preserve"> 2016</w:t>
      </w:r>
      <w:r w:rsidR="00590AEF">
        <w:t>.</w:t>
      </w:r>
      <w:r w:rsidR="00325398">
        <w:t>,</w:t>
      </w:r>
      <w:r w:rsidR="00F034D3">
        <w:t xml:space="preserve"> </w:t>
      </w:r>
      <w:r w:rsidR="00325398"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D5773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1A53A9" w:rsidRPr="003C62B9">
        <w:t>TRANSAMICE d.o.o., Zagreb, Maksimirska 106, OIB: 81193616136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1A53A9">
        <w:t>615.949,79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</w:t>
      </w:r>
      <w:r w:rsidR="001A53A9">
        <w:t>2</w:t>
      </w:r>
      <w:r w:rsidR="00696851">
        <w:t>9</w:t>
      </w:r>
      <w:r w:rsidR="00404A59">
        <w:t>. veljače</w:t>
      </w:r>
      <w:r w:rsidR="00ED5773">
        <w:t xml:space="preserve"> 2016.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079BF"/>
    <w:rsid w:val="0004478A"/>
    <w:rsid w:val="00062089"/>
    <w:rsid w:val="0007056B"/>
    <w:rsid w:val="00075815"/>
    <w:rsid w:val="000821F9"/>
    <w:rsid w:val="000953AB"/>
    <w:rsid w:val="000B3D14"/>
    <w:rsid w:val="000B7D5B"/>
    <w:rsid w:val="000C01AC"/>
    <w:rsid w:val="000C23E7"/>
    <w:rsid w:val="00103E02"/>
    <w:rsid w:val="00105210"/>
    <w:rsid w:val="00107AC5"/>
    <w:rsid w:val="00111057"/>
    <w:rsid w:val="00113DF8"/>
    <w:rsid w:val="00114018"/>
    <w:rsid w:val="00114EAD"/>
    <w:rsid w:val="001200C9"/>
    <w:rsid w:val="00125AE8"/>
    <w:rsid w:val="00131EBB"/>
    <w:rsid w:val="00160CEC"/>
    <w:rsid w:val="00185571"/>
    <w:rsid w:val="00186AF0"/>
    <w:rsid w:val="001A2039"/>
    <w:rsid w:val="001A53A9"/>
    <w:rsid w:val="001A5701"/>
    <w:rsid w:val="001C5332"/>
    <w:rsid w:val="001E50FB"/>
    <w:rsid w:val="001E7AB6"/>
    <w:rsid w:val="001F6933"/>
    <w:rsid w:val="00200753"/>
    <w:rsid w:val="00205DD0"/>
    <w:rsid w:val="00215F77"/>
    <w:rsid w:val="00230A63"/>
    <w:rsid w:val="0023674A"/>
    <w:rsid w:val="002463A8"/>
    <w:rsid w:val="00260A58"/>
    <w:rsid w:val="00263D6D"/>
    <w:rsid w:val="00264D19"/>
    <w:rsid w:val="00265790"/>
    <w:rsid w:val="0027051A"/>
    <w:rsid w:val="00292776"/>
    <w:rsid w:val="00297E94"/>
    <w:rsid w:val="002A51C3"/>
    <w:rsid w:val="002B0B8C"/>
    <w:rsid w:val="002C1499"/>
    <w:rsid w:val="002D5FAD"/>
    <w:rsid w:val="002E41AD"/>
    <w:rsid w:val="002E61B4"/>
    <w:rsid w:val="003230A4"/>
    <w:rsid w:val="00325398"/>
    <w:rsid w:val="0033002D"/>
    <w:rsid w:val="00335BD4"/>
    <w:rsid w:val="00335D1F"/>
    <w:rsid w:val="0038038C"/>
    <w:rsid w:val="0038246E"/>
    <w:rsid w:val="003828C2"/>
    <w:rsid w:val="0039524D"/>
    <w:rsid w:val="003B57C1"/>
    <w:rsid w:val="003C3D44"/>
    <w:rsid w:val="003D35F9"/>
    <w:rsid w:val="003D389C"/>
    <w:rsid w:val="003D7111"/>
    <w:rsid w:val="003E3A15"/>
    <w:rsid w:val="003E4616"/>
    <w:rsid w:val="003F53E3"/>
    <w:rsid w:val="00404A59"/>
    <w:rsid w:val="00413F4C"/>
    <w:rsid w:val="004306B9"/>
    <w:rsid w:val="00461C6E"/>
    <w:rsid w:val="00470548"/>
    <w:rsid w:val="004925BB"/>
    <w:rsid w:val="004A18FB"/>
    <w:rsid w:val="004B337A"/>
    <w:rsid w:val="004B750F"/>
    <w:rsid w:val="004D7C50"/>
    <w:rsid w:val="004F3962"/>
    <w:rsid w:val="005076B8"/>
    <w:rsid w:val="00513757"/>
    <w:rsid w:val="00527F88"/>
    <w:rsid w:val="0053446F"/>
    <w:rsid w:val="005377E8"/>
    <w:rsid w:val="00572798"/>
    <w:rsid w:val="00581D44"/>
    <w:rsid w:val="00582F5B"/>
    <w:rsid w:val="00590AEF"/>
    <w:rsid w:val="00591994"/>
    <w:rsid w:val="005A0039"/>
    <w:rsid w:val="005A3DFD"/>
    <w:rsid w:val="005A7327"/>
    <w:rsid w:val="005B76DB"/>
    <w:rsid w:val="005D476D"/>
    <w:rsid w:val="005D54EB"/>
    <w:rsid w:val="005E07FF"/>
    <w:rsid w:val="005E1DB2"/>
    <w:rsid w:val="005E4AB8"/>
    <w:rsid w:val="005F0073"/>
    <w:rsid w:val="005F4627"/>
    <w:rsid w:val="006103F8"/>
    <w:rsid w:val="00622338"/>
    <w:rsid w:val="0062626B"/>
    <w:rsid w:val="00627F6A"/>
    <w:rsid w:val="00657B8E"/>
    <w:rsid w:val="00657FD1"/>
    <w:rsid w:val="00693392"/>
    <w:rsid w:val="00696851"/>
    <w:rsid w:val="006B0E58"/>
    <w:rsid w:val="006B68EC"/>
    <w:rsid w:val="006B7D2A"/>
    <w:rsid w:val="006C14B3"/>
    <w:rsid w:val="006F0FE9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91E3C"/>
    <w:rsid w:val="00792DAB"/>
    <w:rsid w:val="007B5AFD"/>
    <w:rsid w:val="007D5A5D"/>
    <w:rsid w:val="007E209F"/>
    <w:rsid w:val="007F6521"/>
    <w:rsid w:val="008155EE"/>
    <w:rsid w:val="00815E8C"/>
    <w:rsid w:val="008613BD"/>
    <w:rsid w:val="00863025"/>
    <w:rsid w:val="00871F01"/>
    <w:rsid w:val="0088115B"/>
    <w:rsid w:val="00882752"/>
    <w:rsid w:val="008834D5"/>
    <w:rsid w:val="008854F2"/>
    <w:rsid w:val="00886DF9"/>
    <w:rsid w:val="008A2F32"/>
    <w:rsid w:val="008A4CA6"/>
    <w:rsid w:val="008D4672"/>
    <w:rsid w:val="008D553B"/>
    <w:rsid w:val="008E7CEC"/>
    <w:rsid w:val="009032D0"/>
    <w:rsid w:val="00910A89"/>
    <w:rsid w:val="00920CA0"/>
    <w:rsid w:val="00924669"/>
    <w:rsid w:val="009418FE"/>
    <w:rsid w:val="009419D8"/>
    <w:rsid w:val="00946FC6"/>
    <w:rsid w:val="00952131"/>
    <w:rsid w:val="0095497C"/>
    <w:rsid w:val="00954CAD"/>
    <w:rsid w:val="009719D9"/>
    <w:rsid w:val="009732D6"/>
    <w:rsid w:val="00973DF3"/>
    <w:rsid w:val="0097400B"/>
    <w:rsid w:val="009930B9"/>
    <w:rsid w:val="009A45D2"/>
    <w:rsid w:val="009B3E24"/>
    <w:rsid w:val="009C2CE4"/>
    <w:rsid w:val="009C61E3"/>
    <w:rsid w:val="009E2455"/>
    <w:rsid w:val="00A17234"/>
    <w:rsid w:val="00A20A61"/>
    <w:rsid w:val="00A20CF3"/>
    <w:rsid w:val="00A41839"/>
    <w:rsid w:val="00A429FA"/>
    <w:rsid w:val="00A47616"/>
    <w:rsid w:val="00A71431"/>
    <w:rsid w:val="00A80B0A"/>
    <w:rsid w:val="00A84C69"/>
    <w:rsid w:val="00A8736A"/>
    <w:rsid w:val="00A947EB"/>
    <w:rsid w:val="00AA243C"/>
    <w:rsid w:val="00AC4528"/>
    <w:rsid w:val="00AD027A"/>
    <w:rsid w:val="00AF00DA"/>
    <w:rsid w:val="00B055C7"/>
    <w:rsid w:val="00B14E82"/>
    <w:rsid w:val="00B36E48"/>
    <w:rsid w:val="00B41A9F"/>
    <w:rsid w:val="00B46251"/>
    <w:rsid w:val="00B56366"/>
    <w:rsid w:val="00B82F18"/>
    <w:rsid w:val="00B86015"/>
    <w:rsid w:val="00B94B54"/>
    <w:rsid w:val="00BC4F5B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57A21"/>
    <w:rsid w:val="00C745B9"/>
    <w:rsid w:val="00C836B9"/>
    <w:rsid w:val="00C87791"/>
    <w:rsid w:val="00C958E9"/>
    <w:rsid w:val="00C95DA8"/>
    <w:rsid w:val="00C9610C"/>
    <w:rsid w:val="00C96B31"/>
    <w:rsid w:val="00CB6186"/>
    <w:rsid w:val="00CB7B07"/>
    <w:rsid w:val="00CB7DFA"/>
    <w:rsid w:val="00CD672F"/>
    <w:rsid w:val="00CD75CA"/>
    <w:rsid w:val="00CE7362"/>
    <w:rsid w:val="00CF41E5"/>
    <w:rsid w:val="00D01B78"/>
    <w:rsid w:val="00D17823"/>
    <w:rsid w:val="00D2077E"/>
    <w:rsid w:val="00D20AA5"/>
    <w:rsid w:val="00D271CD"/>
    <w:rsid w:val="00D30777"/>
    <w:rsid w:val="00D3430F"/>
    <w:rsid w:val="00D5128A"/>
    <w:rsid w:val="00D66226"/>
    <w:rsid w:val="00D669C3"/>
    <w:rsid w:val="00D94805"/>
    <w:rsid w:val="00DC4C2D"/>
    <w:rsid w:val="00DD308D"/>
    <w:rsid w:val="00DD3C7E"/>
    <w:rsid w:val="00E02DBC"/>
    <w:rsid w:val="00E116FD"/>
    <w:rsid w:val="00E43B73"/>
    <w:rsid w:val="00E811DF"/>
    <w:rsid w:val="00E95E74"/>
    <w:rsid w:val="00EB6927"/>
    <w:rsid w:val="00EC3302"/>
    <w:rsid w:val="00ED5773"/>
    <w:rsid w:val="00ED6AA8"/>
    <w:rsid w:val="00EE298A"/>
    <w:rsid w:val="00F034D3"/>
    <w:rsid w:val="00F15883"/>
    <w:rsid w:val="00F46B9E"/>
    <w:rsid w:val="00F56F86"/>
    <w:rsid w:val="00F6191E"/>
    <w:rsid w:val="00F67997"/>
    <w:rsid w:val="00F769E3"/>
    <w:rsid w:val="00F90383"/>
    <w:rsid w:val="00F92DC2"/>
    <w:rsid w:val="00F94905"/>
    <w:rsid w:val="00FA69AB"/>
    <w:rsid w:val="00FB6877"/>
    <w:rsid w:val="00FD03F6"/>
    <w:rsid w:val="00FD78CF"/>
    <w:rsid w:val="00FF16C3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58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58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58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58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58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58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58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58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58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58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1635</izvorni_sadrzaj>
    <derivirana_varijabla naziv="DomainObject.Predmet.Broj_1">1635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St-1635/2015</izvorni_sadrzaj>
    <derivirana_varijabla naziv="DomainObject.Predmet.OznakaBroj_1">St-1635/2015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TRANSAMICE d.o.o. zastupanog po punomoćniku Mirjana Helebrant; NEDJELJKO ZEMLJAK</izvorni_sadrzaj>
    <derivirana_varijabla naziv="DomainObject.Predmet.ProtustrankaFormated_1">  TRANSAMICE d.o.o. zastupanog po punomoćniku Mirjana Helebrant; NEDJELJKO ZEMLJAK</derivirana_varijabla>
  </DomainObject.Predmet.ProtustrankaFormated>
  <DomainObject.Predmet.ProtustrankaFormatedOIB>
    <izvorni_sadrzaj>  TRANSAMICE d.o.o., OIB 81193616136 zastupanog po punomoćniku Mirjana Helebrant; NEDJELJKO ZEMLJAK</izvorni_sadrzaj>
    <derivirana_varijabla naziv="DomainObject.Predmet.ProtustrankaFormatedOIB_1">  TRANSAMICE d.o.o., OIB 81193616136 zastupanog po punomoćniku Mirjana Helebrant; NEDJELJKO ZEMLJAK</derivirana_varijabla>
  </DomainObject.Predmet.ProtustrankaFormatedOIB>
  <DomainObject.Predmet.ProtustrankaFormatedWithAdress>
    <izvorni_sadrzaj> TRANSAMICE d.o.o., Maksimirska 106, 10000 Zagreb zastupanog po punomoćniku Mirjana Helebrant; NEDJELJKO ZEMLJAK</izvorni_sadrzaj>
    <derivirana_varijabla naziv="DomainObject.Predmet.ProtustrankaFormatedWithAdress_1"> TRANSAMICE d.o.o., Maksimirska 106, 10000 Zagreb zastupanog po punomoćniku Mirjana Helebrant; NEDJELJKO ZEMLJAK</derivirana_varijabla>
  </DomainObject.Predmet.ProtustrankaFormatedWithAdress>
  <DomainObject.Predmet.ProtustrankaFormatedWithAdressOIB>
    <izvorni_sadrzaj> TRANSAMICE d.o.o., OIB 81193616136, Maksimirska 106, 10000 Zagreb zastupanog po punomoćniku Mirjana Helebrant; NEDJELJKO ZEMLJAK</izvorni_sadrzaj>
    <derivirana_varijabla naziv="DomainObject.Predmet.ProtustrankaFormatedWithAdressOIB_1"> TRANSAMICE d.o.o., OIB 81193616136, Maksimirska 106, 10000 Zagreb zastupanog po punomoćniku Mirjana Helebrant; NEDJELJKO ZEMLJAK</derivirana_varijabla>
  </DomainObject.Predmet.ProtustrankaFormatedWithAdressOIB>
  <DomainObject.Predmet.ProtustrankaWithAdress>
    <izvorni_sadrzaj>TRANSAMICE d.o.o. Maksimirska 106, 10000 Zagreb</izvorni_sadrzaj>
    <derivirana_varijabla naziv="DomainObject.Predmet.ProtustrankaWithAdress_1">TRANSAMICE d.o.o. Maksimirska 106, 10000 Zagreb</derivirana_varijabla>
  </DomainObject.Predmet.ProtustrankaWithAdress>
  <DomainObject.Predmet.ProtustrankaWithAdressOIB>
    <izvorni_sadrzaj>TRANSAMICE d.o.o., OIB 81193616136, Maksimirska 106, 10000 Zagreb</izvorni_sadrzaj>
    <derivirana_varijabla naziv="DomainObject.Predmet.ProtustrankaWithAdressOIB_1">TRANSAMICE d.o.o., OIB 81193616136, Maksimirska 106, 10000 Zagreb</derivirana_varijabla>
  </DomainObject.Predmet.ProtustrankaWithAdressOIB>
  <DomainObject.Predmet.ProtustrankaNazivFormated>
    <izvorni_sadrzaj>TRANSAMICE d.o.o.</izvorni_sadrzaj>
    <derivirana_varijabla naziv="DomainObject.Predmet.ProtustrankaNazivFormated_1">TRANSAMICE d.o.o.</derivirana_varijabla>
  </DomainObject.Predmet.ProtustrankaNazivFormated>
  <DomainObject.Predmet.ProtustrankaNazivFormatedOIB>
    <izvorni_sadrzaj>TRANSAMICE d.o.o., OIB 81193616136</izvorni_sadrzaj>
    <derivirana_varijabla naziv="DomainObject.Predmet.ProtustrankaNazivFormatedOIB_1">TRANSAMICE d.o.o., OIB 81193616136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TRANSAMICE d.o.o. zastupanog po punomoćniku Mirjana Helebrant; NEDJELJKO ZEMLJAK</item>
    </izvorni_sadrzaj>
    <derivirana_varijabla naziv="DomainObject.Predmet.ProtuStrankaListFormated_1">
      <item>TRANSAMICE d.o.o. zastupanog po punomoćniku Mirjana Helebrant; NEDJELJKO ZEMLJAK</item>
    </derivirana_varijabla>
  </DomainObject.Predmet.ProtuStrankaListFormated>
  <DomainObject.Predmet.ProtuStrankaListFormatedOIB>
    <izvorni_sadrzaj>
      <item>TRANSAMICE d.o.o., OIB 81193616136 zastupanog po punomoćniku Mirjana Helebrant; NEDJELJKO ZEMLJAK</item>
    </izvorni_sadrzaj>
    <derivirana_varijabla naziv="DomainObject.Predmet.ProtuStrankaListFormatedOIB_1">
      <item>TRANSAMICE d.o.o., OIB 81193616136 zastupanog po punomoćniku Mirjana Helebrant; NEDJELJKO ZEMLJAK</item>
    </derivirana_varijabla>
  </DomainObject.Predmet.ProtuStrankaListFormatedOIB>
  <DomainObject.Predmet.ProtuStrankaListFormatedWithAdress>
    <izvorni_sadrzaj>
      <item>TRANSAMICE d.o.o., Maksimirska 106, 10000 Zagreb zastupanog po punomoćniku Mirjana Helebrant; NEDJELJKO ZEMLJAK</item>
    </izvorni_sadrzaj>
    <derivirana_varijabla naziv="DomainObject.Predmet.ProtuStrankaListFormatedWithAdress_1">
      <item>TRANSAMICE d.o.o., Maksimirska 106, 10000 Zagreb zastupanog po punomoćniku Mirjana Helebrant; NEDJELJKO ZEMLJAK</item>
    </derivirana_varijabla>
  </DomainObject.Predmet.ProtuStrankaListFormatedWithAdress>
  <DomainObject.Predmet.ProtuStrankaListFormatedWithAdressOIB>
    <izvorni_sadrzaj>
      <item>TRANSAMICE d.o.o., OIB 81193616136, Maksimirska 106, 10000 Zagreb zastupanog po punomoćniku Mirjana Helebrant; NEDJELJKO ZEMLJAK</item>
    </izvorni_sadrzaj>
    <derivirana_varijabla naziv="DomainObject.Predmet.ProtuStrankaListFormatedWithAdressOIB_1">
      <item>TRANSAMICE d.o.o., OIB 81193616136, Maksimirska 106, 10000 Zagreb zastupanog po punomoćniku Mirjana Helebrant; NEDJELJKO ZEMLJAK</item>
    </derivirana_varijabla>
  </DomainObject.Predmet.ProtuStrankaListFormatedWithAdressOIB>
  <DomainObject.Predmet.ProtuStrankaListNazivFormated>
    <izvorni_sadrzaj>
      <item>TRANSAMICE d.o.o.</item>
    </izvorni_sadrzaj>
    <derivirana_varijabla naziv="DomainObject.Predmet.ProtuStrankaListNazivFormated_1">
      <item>TRANSAMICE d.o.o.</item>
    </derivirana_varijabla>
  </DomainObject.Predmet.ProtuStrankaListNazivFormated>
  <DomainObject.Predmet.ProtuStrankaListNazivFormatedOIB>
    <izvorni_sadrzaj>
      <item>TRANSAMICE d.o.o., OIB 81193616136</item>
    </izvorni_sadrzaj>
    <derivirana_varijabla naziv="DomainObject.Predmet.ProtuStrankaListNazivFormatedOIB_1">
      <item>TRANSAMICE d.o.o., OIB 81193616136</item>
    </derivirana_varijabla>
  </DomainObject.Predmet.ProtuStrankaListNazivFormatedOIB>
  <DomainObject.Predmet.OstaliListFormated>
    <izvorni_sadrzaj>
      <item>Mirjana Helebrant punomoćnik sudionika u postupku TRANSAMICE d.o.o.</item>
      <item>NEDJELJKO ZEMLJAK punomoćnik sudionika u postupku TRANSAMICE d.o.o.</item>
    </izvorni_sadrzaj>
    <derivirana_varijabla naziv="DomainObject.Predmet.OstaliListFormated_1">
      <item>Mirjana Helebrant punomoćnik sudionika u postupku TRANSAMICE d.o.o.</item>
      <item>NEDJELJKO ZEMLJAK punomoćnik sudionika u postupku TRANSAMICE d.o.o.</item>
    </derivirana_varijabla>
  </DomainObject.Predmet.OstaliListFormated>
  <DomainObject.Predmet.OstaliListFormatedOIB>
    <izvorni_sadrzaj>
      <item>Mirjana Helebrant, OIB 73003791162 punomoćnik sudionika u postupku TRANSAMICE d.o.o.</item>
      <item>NEDJELJKO ZEMLJAK punomoćnik sudionika u postupku TRANSAMICE d.o.o.</item>
    </izvorni_sadrzaj>
    <derivirana_varijabla naziv="DomainObject.Predmet.OstaliListFormatedOIB_1">
      <item>Mirjana Helebrant, OIB 73003791162 punomoćnik sudionika u postupku TRANSAMICE d.o.o.</item>
      <item>NEDJELJKO ZEMLJAK punomoćnik sudionika u postupku TRANSAMICE d.o.o.</item>
    </derivirana_varijabla>
  </DomainObject.Predmet.OstaliListFormatedOIB>
  <DomainObject.Predmet.OstaliListFormatedWithAdress>
    <izvorni_sadrzaj>
      <item>Mirjana Helebrant, Ilica 48/II, 10000 Zagreb punomoćnik sudionika u postupku TRANSAMICE d.o.o.</item>
      <item>NEDJELJKO ZEMLJAK, Maksimirska 106, 10000 Zagreb punomoćnik sudionika u postupku TRANSAMICE d.o.o.</item>
    </izvorni_sadrzaj>
    <derivirana_varijabla naziv="DomainObject.Predmet.OstaliListFormatedWithAdress_1">
      <item>Mirjana Helebrant, Ilica 48/II, 10000 Zagreb punomoćnik sudionika u postupku TRANSAMICE d.o.o.</item>
      <item>NEDJELJKO ZEMLJAK, Maksimirska 106, 10000 Zagreb punomoćnik sudionika u postupku TRANSAMICE d.o.o.</item>
    </derivirana_varijabla>
  </DomainObject.Predmet.OstaliListFormatedWithAdress>
  <DomainObject.Predmet.OstaliListFormatedWithAdressOIB>
    <izvorni_sadrzaj>
      <item>Mirjana Helebrant, OIB 73003791162, Ilica 48/II, 10000 Zagreb punomoćnik sudionika u postupku TRANSAMICE d.o.o.</item>
      <item>NEDJELJKO ZEMLJAK, Maksimirska 106, 10000 Zagreb punomoćnik sudionika u postupku TRANSAMICE d.o.o.</item>
    </izvorni_sadrzaj>
    <derivirana_varijabla naziv="DomainObject.Predmet.OstaliListFormatedWithAdressOIB_1">
      <item>Mirjana Helebrant, OIB 73003791162, Ilica 48/II, 10000 Zagreb punomoćnik sudionika u postupku TRANSAMICE d.o.o.</item>
      <item>NEDJELJKO ZEMLJAK, Maksimirska 106, 10000 Zagreb punomoćnik sudionika u postupku TRANSAMICE d.o.o.</item>
    </derivirana_varijabla>
  </DomainObject.Predmet.OstaliListFormatedWithAdressOIB>
  <DomainObject.Predmet.OstaliListNazivFormated>
    <izvorni_sadrzaj>
      <item>Mirjana Helebrant</item>
      <item>NEDJELJKO ZEMLJAK</item>
    </izvorni_sadrzaj>
    <derivirana_varijabla naziv="DomainObject.Predmet.OstaliListNazivFormated_1">
      <item>Mirjana Helebrant</item>
      <item>NEDJELJKO ZEMLJAK</item>
    </derivirana_varijabla>
  </DomainObject.Predmet.OstaliListNazivFormated>
  <DomainObject.Predmet.OstaliListNazivFormatedOIB>
    <izvorni_sadrzaj>
      <item>Mirjana Helebrant, OIB 73003791162</item>
      <item>NEDJELJKO ZEMLJAK</item>
    </izvorni_sadrzaj>
    <derivirana_varijabla naziv="DomainObject.Predmet.OstaliListNazivFormatedOIB_1">
      <item>Mirjana Helebrant, OIB 73003791162</item>
      <item>NEDJELJKO ZEMLJAK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TRANSAMICE d.o.o.</izvorni_sadrzaj>
    <derivirana_varijabla naziv="DomainObject.Predmet.ProtustrankaIDrugi_1">TRANSAMICE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TRANSAMICE d.o.o., OIB 81193616136, Maksimirska 106, 10000 Zagreb</izvorni_sadrzaj>
    <derivirana_varijabla naziv="DomainObject.Predmet.ProtustrankaIDrugiAdressOIB_1">TRANSAMICE d.o.o., OIB 81193616136, Maksimirska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TRANSAMICE d.o.o.</item>
      <item>Mirjana Helebrant</item>
      <item>NEDJELJKO ZEMLJAK</item>
    </izvorni_sadrzaj>
    <derivirana_varijabla naziv="DomainObject.Predmet.SudioniciListNaziv_1">
      <item>FINA Regionalni centar Zagreb</item>
      <item>TRANSAMICE d.o.o.</item>
      <item>Mirjana Helebrant</item>
      <item>NEDJELJKO ZEMLJAK</item>
    </derivirana_varijabla>
  </DomainObject.Predmet.SudioniciListNaziv>
  <DomainObject.Predmet.SudioniciListAdressOIB>
    <izvorni_sadrzaj>
      <item>FINA Regionalni centar Zagreb, OIB 85821130368, TRG SVIBANJSKIH ŽRTAVA 1995. 1,10000 Zagreb</item>
      <item>TRANSAMICE d.o.o., OIB 81193616136, Maksimirska 106,10000 Zagreb</item>
      <item>Mirjana Helebrant, OIB 73003791162, Ilica 48/II,10000 Zagreb</item>
      <item>NEDJELJKO ZEMLJAK, Maksimirska 106,10000 Zagreb</item>
    </izvorni_sadrzaj>
    <derivirana_varijabla naziv="DomainObject.Predmet.SudioniciListAdressOIB_1">
      <item>FINA Regionalni centar Zagreb, OIB 85821130368, TRG SVIBANJSKIH ŽRTAVA 1995. 1,10000 Zagreb</item>
      <item>TRANSAMICE d.o.o., OIB 81193616136, Maksimirska 106,10000 Zagreb</item>
      <item>Mirjana Helebrant, OIB 73003791162, Ilica 48/II,10000 Zagreb</item>
      <item>NEDJELJKO ZEMLJAK, Maksimirska 106,10000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81193616136</item>
      <item>, OIB 73003791162</item>
      <item>, OIB null</item>
    </izvorni_sadrzaj>
    <derivirana_varijabla naziv="DomainObject.Predmet.SudioniciListNazivOIB_1">
      <item>, OIB 85821130368</item>
      <item>, OIB 81193616136</item>
      <item>, OIB 73003791162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251</properties:Words>
  <properties:Characters>1361</properties:Characters>
  <properties:Lines>46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2016-02-22T07:13:00Z</dcterms:created>
  <dc:creator>ilukac</dc:creator>
  <cp:lastModifiedBy>Nevenka Furić</cp:lastModifiedBy>
  <cp:lastPrinted>2016-02-29T09:52:00Z</cp:lastPrinted>
  <dcterms:modified xmlns:xsi="http://www.w3.org/2001/XMLSchema-instance" xsi:type="dcterms:W3CDTF">2016-02-29T09:56:00Z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