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eb0c" w14:paraId="42beb0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3941">
        <w:t>6247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E3941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63972">
        <w:t xml:space="preserve">PORTUM ISTRA d.o.o., Zagreb, Mesnička 15a </w:t>
      </w:r>
      <w:r w:rsidR="00AC4528">
        <w:t>(OIB</w:t>
      </w:r>
      <w:r w:rsidR="00CB0338">
        <w:t>:</w:t>
      </w:r>
      <w:r w:rsidR="00F63972">
        <w:t xml:space="preserve"> 20117755205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63972">
        <w:t xml:space="preserve">237,57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3972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75DE4"/>
    <w:rsid w:val="00297E94"/>
    <w:rsid w:val="002A51C3"/>
    <w:rsid w:val="002E3941"/>
    <w:rsid w:val="003118DE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3972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5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D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D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D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D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5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D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D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D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D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6247</izvorni_sadrzaj>
    <derivirana_varijabla naziv="DomainObject.Predmet.Broj_1">6247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St-6247/2015</izvorni_sadrzaj>
    <derivirana_varijabla naziv="DomainObject.Predmet.OznakaBroj_1">St-6247/2015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PORTUM ISTRA d.o.o. zastupanog po punomoćniku Dragan Dušanić</izvorni_sadrzaj>
    <derivirana_varijabla naziv="DomainObject.Predmet.ProtustrankaFormated_1">  PORTUM ISTRA d.o.o. zastupanog po punomoćniku Dragan Dušanić</derivirana_varijabla>
  </DomainObject.Predmet.ProtustrankaFormated>
  <DomainObject.Predmet.ProtustrankaFormatedOIB>
    <izvorni_sadrzaj>  PORTUM ISTRA d.o.o., OIB 20117755205 zastupanog po punomoćniku Dragan Dušanić</izvorni_sadrzaj>
    <derivirana_varijabla naziv="DomainObject.Predmet.ProtustrankaFormatedOIB_1">  PORTUM ISTRA d.o.o., OIB 20117755205 zastupanog po punomoćniku Dragan Dušanić</derivirana_varijabla>
  </DomainObject.Predmet.ProtustrankaFormatedOIB>
  <DomainObject.Predmet.ProtustrankaFormatedWithAdress>
    <izvorni_sadrzaj> PORTUM ISTRA d.o.o., Mesnička 15 a, 10000 Zagreb zastupanog po punomoćniku Dragan Dušanić</izvorni_sadrzaj>
    <derivirana_varijabla naziv="DomainObject.Predmet.ProtustrankaFormatedWithAdress_1"> PORTUM ISTRA d.o.o., Mesnička 15 a, 10000 Zagreb zastupanog po punomoćniku Dragan Dušanić</derivirana_varijabla>
  </DomainObject.Predmet.ProtustrankaFormatedWithAdress>
  <DomainObject.Predmet.ProtustrankaFormatedWithAdressOIB>
    <izvorni_sadrzaj> PORTUM ISTRA d.o.o., OIB 20117755205, Mesnička 15 a, 10000 Zagreb zastupanog po punomoćniku Dragan Dušanić</izvorni_sadrzaj>
    <derivirana_varijabla naziv="DomainObject.Predmet.ProtustrankaFormatedWithAdressOIB_1"> PORTUM ISTRA d.o.o., OIB 20117755205, Mesnička 15 a, 10000 Zagreb zastupanog po punomoćniku Dragan Dušanić</derivirana_varijabla>
  </DomainObject.Predmet.ProtustrankaFormatedWithAdressOIB>
  <DomainObject.Predmet.ProtustrankaWithAdress>
    <izvorni_sadrzaj>PORTUM ISTRA d.o.o. Mesnička 15 a, 10000 Zagreb</izvorni_sadrzaj>
    <derivirana_varijabla naziv="DomainObject.Predmet.ProtustrankaWithAdress_1">PORTUM ISTRA d.o.o. Mesnička 15 a, 10000 Zagreb</derivirana_varijabla>
  </DomainObject.Predmet.ProtustrankaWithAdress>
  <DomainObject.Predmet.ProtustrankaWithAdressOIB>
    <izvorni_sadrzaj>PORTUM ISTRA d.o.o., OIB 20117755205, Mesnička 15 a, 10000 Zagreb</izvorni_sadrzaj>
    <derivirana_varijabla naziv="DomainObject.Predmet.ProtustrankaWithAdressOIB_1">PORTUM ISTRA d.o.o., OIB 20117755205, Mesnička 15 a, 10000 Zagreb</derivirana_varijabla>
  </DomainObject.Predmet.ProtustrankaWithAdressOIB>
  <DomainObject.Predmet.ProtustrankaNazivFormated>
    <izvorni_sadrzaj>PORTUM ISTRA d.o.o.</izvorni_sadrzaj>
    <derivirana_varijabla naziv="DomainObject.Predmet.ProtustrankaNazivFormated_1">PORTUM ISTRA d.o.o.</derivirana_varijabla>
  </DomainObject.Predmet.ProtustrankaNazivFormated>
  <DomainObject.Predmet.ProtustrankaNazivFormatedOIB>
    <izvorni_sadrzaj>PORTUM ISTRA d.o.o., OIB 20117755205</izvorni_sadrzaj>
    <derivirana_varijabla naziv="DomainObject.Predmet.ProtustrankaNazivFormatedOIB_1">PORTUM ISTRA d.o.o., OIB 20117755205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PORTUM ISTRA d.o.o. zastupanog po punomoćniku Dragan Dušanić</item>
    </izvorni_sadrzaj>
    <derivirana_varijabla naziv="DomainObject.Predmet.ProtuStrankaListFormated_1">
      <item>PORTUM ISTRA d.o.o. zastupanog po punomoćniku Dragan Dušanić</item>
    </derivirana_varijabla>
  </DomainObject.Predmet.ProtuStrankaListFormated>
  <DomainObject.Predmet.ProtuStrankaListFormatedOIB>
    <izvorni_sadrzaj>
      <item>PORTUM ISTRA d.o.o., OIB 20117755205 zastupanog po punomoćniku Dragan Dušanić</item>
    </izvorni_sadrzaj>
    <derivirana_varijabla naziv="DomainObject.Predmet.ProtuStrankaListFormatedOIB_1">
      <item>PORTUM ISTRA d.o.o., OIB 20117755205 zastupanog po punomoćniku Dragan Dušanić</item>
    </derivirana_varijabla>
  </DomainObject.Predmet.ProtuStrankaListFormatedOIB>
  <DomainObject.Predmet.ProtuStrankaListFormatedWithAdress>
    <izvorni_sadrzaj>
      <item>PORTUM ISTRA d.o.o., Mesnička 15 a, 10000 Zagreb zastupanog po punomoćniku Dragan Dušanić</item>
    </izvorni_sadrzaj>
    <derivirana_varijabla naziv="DomainObject.Predmet.ProtuStrankaListFormatedWithAdress_1">
      <item>PORTUM ISTRA d.o.o., Mesnička 15 a, 10000 Zagreb zastupanog po punomoćniku Dragan Dušanić</item>
    </derivirana_varijabla>
  </DomainObject.Predmet.ProtuStrankaListFormatedWithAdress>
  <DomainObject.Predmet.ProtuStrankaListFormatedWithAdressOIB>
    <izvorni_sadrzaj>
      <item>PORTUM ISTRA d.o.o., OIB 20117755205, Mesnička 15 a, 10000 Zagreb zastupanog po punomoćniku Dragan Dušanić</item>
    </izvorni_sadrzaj>
    <derivirana_varijabla naziv="DomainObject.Predmet.ProtuStrankaListFormatedWithAdressOIB_1">
      <item>PORTUM ISTRA d.o.o., OIB 20117755205, Mesnička 15 a, 10000 Zagreb zastupanog po punomoćniku Dragan Dušanić</item>
    </derivirana_varijabla>
  </DomainObject.Predmet.ProtuStrankaListFormatedWithAdressOIB>
  <DomainObject.Predmet.ProtuStrankaListNazivFormated>
    <izvorni_sadrzaj>
      <item>PORTUM ISTRA d.o.o.</item>
    </izvorni_sadrzaj>
    <derivirana_varijabla naziv="DomainObject.Predmet.ProtuStrankaListNazivFormated_1">
      <item>PORTUM ISTRA d.o.o.</item>
    </derivirana_varijabla>
  </DomainObject.Predmet.ProtuStrankaListNazivFormated>
  <DomainObject.Predmet.ProtuStrankaListNazivFormatedOIB>
    <izvorni_sadrzaj>
      <item>PORTUM ISTRA d.o.o., OIB 20117755205</item>
    </izvorni_sadrzaj>
    <derivirana_varijabla naziv="DomainObject.Predmet.ProtuStrankaListNazivFormatedOIB_1">
      <item>PORTUM ISTRA d.o.o., OIB 20117755205</item>
    </derivirana_varijabla>
  </DomainObject.Predmet.ProtuStrankaListNazivFormatedOIB>
  <DomainObject.Predmet.OstaliListFormated>
    <izvorni_sadrzaj>
      <item>Dragan Dušanić punomoćnik sudionika u postupku PORTUM ISTRA d.o.o.</item>
    </izvorni_sadrzaj>
    <derivirana_varijabla naziv="DomainObject.Predmet.OstaliListFormated_1">
      <item>Dragan Dušanić punomoćnik sudionika u postupku PORTUM ISTRA d.o.o.</item>
    </derivirana_varijabla>
  </DomainObject.Predmet.OstaliListFormated>
  <DomainObject.Predmet.OstaliListFormatedOIB>
    <izvorni_sadrzaj>
      <item>Dragan Dušanić, OIB 13727653106 punomoćnik sudionika u postupku PORTUM ISTRA d.o.o.</item>
    </izvorni_sadrzaj>
    <derivirana_varijabla naziv="DomainObject.Predmet.OstaliListFormatedOIB_1">
      <item>Dragan Dušanić, OIB 13727653106 punomoćnik sudionika u postupku PORTUM ISTRA d.o.o.</item>
    </derivirana_varijabla>
  </DomainObject.Predmet.OstaliListFormatedOIB>
  <DomainObject.Predmet.OstaliListFormatedWithAdress>
    <izvorni_sadrzaj>
      <item>Dragan Dušanić, OBERERFLOZERWEG 37a, Traun punomoćnik sudionika u postupku PORTUM ISTRA d.o.o.</item>
    </izvorni_sadrzaj>
    <derivirana_varijabla naziv="DomainObject.Predmet.OstaliListFormatedWithAdress_1">
      <item>Dragan Dušanić, OBERERFLOZERWEG 37a, Traun punomoćnik sudionika u postupku PORTUM ISTRA d.o.o.</item>
    </derivirana_varijabla>
  </DomainObject.Predmet.OstaliListFormatedWithAdress>
  <DomainObject.Predmet.OstaliListFormatedWithAdressOIB>
    <izvorni_sadrzaj>
      <item>Dragan Dušanić, OIB 13727653106, OBERERFLOZERWEG 37a, Traun punomoćnik sudionika u postupku PORTUM ISTRA d.o.o.</item>
    </izvorni_sadrzaj>
    <derivirana_varijabla naziv="DomainObject.Predmet.OstaliListFormatedWithAdressOIB_1">
      <item>Dragan Dušanić, OIB 13727653106, OBERERFLOZERWEG 37a, Traun punomoćnik sudionika u postupku PORTUM ISTRA d.o.o.</item>
    </derivirana_varijabla>
  </DomainObject.Predmet.OstaliListFormatedWithAdressOIB>
  <DomainObject.Predmet.OstaliListNazivFormated>
    <izvorni_sadrzaj>
      <item>Dragan Dušanić</item>
    </izvorni_sadrzaj>
    <derivirana_varijabla naziv="DomainObject.Predmet.OstaliListNazivFormated_1">
      <item>Dragan Dušanić</item>
    </derivirana_varijabla>
  </DomainObject.Predmet.OstaliListNazivFormated>
  <DomainObject.Predmet.OstaliListNazivFormatedOIB>
    <izvorni_sadrzaj>
      <item>Dragan Dušanić, OIB 13727653106</item>
    </izvorni_sadrzaj>
    <derivirana_varijabla naziv="DomainObject.Predmet.OstaliListNazivFormatedOIB_1">
      <item>Dragan Dušanić, OIB 13727653106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PORTUM ISTRA d.o.o.</izvorni_sadrzaj>
    <derivirana_varijabla naziv="DomainObject.Predmet.ProtustrankaIDrugi_1">PORTUM ISTRA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PORTUM ISTRA d.o.o., OIB 20117755205, Mesnička 15 a, 10000 Zagreb</izvorni_sadrzaj>
    <derivirana_varijabla naziv="DomainObject.Predmet.ProtustrankaIDrugiAdressOIB_1">PORTUM ISTRA d.o.o., OIB 20117755205, Mesnička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PORTUM ISTRA d.o.o.</item>
      <item>Dragan Dušanić</item>
    </izvorni_sadrzaj>
    <derivirana_varijabla naziv="DomainObject.Predmet.SudioniciListNaziv_1">
      <item>FINA Regionalni centar Zagreb</item>
      <item>PORTUM ISTRA d.o.o.</item>
      <item>Dragan Dušanić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PORTUM ISTRA d.o.o., OIB 20117755205, Mesnička 15 a,10000 Zagreb</item>
      <item>Dragan Dušanić, OIB 13727653106, OBERERFLOZERWEG 37a,Traun</item>
    </izvorni_sadrzaj>
    <derivirana_varijabla naziv="DomainObject.Predmet.SudioniciListAdressOIB_1">
      <item>FINA Regionalni centar Zagreb, OIB 85821130368, Trg svibanjskih žrtava 1995. br. 1,10000 Zagreb</item>
      <item>PORTUM ISTRA d.o.o., OIB 20117755205, Mesnička 15 a,10000 Zagreb</item>
      <item>Dragan Dušanić, OIB 13727653106, OBERERFLOZERWEG 37a,Traun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20117755205</item>
      <item>, OIB 13727653106</item>
    </izvorni_sadrzaj>
    <derivirana_varijabla naziv="DomainObject.Predmet.SudioniciListNazivOIB_1">
      <item>, OIB 85821130368</item>
      <item>, OIB 20117755205</item>
      <item>, OIB 13727653106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1302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2015-12-30T08:52:00Z</dcterms:created>
  <dc:creator>ilukac</dc:creator>
  <cp:lastModifiedBy>Anita Ban</cp:lastModifiedBy>
  <cp:lastPrinted>2015-11-18T13:13:00Z</cp:lastPrinted>
  <dcterms:modified xmlns:xsi="http://www.w3.org/2001/XMLSchema-instance" xsi:type="dcterms:W3CDTF">2015-12-30T08:58:00Z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