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340c" w14:paraId="b83340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BB1452">
        <w:rPr>
          <w:szCs w:val="24"/>
        </w:rPr>
        <w:t>7</w:t>
      </w:r>
      <w:r w:rsidR="0090293D">
        <w:rPr>
          <w:szCs w:val="24"/>
        </w:rPr>
        <w:t xml:space="preserve">. </w:t>
      </w:r>
      <w:r w:rsidR="00BB1452">
        <w:rPr>
          <w:szCs w:val="24"/>
        </w:rPr>
        <w:t>kolovoza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BB1452" w:rsidRPr="00BB1452">
        <w:rPr>
          <w:szCs w:val="24"/>
        </w:rPr>
        <w:t xml:space="preserve">BRATIŠKOVCI, poljoprivredna zadruga, </w:t>
      </w:r>
      <w:proofErr w:type="spellStart"/>
      <w:r w:rsidR="00BB1452" w:rsidRPr="00BB1452">
        <w:rPr>
          <w:szCs w:val="24"/>
        </w:rPr>
        <w:t>Bratiškovci</w:t>
      </w:r>
      <w:proofErr w:type="spellEnd"/>
      <w:r w:rsidR="00BB1452" w:rsidRPr="00BB1452">
        <w:rPr>
          <w:szCs w:val="24"/>
        </w:rPr>
        <w:t xml:space="preserve"> (Grad Skradin), </w:t>
      </w:r>
      <w:proofErr w:type="spellStart"/>
      <w:r w:rsidR="00BB1452" w:rsidRPr="00BB1452">
        <w:rPr>
          <w:szCs w:val="24"/>
        </w:rPr>
        <w:t>Pjevalice</w:t>
      </w:r>
      <w:proofErr w:type="spellEnd"/>
      <w:r w:rsidR="00BB1452" w:rsidRPr="00BB1452">
        <w:rPr>
          <w:szCs w:val="24"/>
        </w:rPr>
        <w:t xml:space="preserve"> 14, OIB: 46581744221</w:t>
      </w:r>
      <w:r w:rsidR="0090293D">
        <w:rPr>
          <w:szCs w:val="24"/>
        </w:rPr>
        <w:t xml:space="preserve">, </w:t>
      </w:r>
      <w:r w:rsidR="00A42F74">
        <w:rPr>
          <w:color w:themeColor="text1" w:val="000000"/>
          <w:szCs w:val="24"/>
        </w:rPr>
        <w:t>31</w:t>
      </w:r>
      <w:r w:rsidRPr="00856038">
        <w:rPr>
          <w:color w:themeColor="text1" w:val="000000"/>
          <w:szCs w:val="24"/>
        </w:rPr>
        <w:t xml:space="preserve">. </w:t>
      </w:r>
      <w:r w:rsidR="002D78ED">
        <w:rPr>
          <w:color w:themeColor="text1" w:val="000000"/>
          <w:szCs w:val="24"/>
        </w:rPr>
        <w:t xml:space="preserve">listopada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2F74">
        <w:rPr>
          <w:rFonts w:cs="Times New Roman" w:hAnsi="Times New Roman" w:ascii="Times New Roman"/>
          <w:color w:themeColor="text1" w:val="000000"/>
          <w:sz w:val="24"/>
          <w:szCs w:val="24"/>
        </w:rPr>
        <w:t>31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BB1452">
      <w:rPr>
        <w:rFonts w:cs="Times New Roman" w:eastAsia="Times New Roman" w:hAnsi="Times New Roman" w:ascii="Times New Roman"/>
        <w:sz w:val="24"/>
        <w:szCs w:val="24"/>
        <w:lang w:eastAsia="hr-HR"/>
      </w:rPr>
      <w:t>356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B1452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D3CA1"/>
    <w:rsid w:val="000E2A8D"/>
    <w:rsid w:val="00145795"/>
    <w:rsid w:val="00164787"/>
    <w:rsid w:val="00223D57"/>
    <w:rsid w:val="00255E5D"/>
    <w:rsid w:val="002866FF"/>
    <w:rsid w:val="002D78ED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806A6A"/>
    <w:rsid w:val="00850DC5"/>
    <w:rsid w:val="00856038"/>
    <w:rsid w:val="00865BC1"/>
    <w:rsid w:val="00873F4D"/>
    <w:rsid w:val="00901178"/>
    <w:rsid w:val="00901EF8"/>
    <w:rsid w:val="0090293D"/>
    <w:rsid w:val="009B665E"/>
    <w:rsid w:val="009D20AE"/>
    <w:rsid w:val="00A42F74"/>
    <w:rsid w:val="00A579E3"/>
    <w:rsid w:val="00B763FC"/>
    <w:rsid w:val="00BA3153"/>
    <w:rsid w:val="00BB1452"/>
    <w:rsid w:val="00C15265"/>
    <w:rsid w:val="00CE25E2"/>
    <w:rsid w:val="00D16FD6"/>
    <w:rsid w:val="00D64751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C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C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C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C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3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3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3C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BRATIŠKOVCI, poljoprivredna zadruga</izvorni_sadrzaj>
    <derivirana_varijabla naziv="DomainObject.Predmet.ProtustrankaFormated_1">  BRATIŠKOVCI, poljoprivredna zadruga</derivirana_varijabla>
  </DomainObject.Predmet.ProtustrankaFormated>
  <DomainObject.Predmet.ProtustrankaFormatedOIB>
    <izvorni_sadrzaj>  BRATIŠKOVCI, poljoprivredna zadruga, OIB 46581744221</izvorni_sadrzaj>
    <derivirana_varijabla naziv="DomainObject.Predmet.ProtustrankaFormatedOIB_1">  BRATIŠKOVCI, poljoprivredna zadruga, OIB 46581744221</derivirana_varijabla>
  </DomainObject.Predmet.ProtustrankaFormatedOIB>
  <DomainObject.Predmet.ProtustrankaFormatedWithAdress>
    <izvorni_sadrzaj> BRATIŠKOVCI, poljoprivredna zadruga, Pjevalice 14, 22222 Bratiškovci</izvorni_sadrzaj>
    <derivirana_varijabla naziv="DomainObject.Predmet.ProtustrankaFormatedWithAdress_1"> BRATIŠKOVCI, poljoprivredna zadruga, Pjevalice 14, 22222 Bratiškovci</derivirana_varijabla>
  </DomainObject.Predmet.ProtustrankaFormatedWithAdress>
  <DomainObject.Predmet.ProtustrankaFormatedWithAdressOIB>
    <izvorni_sadrzaj> BRATIŠKOVCI, poljoprivredna zadruga, OIB 46581744221, Pjevalice 14, 22222 Bratiškovci</izvorni_sadrzaj>
    <derivirana_varijabla naziv="DomainObject.Predmet.ProtustrankaFormatedWithAdressOIB_1"> BRATIŠKOVCI, poljoprivredna zadruga, OIB 46581744221, Pjevalice 14, 22222 Bratiškovci</derivirana_varijabla>
  </DomainObject.Predmet.ProtustrankaFormatedWithAdressOIB>
  <DomainObject.Predmet.ProtustrankaWithAdress>
    <izvorni_sadrzaj>BRATIŠKOVCI, poljoprivredna zadruga Pjevalice 14, 22222 Bratiškovci</izvorni_sadrzaj>
    <derivirana_varijabla naziv="DomainObject.Predmet.ProtustrankaWithAdress_1">BRATIŠKOVCI, poljoprivredna zadruga Pjevalice 14, 22222 Bratiškovci</derivirana_varijabla>
  </DomainObject.Predmet.ProtustrankaWithAdress>
  <DomainObject.Predmet.ProtustrankaWithAdressOIB>
    <izvorni_sadrzaj>BRATIŠKOVCI, poljoprivredna zadruga, OIB 46581744221, Pjevalice 14, 22222 Bratiškovci</izvorni_sadrzaj>
    <derivirana_varijabla naziv="DomainObject.Predmet.ProtustrankaWithAdressOIB_1">BRATIŠKOVCI, poljoprivredna zadruga, OIB 46581744221, Pjevalice 14, 22222 Bratiškovci</derivirana_varijabla>
  </DomainObject.Predmet.ProtustrankaWithAdressOIB>
  <DomainObject.Predmet.ProtustrankaNazivFormated>
    <izvorni_sadrzaj>BRATIŠKOVCI, poljoprivredna zadruga</izvorni_sadrzaj>
    <derivirana_varijabla naziv="DomainObject.Predmet.ProtustrankaNazivFormated_1">BRATIŠKOVCI, poljoprivredna zadruga</derivirana_varijabla>
  </DomainObject.Predmet.ProtustrankaNazivFormated>
  <DomainObject.Predmet.ProtustrankaNazivFormatedOIB>
    <izvorni_sadrzaj>BRATIŠKOVCI, poljoprivredna zadruga, OIB 46581744221</izvorni_sadrzaj>
    <derivirana_varijabla naziv="DomainObject.Predmet.ProtustrankaNazivFormatedOIB_1">BRATIŠKOVCI, poljoprivredna zadruga, OIB 46581744221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BRATIŠKOVCI, poljoprivredna zadruga</item>
    </izvorni_sadrzaj>
    <derivirana_varijabla naziv="DomainObject.Predmet.ProtuStrankaListFormated_1">
      <item>BRATIŠKOVCI, poljoprivredna zadruga</item>
    </derivirana_varijabla>
  </DomainObject.Predmet.ProtuStrankaListFormated>
  <DomainObject.Predmet.ProtuStrankaListFormatedOIB>
    <izvorni_sadrzaj>
      <item>BRATIŠKOVCI, poljoprivredna zadruga, OIB 46581744221</item>
    </izvorni_sadrzaj>
    <derivirana_varijabla naziv="DomainObject.Predmet.ProtuStrankaListFormatedOIB_1">
      <item>BRATIŠKOVCI, poljoprivredna zadruga, OIB 46581744221</item>
    </derivirana_varijabla>
  </DomainObject.Predmet.ProtuStrankaListFormatedOIB>
  <DomainObject.Predmet.ProtuStrankaListFormatedWithAdress>
    <izvorni_sadrzaj>
      <item>BRATIŠKOVCI, poljoprivredna zadruga, Pjevalice 14, 22222 Bratiškovci</item>
    </izvorni_sadrzaj>
    <derivirana_varijabla naziv="DomainObject.Predmet.ProtuStrankaListFormatedWithAdress_1">
      <item>BRATIŠKOVCI, poljoprivredna zadruga, Pjevalice 14, 22222 Bratiškovci</item>
    </derivirana_varijabla>
  </DomainObject.Predmet.ProtuStrankaListFormatedWithAdress>
  <DomainObject.Predmet.ProtuStrankaListFormatedWithAdressOIB>
    <izvorni_sadrzaj>
      <item>BRATIŠKOVCI, poljoprivredna zadruga, OIB 46581744221, Pjevalice 14, 22222 Bratiškovci</item>
    </izvorni_sadrzaj>
    <derivirana_varijabla naziv="DomainObject.Predmet.ProtuStrankaListFormatedWithAdressOIB_1">
      <item>BRATIŠKOVCI, poljoprivredna zadruga, OIB 46581744221, Pjevalice 14, 22222 Bratiškovci</item>
    </derivirana_varijabla>
  </DomainObject.Predmet.ProtuStrankaListFormatedWithAdressOIB>
  <DomainObject.Predmet.ProtuStrankaListNazivFormated>
    <izvorni_sadrzaj>
      <item>BRATIŠKOVCI, poljoprivredna zadruga</item>
    </izvorni_sadrzaj>
    <derivirana_varijabla naziv="DomainObject.Predmet.ProtuStrankaListNazivFormated_1">
      <item>BRATIŠKOVCI, poljoprivredna zadruga</item>
    </derivirana_varijabla>
  </DomainObject.Predmet.ProtuStrankaListNazivFormated>
  <DomainObject.Predmet.ProtuStrankaListNazivFormatedOIB>
    <izvorni_sadrzaj>
      <item>BRATIŠKOVCI, poljoprivredna zadruga, OIB 46581744221</item>
    </izvorni_sadrzaj>
    <derivirana_varijabla naziv="DomainObject.Predmet.ProtuStrankaListNazivFormatedOIB_1">
      <item>BRATIŠKOVCI, poljoprivredna zadruga, OIB 46581744221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BRATIŠKOVCI, poljoprivredna zadruga</izvorni_sadrzaj>
    <derivirana_varijabla naziv="DomainObject.Predmet.ProtustrankaIDrugi_1">BRATIŠKOVCI, poljoprivredna zadruga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BRATIŠKOVCI, poljoprivredna zadruga, OIB 46581744221, Pjevalice 14, 22222 Bratiškovci</izvorni_sadrzaj>
    <derivirana_varijabla naziv="DomainObject.Predmet.ProtustrankaIDrugiAdressOIB_1">BRATIŠKOVCI, poljoprivredna zadruga, OIB 46581744221, Pjevalice 14, 22222 Bratiškovci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BRATIŠKOVCI, poljoprivredna zadruga</item>
    </izvorni_sadrzaj>
    <derivirana_varijabla naziv="DomainObject.Predmet.SudioniciListNaziv_1">
      <item>Financijska agencija-Podružnica Šibenik</item>
      <item>BRATIŠKOVCI, poljoprivredna zadruga</item>
    </derivirana_varijabla>
  </DomainObject.Predmet.SudioniciListNaziv>
  <DomainObject.Predmet.SudioniciListAdressOIB>
    <izvorni_sadrzaj>
      <item>Financijska agencija-Podružnica Šibenik, OIB 85821130368, Perivoj L.Marune 1,22000 Šibenik</item>
      <item>BRATIŠKOVCI, poljoprivredna zadruga, OIB 46581744221, Pjevalice 14,22222 Bratiškovci</item>
    </izvorni_sadrzaj>
    <derivirana_varijabla naziv="DomainObject.Predmet.SudioniciListAdressOIB_1">
      <item>Financijska agencija-Podružnica Šibenik, OIB 85821130368, Perivoj L.Marune 1,22000 Šibenik</item>
      <item>BRATIŠKOVCI, poljoprivredna zadruga, OIB 46581744221, Pjevalice 14,22222 Bratiškovci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46581744221</item>
    </izvorni_sadrzaj>
    <derivirana_varijabla naziv="DomainObject.Predmet.SudioniciListNazivOIB_1">
      <item>, OIB 85821130368</item>
      <item>, OIB 46581744221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75079-4537-4B0A-B23C-336360D03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1016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2017-10-30T10:01:00Z</dcterms:created>
  <dc:creator>Krešimir Torbarina</dc:creator>
  <cp:lastModifiedBy>wsadmin</cp:lastModifiedBy>
  <cp:lastPrinted>2017-10-17T08:51:00Z</cp:lastPrinted>
  <dcterms:modified xmlns:xsi="http://www.w3.org/2001/XMLSchema-instance" xsi:type="dcterms:W3CDTF">2017-10-31T09:38:00Z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