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96b3" w14:paraId="f6496b3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2E3902">
        <w:t xml:space="preserve">6 </w:t>
      </w:r>
      <w:r w:rsidR="002D77B4">
        <w:t>St</w:t>
      </w:r>
      <w:r w:rsidR="00311F68">
        <w:t>-964/18-</w:t>
      </w:r>
      <w:r w:rsidR="00C767E8">
        <w:t>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2E3902">
        <w:t xml:space="preserve">FINA RC Osijek za otvaranje stečajnog postupka nad dužnikom </w:t>
      </w:r>
      <w:r w:rsidR="00C767E8">
        <w:rPr>
          <w:b/>
        </w:rPr>
        <w:t xml:space="preserve">ALTA I VEGA d.o.o. Čepin, Ulica Ferdinanda </w:t>
      </w:r>
      <w:proofErr w:type="spellStart"/>
      <w:r w:rsidR="00C767E8">
        <w:rPr>
          <w:b/>
        </w:rPr>
        <w:t>Speisera</w:t>
      </w:r>
      <w:proofErr w:type="spellEnd"/>
      <w:r w:rsidR="00C767E8">
        <w:rPr>
          <w:b/>
        </w:rPr>
        <w:t xml:space="preserve"> 1, OIB: 87281815800, MBS: 030181417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767E8">
        <w:t>2. srpnja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767E8">
        <w:rPr>
          <w:b/>
        </w:rPr>
        <w:t xml:space="preserve">ALTA I VEGA d.o.o. Čepin, Ulica Ferdinanda </w:t>
      </w:r>
      <w:proofErr w:type="spellStart"/>
      <w:r w:rsidR="00C767E8">
        <w:rPr>
          <w:b/>
        </w:rPr>
        <w:t>Speisera</w:t>
      </w:r>
      <w:proofErr w:type="spellEnd"/>
      <w:r w:rsidR="00C767E8">
        <w:rPr>
          <w:b/>
        </w:rPr>
        <w:t xml:space="preserve"> 1, OIB: 87281815800, MBS: 030181417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C767E8">
        <w:rPr>
          <w:b/>
        </w:rPr>
        <w:t>6</w:t>
      </w:r>
      <w:r w:rsidR="00D01C57">
        <w:rPr>
          <w:b/>
        </w:rPr>
        <w:t>. rujna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C767E8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2E3902">
        <w:t xml:space="preserve"> </w:t>
      </w:r>
      <w:r w:rsidR="002E3902">
        <w:rPr>
          <w:b/>
        </w:rPr>
        <w:t>Predrag Filajdić, Sl. Brod, L. Lukića 65, OIB: 32894922284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C767E8">
        <w:t>20. lipnja</w:t>
      </w:r>
      <w:r w:rsidR="00D01C57">
        <w:t xml:space="preserve">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D01C57">
        <w:t xml:space="preserve"> </w:t>
      </w:r>
      <w:r w:rsidR="00C767E8">
        <w:rPr>
          <w:b/>
        </w:rPr>
        <w:t xml:space="preserve">ALTA I VEGA d.o.o. Čepin, Ulica Ferdinanda </w:t>
      </w:r>
      <w:proofErr w:type="spellStart"/>
      <w:r w:rsidR="00C767E8">
        <w:rPr>
          <w:b/>
        </w:rPr>
        <w:t>Speisera</w:t>
      </w:r>
      <w:proofErr w:type="spellEnd"/>
      <w:r w:rsidR="00C767E8">
        <w:rPr>
          <w:b/>
        </w:rPr>
        <w:t xml:space="preserve"> 1, OIB: 87281815800, MBS: 030181417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C767E8" w:rsidP="00C767E8" w:rsidR="00AE7DAB">
      <w:pPr>
        <w:pStyle w:val="Tijeloteksta"/>
        <w:jc w:val="right"/>
      </w:pPr>
      <w:r>
        <w:lastRenderedPageBreak/>
        <w:t>Broj: 6 St-964/18-3</w:t>
      </w:r>
    </w:p>
    <w:p w:rsidRDefault="00C767E8" w:rsidP="00C767E8" w:rsidR="00C767E8">
      <w:pPr>
        <w:pStyle w:val="Tijeloteksta"/>
        <w:jc w:val="right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C767E8">
        <w:t>15. lipnja</w:t>
      </w:r>
      <w:r w:rsidR="00D01C57">
        <w:t xml:space="preserve">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C767E8">
        <w:t>362</w:t>
      </w:r>
      <w:r>
        <w:t xml:space="preserve"> dana u ukupnom iznosu od </w:t>
      </w:r>
      <w:r w:rsidR="00C767E8">
        <w:t>1.227.127,05</w:t>
      </w:r>
      <w:r>
        <w:t xml:space="preserve"> kn u koji iznos je uračunata kamata i naknada FINE za provedbu ovrhe na novčanim sredstvima te da dužnik ima </w:t>
      </w:r>
      <w:r w:rsidR="002E3902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2E3902">
        <w:rPr>
          <w:b/>
        </w:rPr>
        <w:t>Predrag Filajdić iz Sl. Broda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767E8">
        <w:t>2. srpnja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2E3902" w:rsidRPr="002E3902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2E3902">
        <w:rPr>
          <w:b/>
        </w:rPr>
        <w:t>Predrag Filajdić, Sl. Brod, L. Lukića 65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C767E8">
        <w:t>6</w:t>
      </w:r>
      <w:r w:rsidR="00D01C57">
        <w:t>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C0691D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F1F" w:rsidR="00A55F1F">
      <w:r>
        <w:separator/>
      </w:r>
    </w:p>
  </w:endnote>
  <w:endnote w:id="0" w:type="continuationSeparator">
    <w:p w:rsidRDefault="00A55F1F" w:rsidR="00A55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F1F" w:rsidR="00A55F1F">
      <w:r>
        <w:separator/>
      </w:r>
    </w:p>
  </w:footnote>
  <w:footnote w:id="0" w:type="continuationSeparator">
    <w:p w:rsidRDefault="00A55F1F" w:rsidR="00A55F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9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2FDC"/>
    <w:rsid w:val="00094230"/>
    <w:rsid w:val="000C20F1"/>
    <w:rsid w:val="000E414B"/>
    <w:rsid w:val="0010785A"/>
    <w:rsid w:val="00107A0D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2E3902"/>
    <w:rsid w:val="00311F68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55F1F"/>
    <w:rsid w:val="00A70765"/>
    <w:rsid w:val="00A7617B"/>
    <w:rsid w:val="00A87884"/>
    <w:rsid w:val="00AB56F9"/>
    <w:rsid w:val="00AE7DAB"/>
    <w:rsid w:val="00AF0E4E"/>
    <w:rsid w:val="00B00E84"/>
    <w:rsid w:val="00B32D98"/>
    <w:rsid w:val="00B61D88"/>
    <w:rsid w:val="00B72723"/>
    <w:rsid w:val="00B96D02"/>
    <w:rsid w:val="00BC33DE"/>
    <w:rsid w:val="00BF5580"/>
    <w:rsid w:val="00C008D6"/>
    <w:rsid w:val="00C060B0"/>
    <w:rsid w:val="00C0691D"/>
    <w:rsid w:val="00C13254"/>
    <w:rsid w:val="00C15361"/>
    <w:rsid w:val="00C473BD"/>
    <w:rsid w:val="00C767E8"/>
    <w:rsid w:val="00C84F12"/>
    <w:rsid w:val="00C9197B"/>
    <w:rsid w:val="00CA5EA9"/>
    <w:rsid w:val="00CB7AB0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69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6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69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6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St-946/2018</izvorni_sadrzaj>
    <derivirana_varijabla naziv="DomainObject.Predmet.OznakaBroj_1">St-946/2018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 i VEGA društvo s ograničenom odgovornošću za trgovinu i usluge</izvorni_sadrzaj>
    <derivirana_varijabla naziv="DomainObject.Predmet.ProtustrankaFormated_1">  ALTA i VEGA društvo s ograničenom odgovornošću za trgovinu i usluge</derivirana_varijabla>
  </DomainObject.Predmet.ProtustrankaFormated>
  <DomainObject.Predmet.ProtustrankaFormatedOIB>
    <izvorni_sadrzaj>  ALTA i VEGA društvo s ograničenom odgovornošću za trgovinu i usluge, OIB 87281815800</izvorni_sadrzaj>
    <derivirana_varijabla naziv="DomainObject.Predmet.ProtustrankaFormatedOIB_1">  ALTA i VEGA društvo s ograničenom odgovornošću za trgovinu i usluge, OIB 87281815800</derivirana_varijabla>
  </DomainObject.Predmet.ProtustrankaFormatedOIB>
  <DomainObject.Predmet.ProtustrankaFormatedWithAdress>
    <izvorni_sadrzaj> ALTA i VEGA društvo s ograničenom odgovornošću za trgovinu i usluge, Ulica Ferdinanda Speisera 1, 31431 Čepin</izvorni_sadrzaj>
    <derivirana_varijabla naziv="DomainObject.Predmet.ProtustrankaFormatedWithAdress_1"> ALTA i VEGA društvo s ograničenom odgovornošću za trgovinu i usluge, Ulica Ferdinanda Speisera 1, 31431 Čepin</derivirana_varijabla>
  </DomainObject.Predmet.ProtustrankaFormatedWithAdress>
  <DomainObject.Predmet.ProtustrankaFormatedWithAdressOIB>
    <izvorni_sadrzaj> ALTA i VEGA društvo s ograničenom odgovornošću za trgovinu i usluge, OIB 87281815800, Ulica Ferdinanda Speisera 1, 31431 Čepin</izvorni_sadrzaj>
    <derivirana_varijabla naziv="DomainObject.Predmet.ProtustrankaFormatedWithAdressOIB_1"> ALTA i VEGA društvo s ograničenom odgovornošću za trgovinu i usluge, OIB 87281815800, Ulica Ferdinanda Speisera 1, 31431 Čepin</derivirana_varijabla>
  </DomainObject.Predmet.ProtustrankaFormatedWithAdressOIB>
  <DomainObject.Predmet.ProtustrankaWithAdress>
    <izvorni_sadrzaj>ALTA i VEGA društvo s ograničenom odgovornošću za trgovinu i usluge Ulica Ferdinanda Speisera 1, 31431 Čepin</izvorni_sadrzaj>
    <derivirana_varijabla naziv="DomainObject.Predmet.ProtustrankaWithAdress_1">ALTA i VEGA društvo s ograničenom odgovornošću za trgovinu i usluge Ulica Ferdinanda Speisera 1, 31431 Čepin</derivirana_varijabla>
  </DomainObject.Predmet.ProtustrankaWithAdress>
  <DomainObject.Predmet.ProtustrankaWithAdressOIB>
    <izvorni_sadrzaj>ALTA i VEGA društvo s ograničenom odgovornošću za trgovinu i usluge, OIB 87281815800, Ulica Ferdinanda Speisera 1, 31431 Čepin</izvorni_sadrzaj>
    <derivirana_varijabla naziv="DomainObject.Predmet.ProtustrankaWithAdressOIB_1">ALTA i VEGA društvo s ograničenom odgovornošću za trgovinu i usluge, OIB 87281815800, Ulica Ferdinanda Speisera 1, 31431 Čepin</derivirana_varijabla>
  </DomainObject.Predmet.ProtustrankaWithAdressOIB>
  <DomainObject.Predmet.ProtustrankaNazivFormated>
    <izvorni_sadrzaj>ALTA i VEGA društvo s ograničenom odgovornošću za trgovinu i usluge</izvorni_sadrzaj>
    <derivirana_varijabla naziv="DomainObject.Predmet.ProtustrankaNazivFormated_1">ALTA i VEGA društvo s ograničenom odgovornošću za trgovinu i usluge</derivirana_varijabla>
  </DomainObject.Predmet.ProtustrankaNazivFormated>
  <DomainObject.Predmet.ProtustrankaNazivFormatedOIB>
    <izvorni_sadrzaj>ALTA i VEGA društvo s ograničenom odgovornošću za trgovinu i usluge, OIB 87281815800</izvorni_sadrzaj>
    <derivirana_varijabla naziv="DomainObject.Predmet.ProtustrankaNazivFormatedOIB_1">ALTA i VEGA društvo s ograničenom odgovornošću za trgovinu i usluge, OIB 87281815800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ALTA i VEGA društvo s ograničenom odgovornošću za trgovinu i usluge</item>
    </izvorni_sadrzaj>
    <derivirana_varijabla naziv="DomainObject.Predmet.ProtuStrankaListFormated_1">
      <item>ALTA i VEGA društvo s ograničenom odgovornošću za trgovinu i usluge</item>
    </derivirana_varijabla>
  </DomainObject.Predmet.ProtuStrankaListFormated>
  <DomainObject.Predmet.ProtuStrankaListFormatedOIB>
    <izvorni_sadrzaj>
      <item>ALTA i VEGA društvo s ograničenom odgovornošću za trgovinu i usluge, OIB 87281815800</item>
    </izvorni_sadrzaj>
    <derivirana_varijabla naziv="DomainObject.Predmet.ProtuStrankaListFormatedOIB_1">
      <item>ALTA i VEGA društvo s ograničenom odgovornošću za trgovinu i usluge, OIB 87281815800</item>
    </derivirana_varijabla>
  </DomainObject.Predmet.ProtuStrankaListFormatedOIB>
  <DomainObject.Predmet.ProtuStrankaListFormatedWithAdress>
    <izvorni_sadrzaj>
      <item>ALTA i VEGA društvo s ograničenom odgovornošću za trgovinu i usluge, Ulica Ferdinanda Speisera 1, 31431 Čepin</item>
    </izvorni_sadrzaj>
    <derivirana_varijabla naziv="DomainObject.Predmet.ProtuStrankaListFormatedWithAdress_1">
      <item>ALTA i VEGA društvo s ograničenom odgovornošću za trgovinu i usluge, Ulica Ferdinanda Speisera 1, 31431 Čepin</item>
    </derivirana_varijabla>
  </DomainObject.Predmet.ProtuStrankaListFormatedWithAdress>
  <DomainObject.Predmet.ProtuStrankaListFormatedWithAdressOIB>
    <izvorni_sadrzaj>
      <item>ALTA i VEGA društvo s ograničenom odgovornošću za trgovinu i usluge, OIB 87281815800, Ulica Ferdinanda Speisera 1, 31431 Čepin</item>
    </izvorni_sadrzaj>
    <derivirana_varijabla naziv="DomainObject.Predmet.ProtuStrankaListFormatedWithAdressOIB_1">
      <item>ALTA i VEGA društvo s ograničenom odgovornošću za trgovinu i usluge, OIB 87281815800, Ulica Ferdinanda Speisera 1, 31431 Čepin</item>
    </derivirana_varijabla>
  </DomainObject.Predmet.ProtuStrankaListFormatedWithAdressOIB>
  <DomainObject.Predmet.ProtuStrankaListNazivFormated>
    <izvorni_sadrzaj>
      <item>ALTA i VEGA društvo s ograničenom odgovornošću za trgovinu i usluge</item>
    </izvorni_sadrzaj>
    <derivirana_varijabla naziv="DomainObject.Predmet.ProtuStrankaListNazivFormated_1">
      <item>ALTA i VEGA društvo s ograničenom odgovornošću za trgovinu i usluge</item>
    </derivirana_varijabla>
  </DomainObject.Predmet.ProtuStrankaListNazivFormated>
  <DomainObject.Predmet.ProtuStrankaListNazivFormatedOIB>
    <izvorni_sadrzaj>
      <item>ALTA i VEGA društvo s ograničenom odgovornošću za trgovinu i usluge, OIB 87281815800</item>
    </izvorni_sadrzaj>
    <derivirana_varijabla naziv="DomainObject.Predmet.ProtuStrankaListNazivFormatedOIB_1">
      <item>ALTA i VEGA društvo s ograničenom odgovornošću za trgovinu i usluge, OIB 87281815800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ALTA i VEGA društvo s ograničenom odgovornošću za trgovinu i usluge</izvorni_sadrzaj>
    <derivirana_varijabla naziv="DomainObject.Predmet.ProtustrankaIDrugi_1">ALTA i VEGA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ALTA i VEGA društvo s ograničenom odgovornošću za trgovinu i usluge, OIB 87281815800, Ulica Ferdinanda Speisera 1, 31431 Čepin</izvorni_sadrzaj>
    <derivirana_varijabla naziv="DomainObject.Predmet.ProtustrankaIDrugiAdressOIB_1">ALTA i VEGA društvo s ograničenom odgovornošću za trgovinu i usluge, OIB 87281815800,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ALTA i VEGA društvo s ograničenom odgovornošću za trgovinu i usluge</item>
    </izvorni_sadrzaj>
    <derivirana_varijabla naziv="DomainObject.Predmet.SudioniciListNaziv_1">
      <item>FINA RC OSIJEK</item>
      <item>ALTA i VEGA društvo s ograničenom odgovornošću za trgovinu i usluge</item>
    </derivirana_varijabla>
  </DomainObject.Predmet.SudioniciListNaziv>
  <DomainObject.Predmet.SudioniciListAdressOIB>
    <izvorni_sadrzaj>
      <item>FINA RC OSIJEK, OIB 85821130368</item>
      <item>ALTA i VEGA društvo s ograničenom odgovornošću za trgovinu i usluge, OIB 87281815800, Ulica Ferdinanda Speisera 1,31431 Čepin</item>
    </izvorni_sadrzaj>
    <derivirana_varijabla naziv="DomainObject.Predmet.SudioniciListAdressOIB_1">
      <item>FINA RC OSIJEK, OIB 85821130368</item>
      <item>ALTA i VEGA društvo s ograničenom odgovornošću za trgovinu i usluge, OIB 87281815800, Ulica Ferdinanda Speisera 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87281815800</item>
    </izvorni_sadrzaj>
    <derivirana_varijabla naziv="DomainObject.Predmet.SudioniciListNazivOIB_1">
      <item>, OIB 85821130368</item>
      <item>, OIB 87281815800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B4811-6FA0-41C3-BA2E-59B3D566F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461</properties:Words>
  <properties:Characters>2484</properties:Characters>
  <properties:Lines>103</properties:Lines>
  <properties:Paragraphs>32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2018-06-20T06:32:00Z</dcterms:created>
  <dc:creator>hermanj</dc:creator>
  <cp:lastModifiedBy>Danijela Sekulić</cp:lastModifiedBy>
  <cp:lastPrinted>2018-07-02T07:12:00Z</cp:lastPrinted>
  <dcterms:modified xmlns:xsi="http://www.w3.org/2001/XMLSchema-instance" xsi:type="dcterms:W3CDTF">2018-07-02T07:14:00Z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