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50FC4" w:rsidR="0024597A" w:rsidRPr="002A37B5">
        <w:trPr>
          <w:gridAfter w:val="1"/>
          <w:wAfter w:type="dxa" w:w="284"/>
        </w:trPr>
        <w:tc>
          <w:tcPr>
            <w:tcW w:type="dxa" w:w="2943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50FC4" w:rsidR="0024597A" w:rsidRPr="002A37B5">
        <w:tc>
          <w:tcPr>
            <w:tcW w:type="dxa" w:w="3227"/>
            <w:gridSpan w:val="2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52cb9c" w14:paraId="552cb9c" w:rsidRDefault="005C4636" w:rsidP="005C4636" w:rsidR="005C4636">
      <w:pPr>
        <w15:collapsed w:val="false"/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>R E P U B L I K A  H R V A T S K A</w:t>
      </w:r>
    </w:p>
    <w:p w:rsidRDefault="005C4636" w:rsidP="005C4636" w:rsidR="005C4636" w:rsidRPr="0024597A">
      <w:pPr>
        <w:jc w:val="center"/>
        <w:rPr>
          <w:bCs/>
        </w:rPr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 xml:space="preserve">Z A K LJ U Č A K </w:t>
      </w:r>
    </w:p>
    <w:p w:rsidRDefault="00082FAA" w:rsidP="00082FAA" w:rsidR="00082FAA" w:rsidRPr="005C4636"/>
    <w:p w:rsidRDefault="00A03834" w:rsidP="00F13B31" w:rsidR="00082FAA" w:rsidRPr="00F13B3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</w:t>
      </w:r>
      <w:r w:rsidRPr="004D2BC2">
        <w:rPr>
          <w:rFonts w:cstheme="majorBidi" w:hAnsiTheme="majorBidi" w:asciiTheme="majorBidi"/>
        </w:rPr>
        <w:t xml:space="preserve">po sutkinji Ani Markač, u stečajnom postupku nad stečajnim dužnikom Stečajna masa </w:t>
      </w:r>
      <w:r w:rsidR="00521B7C">
        <w:rPr>
          <w:rFonts w:cstheme="majorBidi" w:hAnsiTheme="majorBidi" w:asciiTheme="majorBidi"/>
        </w:rPr>
        <w:t xml:space="preserve">iza </w:t>
      </w:r>
      <w:r>
        <w:rPr>
          <w:rFonts w:cstheme="majorBidi" w:hAnsiTheme="majorBidi" w:asciiTheme="majorBidi"/>
        </w:rPr>
        <w:t>G</w:t>
      </w:r>
      <w:r w:rsidR="00521B7C">
        <w:rPr>
          <w:rFonts w:cstheme="majorBidi" w:hAnsiTheme="majorBidi" w:asciiTheme="majorBidi"/>
        </w:rPr>
        <w:t xml:space="preserve">RAĐEVINSKO </w:t>
      </w:r>
      <w:r>
        <w:rPr>
          <w:rFonts w:cstheme="majorBidi" w:hAnsiTheme="majorBidi" w:asciiTheme="majorBidi"/>
        </w:rPr>
        <w:t>P</w:t>
      </w:r>
      <w:r w:rsidR="00521B7C">
        <w:rPr>
          <w:rFonts w:cstheme="majorBidi" w:hAnsiTheme="majorBidi" w:asciiTheme="majorBidi"/>
        </w:rPr>
        <w:t>ODUZEĆE</w:t>
      </w:r>
      <w:r>
        <w:rPr>
          <w:rFonts w:cstheme="majorBidi" w:hAnsiTheme="majorBidi" w:asciiTheme="majorBidi"/>
        </w:rPr>
        <w:t xml:space="preserve"> RADNIK </w:t>
      </w:r>
      <w:r w:rsidRPr="004D2BC2">
        <w:rPr>
          <w:rFonts w:cstheme="majorBidi" w:hAnsiTheme="majorBidi" w:asciiTheme="majorBidi"/>
        </w:rPr>
        <w:t xml:space="preserve">d.d. u stečaju, </w:t>
      </w:r>
      <w:r>
        <w:rPr>
          <w:rFonts w:cstheme="majorBidi" w:hAnsiTheme="majorBidi" w:asciiTheme="majorBidi"/>
        </w:rPr>
        <w:t xml:space="preserve">Zadar, </w:t>
      </w:r>
      <w:r w:rsidR="00840912">
        <w:rPr>
          <w:rFonts w:cstheme="majorBidi" w:hAnsiTheme="majorBidi" w:asciiTheme="majorBidi"/>
        </w:rPr>
        <w:t>Miroslava Krleže 3/C, OIB:</w:t>
      </w:r>
      <w:r w:rsidR="00521B7C">
        <w:rPr>
          <w:rFonts w:cstheme="majorBidi" w:hAnsiTheme="majorBidi" w:asciiTheme="majorBidi"/>
        </w:rPr>
        <w:t>13464167424</w:t>
      </w:r>
      <w:r>
        <w:rPr>
          <w:rFonts w:cstheme="majorBidi" w:hAnsiTheme="majorBidi" w:asciiTheme="majorBidi"/>
        </w:rPr>
        <w:t xml:space="preserve">, </w:t>
      </w:r>
      <w:r w:rsidR="00840912">
        <w:rPr>
          <w:rFonts w:cstheme="majorBidi" w:hAnsiTheme="majorBidi" w:asciiTheme="majorBidi"/>
        </w:rPr>
        <w:t xml:space="preserve">kojeg zastupa </w:t>
      </w:r>
      <w:r w:rsidRPr="004D2BC2">
        <w:rPr>
          <w:rFonts w:cstheme="majorBidi" w:hAnsiTheme="majorBidi" w:asciiTheme="majorBidi"/>
        </w:rPr>
        <w:t>stečajn</w:t>
      </w:r>
      <w:r w:rsidR="00840912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 xml:space="preserve"> upravitelj Fran</w:t>
      </w:r>
      <w:r w:rsidR="00840912">
        <w:rPr>
          <w:rFonts w:cstheme="majorBidi" w:hAnsiTheme="majorBidi" w:asciiTheme="majorBidi"/>
        </w:rPr>
        <w:t>e</w:t>
      </w:r>
      <w:r w:rsidRPr="004D2BC2">
        <w:rPr>
          <w:rFonts w:cstheme="majorBidi" w:hAnsiTheme="majorBidi" w:asciiTheme="majorBidi"/>
        </w:rPr>
        <w:t xml:space="preserve"> Zvonimir</w:t>
      </w:r>
      <w:r w:rsidR="00840912">
        <w:rPr>
          <w:rFonts w:cstheme="majorBidi" w:hAnsiTheme="majorBidi" w:asciiTheme="majorBidi"/>
        </w:rPr>
        <w:t xml:space="preserve"> Negro</w:t>
      </w:r>
      <w:r w:rsidR="00521B7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iz Zadra, </w:t>
      </w:r>
      <w:r w:rsidR="00265038">
        <w:rPr>
          <w:rFonts w:cstheme="majorBidi" w:hAnsiTheme="majorBidi" w:asciiTheme="majorBidi"/>
        </w:rPr>
        <w:t>12. veljače 2019.</w:t>
      </w:r>
      <w:r>
        <w:rPr>
          <w:rFonts w:cstheme="majorBidi" w:hAnsiTheme="majorBidi" w:asciiTheme="majorBidi"/>
        </w:rPr>
        <w:t>,</w:t>
      </w:r>
      <w:r w:rsidRPr="004D2BC2">
        <w:rPr>
          <w:rFonts w:cstheme="majorBidi" w:hAnsiTheme="majorBidi" w:asciiTheme="majorBidi"/>
        </w:rPr>
        <w:t xml:space="preserve"> </w:t>
      </w: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3674E1" w:rsidP="003674E1" w:rsidR="00265038">
      <w:pPr>
        <w:jc w:val="both"/>
      </w:pPr>
      <w:r>
        <w:t>I.</w:t>
      </w:r>
      <w:r>
        <w:tab/>
      </w:r>
      <w:r w:rsidR="005C4636" w:rsidRPr="00ED7F6E">
        <w:t>Nalaže se stečajno</w:t>
      </w:r>
      <w:r w:rsidR="005C4636">
        <w:t>m</w:t>
      </w:r>
      <w:r w:rsidR="005C4636" w:rsidRPr="00ED7F6E">
        <w:t xml:space="preserve"> upravitelj</w:t>
      </w:r>
      <w:r w:rsidR="005C4636">
        <w:t>u</w:t>
      </w:r>
      <w:r w:rsidR="00E02717">
        <w:t xml:space="preserve"> </w:t>
      </w:r>
      <w:proofErr w:type="spellStart"/>
      <w:r w:rsidR="00E02717">
        <w:t>Frani</w:t>
      </w:r>
      <w:proofErr w:type="spellEnd"/>
      <w:r w:rsidR="00E02717">
        <w:t xml:space="preserve"> Zvonimiru Negru, dipl. oec. </w:t>
      </w:r>
      <w:r w:rsidR="005C4636">
        <w:t xml:space="preserve">da </w:t>
      </w:r>
      <w:r w:rsidR="00121A6C">
        <w:t xml:space="preserve">u roku </w:t>
      </w:r>
      <w:r w:rsidR="00521B7C">
        <w:t>3</w:t>
      </w:r>
      <w:r w:rsidR="00EE5958">
        <w:t xml:space="preserve"> (</w:t>
      </w:r>
      <w:r w:rsidR="00521B7C">
        <w:t>tri</w:t>
      </w:r>
      <w:r w:rsidR="00EE5958">
        <w:t>)</w:t>
      </w:r>
      <w:r w:rsidR="00A31AF7">
        <w:t xml:space="preserve"> dana </w:t>
      </w:r>
      <w:r w:rsidR="00EE5958">
        <w:t xml:space="preserve">od dana zaprimanja </w:t>
      </w:r>
      <w:r w:rsidR="00121A6C">
        <w:t>prijepisa ovog zaključka</w:t>
      </w:r>
      <w:r w:rsidR="00265038">
        <w:t xml:space="preserve"> </w:t>
      </w:r>
      <w:r>
        <w:t xml:space="preserve">dopuni svoje Izvješće o stanju stečajne mase </w:t>
      </w:r>
      <w:r w:rsidR="00F13B31">
        <w:t xml:space="preserve">dostavljeno sudu </w:t>
      </w:r>
      <w:r>
        <w:t xml:space="preserve">28. siječnja 2019. na način da </w:t>
      </w:r>
      <w:r w:rsidR="00265038">
        <w:t xml:space="preserve">dostavi točan podatak o: </w:t>
      </w:r>
    </w:p>
    <w:p w:rsidRDefault="00265038" w:rsidP="00265038" w:rsidR="00265038">
      <w:pPr>
        <w:jc w:val="both"/>
      </w:pPr>
      <w:r>
        <w:t>- stanju računa stečajnog dužnika (iznos)</w:t>
      </w:r>
      <w:r w:rsidR="003674E1">
        <w:t>;</w:t>
      </w:r>
    </w:p>
    <w:p w:rsidRDefault="00265038" w:rsidP="00265038" w:rsidR="00265038">
      <w:pPr>
        <w:jc w:val="both"/>
      </w:pPr>
      <w:r>
        <w:t xml:space="preserve">- koje </w:t>
      </w:r>
      <w:r w:rsidR="003674E1">
        <w:t xml:space="preserve">konkretne </w:t>
      </w:r>
      <w:r w:rsidR="00897D55">
        <w:t xml:space="preserve">radnje je </w:t>
      </w:r>
      <w:r>
        <w:t xml:space="preserve">poduzeo u svezi </w:t>
      </w:r>
      <w:r w:rsidR="003674E1">
        <w:t xml:space="preserve">legalizacije poslovnog prostora u vlasništvu </w:t>
      </w:r>
      <w:r w:rsidR="001A40F6">
        <w:t xml:space="preserve">stečajnog </w:t>
      </w:r>
      <w:r w:rsidR="003674E1">
        <w:t>dužnika</w:t>
      </w:r>
      <w:r w:rsidR="001A40F6">
        <w:t>,</w:t>
      </w:r>
      <w:r w:rsidR="003674E1">
        <w:t xml:space="preserve"> </w:t>
      </w:r>
      <w:proofErr w:type="spellStart"/>
      <w:r w:rsidR="003674E1">
        <w:t>čest.zem</w:t>
      </w:r>
      <w:proofErr w:type="spellEnd"/>
      <w:r w:rsidR="003674E1">
        <w:t xml:space="preserve">. 4220/2 k.o. Zadar, kao i da </w:t>
      </w:r>
      <w:r>
        <w:t>dostavi dokaze u prilog poduzetim radnjama</w:t>
      </w:r>
      <w:r w:rsidR="003674E1">
        <w:t>;</w:t>
      </w:r>
    </w:p>
    <w:p w:rsidRDefault="003674E1" w:rsidP="00265038" w:rsidR="003674E1">
      <w:pPr>
        <w:jc w:val="both"/>
      </w:pPr>
      <w:r>
        <w:t>- u kojoj fazi je parnični postupak pokrenut po tužbi stečajnog dužnika protiv tuženika ad1. MARKA MILIĆA iz Zadra i ad2. IVANA MILIĆA iz Zadra radi utvrđenja da je javna isprava neistinita, a koja tužba je zaprimljena kod Trgovačkog suda u Zadru 13. kolovoza 2018.</w:t>
      </w:r>
      <w:r w:rsidR="00F13B31">
        <w:t>, podatak o vrijednosti predmeta spora</w:t>
      </w:r>
      <w:r w:rsidR="00897D55">
        <w:t xml:space="preserve"> kao i</w:t>
      </w:r>
      <w:r>
        <w:t xml:space="preserve"> </w:t>
      </w:r>
      <w:r w:rsidR="00F13B31">
        <w:t>podatak o iznosu</w:t>
      </w:r>
      <w:r>
        <w:t xml:space="preserve"> </w:t>
      </w:r>
      <w:r w:rsidR="00F13B31">
        <w:t xml:space="preserve">rezerviranom na ime </w:t>
      </w:r>
      <w:r>
        <w:t>troškova pokrenutog parničnog postupka.</w:t>
      </w:r>
    </w:p>
    <w:p w:rsidRDefault="003674E1" w:rsidP="00265038" w:rsidR="003674E1">
      <w:pPr>
        <w:jc w:val="both"/>
      </w:pPr>
    </w:p>
    <w:p w:rsidRDefault="003674E1" w:rsidP="00265038" w:rsidR="003674E1">
      <w:pPr>
        <w:jc w:val="both"/>
      </w:pPr>
      <w:r>
        <w:t>II.</w:t>
      </w:r>
      <w:r>
        <w:tab/>
      </w:r>
      <w:r w:rsidRPr="00ED7F6E">
        <w:t>Nalaže se stečajno</w:t>
      </w:r>
      <w:r>
        <w:t>m</w:t>
      </w:r>
      <w:r w:rsidRPr="00ED7F6E">
        <w:t xml:space="preserve"> upravitelj</w:t>
      </w:r>
      <w:r>
        <w:t xml:space="preserve">u </w:t>
      </w:r>
      <w:proofErr w:type="spellStart"/>
      <w:r>
        <w:t>Frani</w:t>
      </w:r>
      <w:proofErr w:type="spellEnd"/>
      <w:r>
        <w:t xml:space="preserve"> Zvonimiru Negru, dipl. oec. da u roku 3 (tri) dana od dana zaprimanja prijepisa ovog zaključka</w:t>
      </w:r>
      <w:r w:rsidR="001A40F6">
        <w:t xml:space="preserve"> u spis dostavi podatak o iznosu koji mu je </w:t>
      </w:r>
    </w:p>
    <w:p w:rsidRDefault="00265038" w:rsidP="00897D55" w:rsidR="00F13B31">
      <w:pPr>
        <w:jc w:val="both"/>
      </w:pPr>
      <w:r>
        <w:t xml:space="preserve">isplaćen </w:t>
      </w:r>
      <w:r w:rsidR="00B86570">
        <w:t xml:space="preserve">na ime predujma </w:t>
      </w:r>
      <w:r w:rsidR="001A40F6">
        <w:t xml:space="preserve">(bruto iznos) </w:t>
      </w:r>
      <w:r>
        <w:t>sukladno rješenje ovog suda</w:t>
      </w:r>
      <w:r w:rsidR="001A40F6">
        <w:t>,</w:t>
      </w:r>
      <w:r>
        <w:t xml:space="preserve"> poslovni broj St-</w:t>
      </w:r>
      <w:r w:rsidR="00B86570">
        <w:t>294/03-11 od 30. listopada 2003. (nagrada za rad stečajnog upravitelj</w:t>
      </w:r>
      <w:r w:rsidR="001A40F6">
        <w:t>a</w:t>
      </w:r>
      <w:r w:rsidR="00B86570">
        <w:t xml:space="preserve">, predujam 4.500,00 kn neto </w:t>
      </w:r>
      <w:r w:rsidR="003674E1">
        <w:t xml:space="preserve">mjesečno), kao i na ime nagrade </w:t>
      </w:r>
      <w:r w:rsidR="001A40F6">
        <w:t>(bruto iznos) sukladno završnom računu podnesenom ovom sudu 17. veljače 2010.</w:t>
      </w:r>
    </w:p>
    <w:p w:rsidRDefault="00281502" w:rsidP="00840912" w:rsidR="00281502" w:rsidRPr="005C4636">
      <w:pPr>
        <w:jc w:val="center"/>
      </w:pPr>
      <w:r w:rsidRPr="005C4636">
        <w:t>U Zadru</w:t>
      </w:r>
      <w:r w:rsidR="00EE5958">
        <w:t xml:space="preserve"> </w:t>
      </w:r>
      <w:r w:rsidR="00265038">
        <w:t>12. veljače 2019.</w:t>
      </w:r>
    </w:p>
    <w:p w:rsidRDefault="00AE0A12" w:rsidP="00281502" w:rsidR="00AE0A12" w:rsidRPr="005C4636">
      <w:pPr>
        <w:jc w:val="both"/>
      </w:pPr>
    </w:p>
    <w:p w:rsidRDefault="00897D55" w:rsidP="00897D55" w:rsidR="00897D55"/>
    <w:p w:rsidRDefault="00265038" w:rsidP="00897D55" w:rsidR="007A5851" w:rsidRPr="00AD2980">
      <w:r>
        <w:t>Za točnost otpravka-ovlašteni</w:t>
      </w:r>
      <w:r w:rsidR="007A5851" w:rsidRPr="00AD2980">
        <w:t xml:space="preserve"> službeni</w:t>
      </w:r>
      <w:r>
        <w:t>k</w:t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  <w:t xml:space="preserve"> </w:t>
      </w:r>
      <w:r w:rsidR="007A5851">
        <w:tab/>
        <w:t xml:space="preserve">    </w:t>
      </w:r>
      <w:r w:rsidR="007A5851" w:rsidRPr="00AD2980">
        <w:t xml:space="preserve"> </w:t>
      </w:r>
      <w:r w:rsidR="007A5851">
        <w:t xml:space="preserve"> </w:t>
      </w:r>
      <w:r w:rsidR="00897D55">
        <w:t xml:space="preserve">  </w:t>
      </w:r>
      <w:r w:rsidR="007A5851" w:rsidRPr="00AD2980">
        <w:t>Sutkinja</w:t>
      </w:r>
    </w:p>
    <w:p w:rsidRDefault="00265038" w:rsidP="007A5851" w:rsidR="007A5851">
      <w:r>
        <w:t xml:space="preserve">Ante Rubelj </w:t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 w:rsidRPr="00AD2980">
        <w:tab/>
      </w:r>
      <w:r w:rsidR="007A5851">
        <w:t xml:space="preserve">     </w:t>
      </w:r>
      <w:r>
        <w:t xml:space="preserve">           </w:t>
      </w:r>
      <w:r w:rsidR="00897D55">
        <w:t xml:space="preserve"> </w:t>
      </w:r>
      <w:r w:rsidR="007A5851" w:rsidRPr="00AD2980">
        <w:t>Ana Markač, v.r.</w:t>
      </w:r>
    </w:p>
    <w:p w:rsidRDefault="007A5851" w:rsidP="007A5851" w:rsidR="007A5851" w:rsidRPr="00AD2980">
      <w:pPr>
        <w:jc w:val="center"/>
      </w:pPr>
    </w:p>
    <w:p w:rsidRDefault="00801998" w:rsidP="00801998" w:rsidR="00801998"/>
    <w:p w:rsidRDefault="00BE1412" w:rsidP="00C43370" w:rsidR="00BE1412">
      <w:pPr>
        <w:ind w:left="5664"/>
        <w:jc w:val="right"/>
      </w:pPr>
    </w:p>
    <w:p w:rsidRDefault="00897D55" w:rsidP="00467CF4" w:rsidR="00897D55"/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BE1412" w:rsidP="004C23AC" w:rsidR="00BE1412"/>
    <w:p w:rsidRDefault="00FB4908" w:rsidP="004C23AC" w:rsidR="00FB4908"/>
    <w:p w:rsidRDefault="00F13B31" w:rsidP="004C23AC" w:rsidR="00F13B31"/>
    <w:p w:rsidRDefault="00FB4908" w:rsidP="004C23AC" w:rsidR="00FB4908">
      <w:r>
        <w:t>DNA:</w:t>
      </w:r>
    </w:p>
    <w:p w:rsidRDefault="00FB4908" w:rsidP="00121A6C" w:rsidR="0024597A">
      <w:pPr>
        <w:pStyle w:val="Odlomakpopisa"/>
        <w:numPr>
          <w:ilvl w:val="0"/>
          <w:numId w:val="7"/>
        </w:numPr>
      </w:pPr>
      <w:r>
        <w:t>stečajnom upravitelju</w:t>
      </w:r>
      <w:r w:rsidR="00F13B31">
        <w:t xml:space="preserve"> </w:t>
      </w:r>
      <w:proofErr w:type="spellStart"/>
      <w:r w:rsidR="00F13B31">
        <w:t>Frani</w:t>
      </w:r>
      <w:proofErr w:type="spellEnd"/>
      <w:r w:rsidR="00F13B31">
        <w:t xml:space="preserve"> Zvonimiru Negro,</w:t>
      </w:r>
    </w:p>
    <w:p w:rsidRDefault="0024597A" w:rsidP="00FB4908" w:rsidR="00265038">
      <w:pPr>
        <w:pStyle w:val="Odlomakpopisa"/>
        <w:numPr>
          <w:ilvl w:val="0"/>
          <w:numId w:val="7"/>
        </w:numPr>
      </w:pPr>
      <w:r>
        <w:t>e-Oglasna ploča sudova</w:t>
      </w:r>
      <w:r w:rsidR="00121A6C">
        <w:t>,</w:t>
      </w:r>
      <w:r>
        <w:t xml:space="preserve"> </w:t>
      </w:r>
    </w:p>
    <w:p w:rsidRDefault="00265038" w:rsidP="00FB4908" w:rsidR="00840912" w:rsidRPr="005C4636">
      <w:pPr>
        <w:pStyle w:val="Odlomakpopisa"/>
        <w:numPr>
          <w:ilvl w:val="0"/>
          <w:numId w:val="7"/>
        </w:numPr>
      </w:pPr>
      <w:r>
        <w:t>u spis.</w:t>
      </w:r>
    </w:p>
    <w:p w:rsidRDefault="00A05090" w:rsidP="00A05090" w:rsidR="00A05090" w:rsidRPr="005C4636">
      <w:pPr>
        <w:ind w:left="5664"/>
        <w:jc w:val="right"/>
        <w:rPr>
          <w:sz w:val="28"/>
          <w:szCs w:val="28"/>
        </w:rPr>
      </w:pPr>
    </w:p>
    <w:p w:rsidRDefault="004C23AC" w:rsidR="004C23AC" w:rsidRPr="005C4636">
      <w:pPr>
        <w:ind w:left="5664"/>
        <w:jc w:val="right"/>
        <w:rPr>
          <w:sz w:val="28"/>
          <w:szCs w:val="28"/>
        </w:rPr>
      </w:pPr>
    </w:p>
    <w:sectPr w:rsidR="004C23AC" w:rsidRPr="005C463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A03834" w:rsidR="00F43F58" w:rsidRPr="005C4636">
    <w:pPr>
      <w:jc w:val="right"/>
    </w:pPr>
    <w:r w:rsidRPr="005C4636">
      <w:t xml:space="preserve">                    Posl</w:t>
    </w:r>
    <w:r w:rsidR="00265038">
      <w:t xml:space="preserve">ovni broj </w:t>
    </w:r>
    <w:r>
      <w:t>2</w:t>
    </w:r>
    <w:r w:rsidRPr="005C4636">
      <w:t xml:space="preserve"> St-</w:t>
    </w:r>
    <w:r w:rsidR="00EE5958">
      <w:t>294/</w:t>
    </w:r>
    <w:r w:rsidR="00265038">
      <w:t>2003-356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21C66A51"/>
    <w:multiLevelType w:val="hybridMultilevel"/>
    <w:tmpl w:val="6DD2719C"/>
    <w:lvl w:tplc="9E989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21A6C"/>
    <w:rsid w:val="00131C13"/>
    <w:rsid w:val="001847FA"/>
    <w:rsid w:val="001A40F6"/>
    <w:rsid w:val="002031CB"/>
    <w:rsid w:val="002159D7"/>
    <w:rsid w:val="0024597A"/>
    <w:rsid w:val="00265038"/>
    <w:rsid w:val="00281502"/>
    <w:rsid w:val="002D0398"/>
    <w:rsid w:val="003037B2"/>
    <w:rsid w:val="003214BC"/>
    <w:rsid w:val="003674E1"/>
    <w:rsid w:val="00387627"/>
    <w:rsid w:val="00394897"/>
    <w:rsid w:val="003B11E4"/>
    <w:rsid w:val="00467CF4"/>
    <w:rsid w:val="004C23AC"/>
    <w:rsid w:val="00511649"/>
    <w:rsid w:val="00521B7C"/>
    <w:rsid w:val="005B33B0"/>
    <w:rsid w:val="005C4636"/>
    <w:rsid w:val="006B1EE7"/>
    <w:rsid w:val="007A5851"/>
    <w:rsid w:val="00801998"/>
    <w:rsid w:val="00840912"/>
    <w:rsid w:val="008977C4"/>
    <w:rsid w:val="00897D55"/>
    <w:rsid w:val="008C0B0A"/>
    <w:rsid w:val="008E0DE8"/>
    <w:rsid w:val="008F6302"/>
    <w:rsid w:val="009069C4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86570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E5958"/>
    <w:rsid w:val="00EF3728"/>
    <w:rsid w:val="00F13B31"/>
    <w:rsid w:val="00F43F58"/>
    <w:rsid w:val="00F80A60"/>
    <w:rsid w:val="00FB2A78"/>
    <w:rsid w:val="00FB490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6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9C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69C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69C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69C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6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9C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69C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69C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69C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spis u ref. od 14.11.2018.</izvorni_sadrzaj>
    <derivirana_varijabla naziv="DomainObject.Predmet.PrimjedbaSuca_1">spis u ref. od 14.11.2018.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studenog 2018.</izvorni_sadrzaj>
    <derivirana_varijabla naziv="DomainObject.Predmet.SpisIzvanSuda.DatumIzlazaSpisa_1">14.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St-294/2003-163</izvorni_sadrzaj>
    <derivirana_varijabla naziv="DomainObject.PredzadnjaOdlukaIzPredmeta.Oznaka_1">St-294/2003-163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95F02-403E-4D42-A346-1C2BA2122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1723</properties:Characters>
  <properties:Lines>53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2019-02-12T10:55:00Z</dcterms:created>
  <dc:creator>Administrator</dc:creator>
  <cp:lastModifiedBy>Ante Rubelj</cp:lastModifiedBy>
  <cp:lastPrinted>2019-02-12T11:11:00Z</cp:lastPrinted>
  <dcterms:modified xmlns:xsi="http://www.w3.org/2001/XMLSchema-instance" xsi:type="dcterms:W3CDTF">2019-02-12T11:47:00Z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(St-294-03 -304 -nalog F.Z.N. da dostavi podatke 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