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adee" w14:paraId="aebade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E2868">
        <w:t>2856</w:t>
      </w:r>
      <w:r w:rsidR="001D4418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2671D">
        <w:t>13. veljače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E286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E2868">
        <w:t xml:space="preserve">GRAFOKARTON d.o.o., Zagreb, Ilica 235, OIB </w:t>
      </w:r>
      <w:r w:rsidR="006E2868" w:rsidRPr="006E2868">
        <w:t>08492381250</w:t>
      </w:r>
      <w:r w:rsidR="0019063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E2868">
        <w:t>97.675,94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671D">
        <w:t>13. veljače</w:t>
      </w:r>
      <w:r w:rsidR="00590AEF">
        <w:t xml:space="preserve"> 201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8B071D">
        <w:t>,v.r.</w:t>
      </w:r>
      <w:r w:rsidR="00997C6E">
        <w:t xml:space="preserve"> </w:t>
      </w:r>
    </w:p>
    <w:p w:rsidRDefault="008B071D" w:rsidP="00997C6E" w:rsidR="008B071D">
      <w:pPr>
        <w:pStyle w:val="Tijeloteksta"/>
        <w:tabs>
          <w:tab w:pos="7080" w:val="center"/>
        </w:tabs>
        <w:spacing w:after="0"/>
        <w:jc w:val="right"/>
      </w:pPr>
    </w:p>
    <w:p w:rsidRDefault="008B071D" w:rsidP="002152A3" w:rsidR="008B071D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8B071D" w:rsidP="002152A3" w:rsidR="008B071D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90634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E2868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B071D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2671D"/>
    <w:rsid w:val="00B73EDD"/>
    <w:rsid w:val="00B8209B"/>
    <w:rsid w:val="00B82F18"/>
    <w:rsid w:val="00BF240D"/>
    <w:rsid w:val="00C25912"/>
    <w:rsid w:val="00C73B1E"/>
    <w:rsid w:val="00C77DA3"/>
    <w:rsid w:val="00C836B9"/>
    <w:rsid w:val="00C84FD0"/>
    <w:rsid w:val="00C958E9"/>
    <w:rsid w:val="00CB0338"/>
    <w:rsid w:val="00CE7362"/>
    <w:rsid w:val="00D01B78"/>
    <w:rsid w:val="00D261E5"/>
    <w:rsid w:val="00D66226"/>
    <w:rsid w:val="00DB7A30"/>
    <w:rsid w:val="00E26BFC"/>
    <w:rsid w:val="00E5092D"/>
    <w:rsid w:val="00E511F9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St-2856/2017</izvorni_sadrzaj>
    <derivirana_varijabla naziv="DomainObject.Predmet.OznakaBroj_1">St-2856/2017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GRAFOKARTON d.o.o. zastupanog po punomoćniku Zdravko Jurak</izvorni_sadrzaj>
    <derivirana_varijabla naziv="DomainObject.Predmet.ProtustrankaFormated_1">  GRAFOKARTON d.o.o. zastupanog po punomoćniku Zdravko Jurak</derivirana_varijabla>
  </DomainObject.Predmet.ProtustrankaFormated>
  <DomainObject.Predmet.ProtustrankaFormatedOIB>
    <izvorni_sadrzaj>  GRAFOKARTON d.o.o., OIB 08492381250 zastupanog po punomoćniku Zdravko Jurak</izvorni_sadrzaj>
    <derivirana_varijabla naziv="DomainObject.Predmet.ProtustrankaFormatedOIB_1">  GRAFOKARTON d.o.o., OIB 08492381250 zastupanog po punomoćniku Zdravko Jurak</derivirana_varijabla>
  </DomainObject.Predmet.ProtustrankaFormatedOIB>
  <DomainObject.Predmet.ProtustrankaFormatedWithAdress>
    <izvorni_sadrzaj> GRAFOKARTON d.o.o., Ilica 235, 10000 Zagreb zastupanog po punomoćniku Zdravko Jurak</izvorni_sadrzaj>
    <derivirana_varijabla naziv="DomainObject.Predmet.ProtustrankaFormatedWithAdress_1"> GRAFOKARTON d.o.o., Ilica 235, 10000 Zagreb zastupanog po punomoćniku Zdravko Jurak</derivirana_varijabla>
  </DomainObject.Predmet.ProtustrankaFormatedWithAdress>
  <DomainObject.Predmet.ProtustrankaFormatedWithAdressOIB>
    <izvorni_sadrzaj> GRAFOKARTON d.o.o., OIB 08492381250, Ilica 235, 10000 Zagreb zastupanog po punomoćniku Zdravko Jurak</izvorni_sadrzaj>
    <derivirana_varijabla naziv="DomainObject.Predmet.ProtustrankaFormatedWithAdressOIB_1"> GRAFOKARTON d.o.o., OIB 08492381250, Ilica 235, 10000 Zagreb zastupanog po punomoćniku Zdravko Jurak</derivirana_varijabla>
  </DomainObject.Predmet.ProtustrankaFormatedWithAdressOIB>
  <DomainObject.Predmet.ProtustrankaWithAdress>
    <izvorni_sadrzaj>GRAFOKARTON d.o.o. Ilica 235, 10000 Zagreb</izvorni_sadrzaj>
    <derivirana_varijabla naziv="DomainObject.Predmet.ProtustrankaWithAdress_1">GRAFOKARTON d.o.o. Ilica 235, 10000 Zagreb</derivirana_varijabla>
  </DomainObject.Predmet.ProtustrankaWithAdress>
  <DomainObject.Predmet.ProtustrankaWithAdressOIB>
    <izvorni_sadrzaj>GRAFOKARTON d.o.o., OIB 08492381250, Ilica 235, 10000 Zagreb</izvorni_sadrzaj>
    <derivirana_varijabla naziv="DomainObject.Predmet.ProtustrankaWithAdressOIB_1">GRAFOKARTON d.o.o., OIB 08492381250, Ilica 235, 10000 Zagreb</derivirana_varijabla>
  </DomainObject.Predmet.ProtustrankaWithAdressOIB>
  <DomainObject.Predmet.ProtustrankaNazivFormated>
    <izvorni_sadrzaj>GRAFOKARTON d.o.o.</izvorni_sadrzaj>
    <derivirana_varijabla naziv="DomainObject.Predmet.ProtustrankaNazivFormated_1">GRAFOKARTON d.o.o.</derivirana_varijabla>
  </DomainObject.Predmet.ProtustrankaNazivFormated>
  <DomainObject.Predmet.ProtustrankaNazivFormatedOIB>
    <izvorni_sadrzaj>GRAFOKARTON d.o.o., OIB 08492381250</izvorni_sadrzaj>
    <derivirana_varijabla naziv="DomainObject.Predmet.ProtustrankaNazivFormatedOIB_1">GRAFOKARTON d.o.o., OIB 08492381250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GRAFOKARTON d.o.o. zastupanog po punomoćniku Zdravko Jurak</item>
    </izvorni_sadrzaj>
    <derivirana_varijabla naziv="DomainObject.Predmet.ProtuStrankaListFormated_1">
      <item>GRAFOKARTON d.o.o. zastupanog po punomoćniku Zdravko Jurak</item>
    </derivirana_varijabla>
  </DomainObject.Predmet.ProtuStrankaListFormated>
  <DomainObject.Predmet.ProtuStrankaListFormatedOIB>
    <izvorni_sadrzaj>
      <item>GRAFOKARTON d.o.o., OIB 08492381250 zastupanog po punomoćniku Zdravko Jurak</item>
    </izvorni_sadrzaj>
    <derivirana_varijabla naziv="DomainObject.Predmet.ProtuStrankaListFormatedOIB_1">
      <item>GRAFOKARTON d.o.o., OIB 08492381250 zastupanog po punomoćniku Zdravko Jurak</item>
    </derivirana_varijabla>
  </DomainObject.Predmet.ProtuStrankaListFormatedOIB>
  <DomainObject.Predmet.ProtuStrankaListFormatedWithAdress>
    <izvorni_sadrzaj>
      <item>GRAFOKARTON d.o.o., Ilica 235, 10000 Zagreb zastupanog po punomoćniku Zdravko Jurak</item>
    </izvorni_sadrzaj>
    <derivirana_varijabla naziv="DomainObject.Predmet.ProtuStrankaListFormatedWithAdress_1">
      <item>GRAFOKARTON d.o.o., Ilica 235, 10000 Zagreb zastupanog po punomoćniku Zdravko Jurak</item>
    </derivirana_varijabla>
  </DomainObject.Predmet.ProtuStrankaListFormatedWithAdress>
  <DomainObject.Predmet.ProtuStrankaListFormatedWithAdressOIB>
    <izvorni_sadrzaj>
      <item>GRAFOKARTON d.o.o., OIB 08492381250, Ilica 235, 10000 Zagreb zastupanog po punomoćniku Zdravko Jurak</item>
    </izvorni_sadrzaj>
    <derivirana_varijabla naziv="DomainObject.Predmet.ProtuStrankaListFormatedWithAdressOIB_1">
      <item>GRAFOKARTON d.o.o., OIB 08492381250, Ilica 235, 10000 Zagreb zastupanog po punomoćniku Zdravko Jurak</item>
    </derivirana_varijabla>
  </DomainObject.Predmet.ProtuStrankaListFormatedWithAdressOIB>
  <DomainObject.Predmet.ProtuStrankaListNazivFormated>
    <izvorni_sadrzaj>
      <item>GRAFOKARTON d.o.o.</item>
    </izvorni_sadrzaj>
    <derivirana_varijabla naziv="DomainObject.Predmet.ProtuStrankaListNazivFormated_1">
      <item>GRAFOKARTON d.o.o.</item>
    </derivirana_varijabla>
  </DomainObject.Predmet.ProtuStrankaListNazivFormated>
  <DomainObject.Predmet.ProtuStrankaListNazivFormatedOIB>
    <izvorni_sadrzaj>
      <item>GRAFOKARTON d.o.o., OIB 08492381250</item>
    </izvorni_sadrzaj>
    <derivirana_varijabla naziv="DomainObject.Predmet.ProtuStrankaListNazivFormatedOIB_1">
      <item>GRAFOKARTON d.o.o., OIB 08492381250</item>
    </derivirana_varijabla>
  </DomainObject.Predmet.ProtuStrankaListNazivFormatedOIB>
  <DomainObject.Predmet.OstaliListFormated>
    <izvorni_sadrzaj>
      <item>Zdravko Jurak punomoćnik sudionika u postupku GRAFOKARTON d.o.o.</item>
    </izvorni_sadrzaj>
    <derivirana_varijabla naziv="DomainObject.Predmet.OstaliListFormated_1">
      <item>Zdravko Jurak punomoćnik sudionika u postupku GRAFOKARTON d.o.o.</item>
    </derivirana_varijabla>
  </DomainObject.Predmet.OstaliListFormated>
  <DomainObject.Predmet.OstaliListFormatedOIB>
    <izvorni_sadrzaj>
      <item>Zdravko Jurak, OIB 12884497259 punomoćnik sudionika u postupku GRAFOKARTON d.o.o.</item>
    </izvorni_sadrzaj>
    <derivirana_varijabla naziv="DomainObject.Predmet.OstaliListFormatedOIB_1">
      <item>Zdravko Jurak, OIB 12884497259 punomoćnik sudionika u postupku GRAFOKARTON d.o.o.</item>
    </derivirana_varijabla>
  </DomainObject.Predmet.OstaliListFormatedOIB>
  <DomainObject.Predmet.OstaliListFormatedWithAdress>
    <izvorni_sadrzaj>
      <item>Zdravko Jurak, Gračanska Cesta 56c, 10000 Zagreb punomoćnik sudionika u postupku GRAFOKARTON d.o.o.</item>
    </izvorni_sadrzaj>
    <derivirana_varijabla naziv="DomainObject.Predmet.OstaliListFormatedWithAdress_1">
      <item>Zdravko Jurak, Gračanska Cesta 56c, 10000 Zagreb punomoćnik sudionika u postupku GRAFOKARTON d.o.o.</item>
    </derivirana_varijabla>
  </DomainObject.Predmet.OstaliListFormatedWithAdress>
  <DomainObject.Predmet.OstaliListFormatedWithAdressOIB>
    <izvorni_sadrzaj>
      <item>Zdravko Jurak, OIB 12884497259, Gračanska Cesta 56c, 10000 Zagreb punomoćnik sudionika u postupku GRAFOKARTON d.o.o.</item>
    </izvorni_sadrzaj>
    <derivirana_varijabla naziv="DomainObject.Predmet.OstaliListFormatedWithAdressOIB_1">
      <item>Zdravko Jurak, OIB 12884497259, Gračanska Cesta 56c, 10000 Zagreb punomoćnik sudionika u postupku GRAFOKARTON d.o.o.</item>
    </derivirana_varijabla>
  </DomainObject.Predmet.OstaliListFormatedWithAdressOIB>
  <DomainObject.Predmet.OstaliListNazivFormated>
    <izvorni_sadrzaj>
      <item>Zdravko Jurak</item>
    </izvorni_sadrzaj>
    <derivirana_varijabla naziv="DomainObject.Predmet.OstaliListNazivFormated_1">
      <item>Zdravko Jurak</item>
    </derivirana_varijabla>
  </DomainObject.Predmet.OstaliListNazivFormated>
  <DomainObject.Predmet.OstaliListNazivFormatedOIB>
    <izvorni_sadrzaj>
      <item>Zdravko Jurak, OIB 12884497259</item>
    </izvorni_sadrzaj>
    <derivirana_varijabla naziv="DomainObject.Predmet.OstaliListNazivFormatedOIB_1">
      <item>Zdravko Jurak, OIB 12884497259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GRAFOKARTON d.o.o.</izvorni_sadrzaj>
    <derivirana_varijabla naziv="DomainObject.Predmet.ProtustrankaIDrugi_1">GRAFOKARTON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GRAFOKARTON d.o.o., OIB 08492381250, Ilica 235, 10000 Zagreb</izvorni_sadrzaj>
    <derivirana_varijabla naziv="DomainObject.Predmet.ProtustrankaIDrugiAdressOIB_1">GRAFOKARTON d.o.o., OIB 08492381250, Ilica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GRAFOKARTON d.o.o.</item>
      <item>Zdravko Jurak</item>
    </izvorni_sadrzaj>
    <derivirana_varijabla naziv="DomainObject.Predmet.SudioniciListNaziv_1">
      <item>FINA Regionalni centar Zagreb</item>
      <item>GRAFOKARTON d.o.o.</item>
      <item>Zdravko Jurak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GRAFOKARTON d.o.o., OIB 08492381250, Ilica 235,10000 Zagreb</item>
      <item>Zdravko Jurak, OIB 12884497259, Gračanska Cesta 56c,10000 Zagreb</item>
    </izvorni_sadrzaj>
    <derivirana_varijabla naziv="DomainObject.Predmet.SudioniciListAdressOIB_1">
      <item>FINA Regionalni centar Zagreb, OIB 85821130368, Trg svibanjskih žrtava 1995. br. 1,10000 Zagreb</item>
      <item>GRAFOKARTON d.o.o., OIB 08492381250, Ilica 235,10000 Zagreb</item>
      <item>Zdravko Jurak, OIB 12884497259, Gračanska Cesta 56c,10000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08492381250</item>
      <item>, OIB 12884497259</item>
    </izvorni_sadrzaj>
    <derivirana_varijabla naziv="DomainObject.Predmet.SudioniciListNazivOIB_1">
      <item>, OIB 85821130368</item>
      <item>, OIB 08492381250</item>
      <item>, OIB 12884497259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1320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2018-02-13T12:42:00Z</dcterms:created>
  <dc:creator>ilukac</dc:creator>
  <cp:lastModifiedBy>Višnja Svečak</cp:lastModifiedBy>
  <cp:lastPrinted>2018-02-13T12:42:00Z</cp:lastPrinted>
  <dcterms:modified xmlns:xsi="http://www.w3.org/2001/XMLSchema-instance" xsi:type="dcterms:W3CDTF">2018-02-13T12:50:00Z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