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e4d3" w14:paraId="21be4d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1170B6">
        <w:t xml:space="preserve"> </w:t>
      </w:r>
      <w:r w:rsidR="001170B6" w:rsidRPr="002A7B4F">
        <w:t>DIN STAKLO d.o.o. Križevci, Petra Zrinskog 17, OIB: 87295813737</w:t>
      </w:r>
      <w:r w:rsidR="00EF04AA">
        <w:rPr>
          <w:rFonts w:cs="Times New Roman"/>
        </w:rPr>
        <w:t xml:space="preserve">, </w:t>
      </w:r>
      <w:r w:rsidR="001B5CA0">
        <w:rPr>
          <w:rFonts w:cs="Times New Roman"/>
        </w:rPr>
        <w:t>30</w:t>
      </w:r>
      <w:r w:rsidR="00F83C1C">
        <w:rPr>
          <w:rFonts w:cs="Times New Roman"/>
        </w:rPr>
        <w:t>. ožujka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1170B6">
        <w:t xml:space="preserve"> </w:t>
      </w:r>
      <w:r w:rsidR="001170B6" w:rsidRPr="002A7B4F">
        <w:t>DIN STAKLO d.o.o. Križevci, Petra Zrinskog 17, OIB: 87295813737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1170B6">
        <w:t>683/16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B5CA0">
        <w:rPr>
          <w:rFonts w:cs="Times New Roman"/>
        </w:rPr>
        <w:t>30</w:t>
      </w:r>
      <w:r w:rsidR="00F83C1C">
        <w:rPr>
          <w:rFonts w:cs="Times New Roman"/>
        </w:rPr>
        <w:t>. ožujka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F44" w:rsidP="00BA0147" w:rsidR="006D7F44">
      <w:r>
        <w:separator/>
      </w:r>
    </w:p>
  </w:endnote>
  <w:endnote w:id="0" w:type="continuationSeparator">
    <w:p w:rsidRDefault="006D7F44" w:rsidP="00BA0147" w:rsidR="006D7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F44" w:rsidP="00BA0147" w:rsidR="006D7F44">
      <w:r>
        <w:separator/>
      </w:r>
    </w:p>
  </w:footnote>
  <w:footnote w:id="0" w:type="continuationSeparator">
    <w:p w:rsidRDefault="006D7F44" w:rsidP="00BA0147" w:rsidR="006D7F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1170B6">
      <w:t>683/16-11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0B6"/>
    <w:rsid w:val="001611DE"/>
    <w:rsid w:val="001B5CA0"/>
    <w:rsid w:val="001D0412"/>
    <w:rsid w:val="001D2BCB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5FE0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6D7F44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A5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F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F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F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F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A5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F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F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F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F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 STAKLO društvo s ograničenom odgovornošću za proizvodnju, trgovinu i usluge zastupanog po punomoćniku ODVJETNICA SANJA MIHALIĆ</izvorni_sadrzaj>
    <derivirana_varijabla naziv="DomainObject.Predmet.ProtustrankaFormated_1">  DIN STAKLO društvo s ograničenom odgovornošću za proizvodnju, trgovinu i usluge zastupanog po punomoćniku ODVJETNICA SANJA MIHALIĆ</derivirana_varijabla>
  </DomainObject.Predmet.ProtustrankaFormated>
  <DomainObject.Predmet.ProtustrankaFormatedOIB>
    <izvorni_sadrzaj>  DIN STAKLO društvo s ograničenom odgovornošću za proizvodnju, trgovinu i usluge, OIB 87295813737 zastupanog po punomoćniku ODVJETNICA SANJA MIHALIĆ</izvorni_sadrzaj>
    <derivirana_varijabla naziv="DomainObject.Predmet.ProtustrankaFormatedOIB_1">  DIN STAKLO društvo s ograničenom odgovornošću za proizvodnju, trgovinu i usluge, OIB 87295813737 zastupanog po punomoćniku ODVJETNICA SANJA MIHALIĆ</derivirana_varijabla>
  </DomainObject.Predmet.ProtustrankaFormatedOIB>
  <DomainObject.Predmet.ProtustrankaFormatedWithAdress>
    <izvorni_sadrzaj> DIN STAKLO društvo s ograničenom odgovornošću za proizvodnju, trgovinu i usluge, Petra Zrinskog 17, 48260 Križevci zastupanog po punomoćniku ODVJETNICA SANJA MIHALIĆ</izvorni_sadrzaj>
    <derivirana_varijabla naziv="DomainObject.Predmet.ProtustrankaFormatedWithAdress_1"> DIN STAKLO društvo s ograničenom odgovornošću za proizvodnju, trgovinu i usluge, Petra Zrinskog 17, 48260 Križevci zastupanog po punomoćniku ODVJETNICA SANJA MIHALIĆ</derivirana_varijabla>
  </DomainObject.Predmet.ProtustrankaFormatedWithAdress>
  <DomainObject.Predmet.ProtustrankaFormatedWithAdressOIB>
    <izvorni_sadrzaj> DIN STAKLO društvo s ograničenom odgovornošću za proizvodnju, trgovinu i usluge, OIB 87295813737, Petra Zrinskog 17, 48260 Križevci zastupanog po punomoćniku ODVJETNICA SANJA MIHALIĆ</izvorni_sadrzaj>
    <derivirana_varijabla naziv="DomainObject.Predmet.ProtustrankaFormatedWithAdressOIB_1"> DIN STAKLO društvo s ograničenom odgovornošću za proizvodnju, trgovinu i usluge, OIB 87295813737, Petra Zrinskog 17, 48260 Križevci zastupanog po punomoćniku ODVJETNICA SANJA MIHALIĆ</derivirana_varijabla>
  </DomainObject.Predmet.ProtustrankaFormatedWithAdressOIB>
  <DomainObject.Predmet.ProtustrankaWithAdress>
    <izvorni_sadrzaj>DIN STAKLO društvo s ograničenom odgovornošću za proizvodnju, trgovinu i usluge Petra Zrinskog 17, 48260 Križevci</izvorni_sadrzaj>
    <derivirana_varijabla naziv="DomainObject.Predmet.ProtustrankaWithAdress_1">DIN STAKLO društvo s ograničenom odgovornošću za proizvodnju, trgovinu i usluge Petra Zrinskog 17, 48260 Križevci</derivirana_varijabla>
  </DomainObject.Predmet.ProtustrankaWithAdress>
  <DomainObject.Predmet.ProtustrankaWithAdressOIB>
    <izvorni_sadrzaj>DIN STAKLO društvo s ograničenom odgovornošću za proizvodnju, trgovinu i usluge, OIB 87295813737, Petra Zrinskog 17, 48260 Križevci</izvorni_sadrzaj>
    <derivirana_varijabla naziv="DomainObject.Predmet.ProtustrankaWithAdressOIB_1">DIN STAKLO društvo s ograničenom odgovornošću za proizvodnju, trgovinu i usluge, OIB 87295813737, Petra Zrinskog 17, 48260 Križevci</derivirana_varijabla>
  </DomainObject.Predmet.ProtustrankaWithAdressOIB>
  <DomainObject.Predmet.ProtustrankaNazivFormated>
    <izvorni_sadrzaj>DIN STAKLO društvo s ograničenom odgovornošću za proizvodnju, trgovinu i usluge</izvorni_sadrzaj>
    <derivirana_varijabla naziv="DomainObject.Predmet.ProtustrankaNazivFormated_1">DIN STAKLO društvo s ograničenom odgovornošću za proizvodnju, trgovinu i usluge</derivirana_varijabla>
  </DomainObject.Predmet.ProtustrankaNazivFormated>
  <DomainObject.Predmet.ProtustrankaNazivFormatedOIB>
    <izvorni_sadrzaj>DIN STAKLO društvo s ograničenom odgovornošću za proizvodnju, trgovinu i usluge, OIB 87295813737</izvorni_sadrzaj>
    <derivirana_varijabla naziv="DomainObject.Predmet.ProtustrankaNazivFormatedOIB_1">DIN STAKLO društvo s ograničenom odgovornošću za proizvodnju, trgovinu i usluge, OIB 87295813737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20170.42</izvorni_sadrzaj>
    <derivirana_varijabla naziv="DomainObject.Predmet.TrenutnaVrijednost_1">20170.42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DIN STAKLO društvo s ograničenom odgovornošću za proizvodnju, trgovinu i usluge zastupanog po punomoćniku ODVJETNICA SANJA MIHALIĆ</item>
    </izvorni_sadrzaj>
    <derivirana_varijabla naziv="DomainObject.Predmet.ProtuStrankaListFormated_1">
      <item>DIN STAKLO društvo s ograničenom odgovornošću za proizvodnju, trgovinu i usluge zastupanog po punomoćniku ODVJETNICA SANJA MIHALIĆ</item>
    </derivirana_varijabla>
  </DomainObject.Predmet.ProtuStrankaListFormated>
  <DomainObject.Predmet.ProtuStrankaListFormatedOIB>
    <izvorni_sadrzaj>
      <item>DIN STAKLO društvo s ograničenom odgovornošću za proizvodnju, trgovinu i usluge, OIB 87295813737 zastupanog po punomoćniku ODVJETNICA SANJA MIHALIĆ</item>
    </izvorni_sadrzaj>
    <derivirana_varijabla naziv="DomainObject.Predmet.ProtuStrankaListFormatedOIB_1">
      <item>DIN STAKLO društvo s ograničenom odgovornošću za proizvodnju, trgovinu i usluge, OIB 87295813737 zastupanog po punomoćniku ODVJETNICA SANJA MIHALIĆ</item>
    </derivirana_varijabla>
  </DomainObject.Predmet.ProtuStrankaListFormatedOIB>
  <DomainObject.Predmet.ProtuStrankaListFormatedWithAdress>
    <izvorni_sadrzaj>
      <item>DIN STAKLO društvo s ograničenom odgovornošću za proizvodnju, trgovinu i usluge, Petra Zrinskog 17, 48260 Križevci zastupanog po punomoćniku ODVJETNICA SANJA MIHALIĆ</item>
    </izvorni_sadrzaj>
    <derivirana_varijabla naziv="DomainObject.Predmet.ProtuStrankaListFormatedWithAdress_1">
      <item>DIN STAKLO društvo s ograničenom odgovornošću za proizvodnju, trgovinu i usluge, Petra Zrinskog 17, 48260 Križevci zastupanog po punomoćniku ODVJETNICA SANJA MIHALIĆ</item>
    </derivirana_varijabla>
  </DomainObject.Predmet.ProtuStrankaListFormatedWithAdress>
  <DomainObject.Predmet.ProtuStrankaListFormatedWithAdressOIB>
    <izvorni_sadrzaj>
      <item>DIN STAKLO društvo s ograničenom odgovornošću za proizvodnju, trgovinu i usluge, OIB 87295813737, Petra Zrinskog 17, 48260 Križevci zastupanog po punomoćniku ODVJETNICA SANJA MIHALIĆ</item>
    </izvorni_sadrzaj>
    <derivirana_varijabla naziv="DomainObject.Predmet.ProtuStrankaListFormatedWithAdressOIB_1">
      <item>DIN STAKLO društvo s ograničenom odgovornošću za proizvodnju, trgovinu i usluge, OIB 87295813737, Petra Zrinskog 17, 48260 Križevci zastupanog po punomoćniku ODVJETNICA SANJA MIHALIĆ</item>
    </derivirana_varijabla>
  </DomainObject.Predmet.ProtuStrankaListFormatedWithAdressOIB>
  <DomainObject.Predmet.ProtuStrankaListNazivFormated>
    <izvorni_sadrzaj>
      <item>DIN STAKLO društvo s ograničenom odgovornošću za proizvodnju, trgovinu i usluge</item>
    </izvorni_sadrzaj>
    <derivirana_varijabla naziv="DomainObject.Predmet.ProtuStrankaListNazivFormated_1">
      <item>DIN STAKLO društvo s ograničenom odgovornošću za proizvodnju, trgovinu i usluge</item>
    </derivirana_varijabla>
  </DomainObject.Predmet.ProtuStrankaListNazivFormated>
  <DomainObject.Predmet.ProtuStrankaListNazivFormatedOIB>
    <izvorni_sadrzaj>
      <item>DIN STAKLO društvo s ograničenom odgovornošću za proizvodnju, trgovinu i usluge, OIB 87295813737</item>
    </izvorni_sadrzaj>
    <derivirana_varijabla naziv="DomainObject.Predmet.ProtuStrankaListNazivFormatedOIB_1">
      <item>DIN STAKLO društvo s ograničenom odgovornošću za proizvodnju, trgovinu i usluge, OIB 87295813737</item>
    </derivirana_varijabla>
  </DomainObject.Predmet.ProtuStrankaListNazivFormatedOIB>
  <DomainObject.Predmet.OstaliListFormated>
    <izvorni_sadrzaj>
      <item>sudski registar</item>
      <item>ŽDO VARAŽDIN, Građansko-upravni odjel</item>
      <item>JASENKA RUSAN NOVOSEL</item>
      <item>ODVJETNICA SANJA MIHALIĆ punomoćnik sudionika u postupku DIN STAKLO društvo s ograničenom odgovornošću za proizvodnju, trgovinu i usluge</item>
    </izvorni_sadrzaj>
    <derivirana_varijabla naziv="DomainObject.Predmet.OstaliListFormated_1">
      <item>sudski registar</item>
      <item>ŽDO VARAŽDIN, Građansko-upravni odjel</item>
      <item>JASENKA RUSAN NOVOSEL</item>
      <item>ODVJETNICA SANJA MIHALIĆ punomoćnik sudionika u postupku DIN STAKLO društvo s ograničenom odgovornošću za proizvodnju, trgovinu i usluge</item>
    </derivirana_varijabla>
  </DomainObject.Predmet.OstaliListFormated>
  <DomainObject.Predmet.OstaliListFormatedOIB>
    <izvorni_sadrzaj>
      <item>sudski registar</item>
      <item>ŽDO VARAŽDIN, Građansko-upravni odjel</item>
      <item>JASENKA RUSAN NOVOSEL, OIB 24816011265</item>
      <item>ODVJETNICA SANJA MIHALIĆ punomoćnik sudionika u postupku DIN STAKLO društvo s ograničenom odgovornošću za proizvodnju, trgovinu i usluge</item>
    </izvorni_sadrzaj>
    <derivirana_varijabla naziv="DomainObject.Predmet.OstaliListFormatedOIB_1">
      <item>sudski registar</item>
      <item>ŽDO VARAŽDIN, Građansko-upravni odjel</item>
      <item>JASENKA RUSAN NOVOSEL, OIB 24816011265</item>
      <item>ODVJETNICA SANJA MIHALIĆ punomoćnik sudionika u postupku DIN STAKLO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ŽDO VARAŽDIN, Građansko-upravni odjel</item>
      <item>JASENKA RUSAN NOVOSEL</item>
      <item>ODVJETNICA SANJA MIHALIĆ, A. Stepinca 1, 42000 Varaždin punomoćnik sudionika u postupku DIN STAKLO društvo s ograničenom odgovornošću za proizvodnju, trgovinu i usluge</item>
    </izvorni_sadrzaj>
    <derivirana_varijabla naziv="DomainObject.Predmet.OstaliListFormatedWithAdress_1">
      <item>sudski registar</item>
      <item>ŽDO VARAŽDIN, Građansko-upravni odjel</item>
      <item>JASENKA RUSAN NOVOSEL</item>
      <item>ODVJETNICA SANJA MIHALIĆ, A. Stepinca 1, 42000 Varaždin punomoćnik sudionika u postupku DIN STAKLO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ŽDO VARAŽDIN, Građansko-upravni odjel</item>
      <item>JASENKA RUSAN NOVOSEL, OIB 24816011265</item>
      <item>ODVJETNICA SANJA MIHALIĆ, A. Stepinca 1, 42000 Varaždin punomoćnik sudionika u postupku DIN STAKLO društvo s ograničenom odgovornošću za proizvodnju, trgovinu i usluge</item>
    </izvorni_sadrzaj>
    <derivirana_varijabla naziv="DomainObject.Predmet.OstaliListFormatedWithAdressOIB_1">
      <item>sudski registar</item>
      <item>ŽDO VARAŽDIN, Građansko-upravni odjel</item>
      <item>JASENKA RUSAN NOVOSEL, OIB 24816011265</item>
      <item>ODVJETNICA SANJA MIHALIĆ, A. Stepinca 1, 42000 Varaždin punomoćnik sudionika u postupku DIN STAKLO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ŽDO VARAŽDIN, Građansko-upravni odjel</item>
      <item>JASENKA RUSAN NOVOSEL</item>
      <item>ODVJETNICA SANJA MIHALIĆ</item>
    </izvorni_sadrzaj>
    <derivirana_varijabla naziv="DomainObject.Predmet.OstaliListNazivFormated_1">
      <item>sudski registar</item>
      <item>ŽDO VARAŽDIN, Građansko-upravni odjel</item>
      <item>JASENKA RUSAN NOVOSEL</item>
      <item>ODVJETNICA SANJA MIHALIĆ</item>
    </derivirana_varijabla>
  </DomainObject.Predmet.OstaliListNazivFormated>
  <DomainObject.Predmet.OstaliListNazivFormatedOIB>
    <izvorni_sadrzaj>
      <item>sudski registar</item>
      <item>ŽDO VARAŽDIN, Građansko-upravni odjel</item>
      <item>JASENKA RUSAN NOVOSEL, OIB 24816011265</item>
      <item>ODVJETNICA SANJA MIHALIĆ</item>
    </izvorni_sadrzaj>
    <derivirana_varijabla naziv="DomainObject.Predmet.OstaliListNazivFormatedOIB_1">
      <item>sudski registar</item>
      <item>ŽDO VARAŽDIN, Građansko-upravni odjel</item>
      <item>JASENKA RUSAN NOVOSEL, OIB 24816011265</item>
      <item>ODVJETNICA SANJA MIHALIĆ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DIN STAKLO društvo s ograničenom odgovornošću za proizvodnju, trgovinu i usluge</izvorni_sadrzaj>
    <derivirana_varijabla naziv="DomainObject.Predmet.ProtustrankaIDrugi_1">DIN STAKLO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DIN STAKLO društvo s ograničenom odgovornošću za proizvodnju, trgovinu i usluge, OIB 87295813737, Petra Zrinskog 17, 48260 Križevci</izvorni_sadrzaj>
    <derivirana_varijabla naziv="DomainObject.Predmet.ProtustrankaIDrugiAdressOIB_1">DIN STAKLO društvo s ograničenom odgovornošću za proizvodnju, trgovinu i usluge, OIB 87295813737, Petra Zrinskog 17,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DIN STAKLO društvo s ograničenom odgovornošću za proizvodnju, trgovinu i usluge</item>
      <item>sudski registar</item>
      <item>ŽDO VARAŽDIN, Građansko-upravni odjel</item>
      <item>JASENKA RUSAN NOVOSEL</item>
      <item>ODVJETNICA SANJA MIHALIĆ</item>
    </izvorni_sadrzaj>
    <derivirana_varijabla naziv="DomainObject.Predmet.SudioniciListNaziv_1">
      <item>Financijska agencija</item>
      <item>DIN STAKLO društvo s ograničenom odgovornošću za proizvodnju, trgovinu i usluge</item>
      <item>sudski registar</item>
      <item>ŽDO VARAŽDIN, Građansko-upravni odjel</item>
      <item>JASENKA RUSAN NOVOSEL</item>
      <item>ODVJETNICA SANJA MIHALIĆ</item>
    </derivirana_varijabla>
  </DomainObject.Predmet.SudioniciListNaziv>
  <DomainObject.Predmet.SudioniciListAdressOIB>
    <izvorni_sadrzaj>
      <item>Financijska agencija, OIB 85821130368</item>
      <item>DIN STAKLO društvo s ograničenom odgovornošću za proizvodnju, trgovinu i usluge, OIB 87295813737, Petra Zrinskog 17,48260 Križevci</item>
      <item>sudski registar</item>
      <item>ŽDO VARAŽDIN, Građansko-upravni odjel</item>
      <item>JASENKA RUSAN NOVOSEL, OIB 24816011265</item>
      <item>ODVJETNICA SANJA MIHALIĆ, A. Stepinca 1,42000 Varaždin</item>
    </izvorni_sadrzaj>
    <derivirana_varijabla naziv="DomainObject.Predmet.SudioniciListAdressOIB_1">
      <item>Financijska agencija, OIB 85821130368</item>
      <item>DIN STAKLO društvo s ograničenom odgovornošću za proizvodnju, trgovinu i usluge, OIB 87295813737, Petra Zrinskog 17,48260 Križevci</item>
      <item>sudski registar</item>
      <item>ŽDO VARAŽDIN, Građansko-upravni odjel</item>
      <item>JASENKA RUSAN NOVOSEL, OIB 24816011265</item>
      <item>ODVJETNICA SANJA MIHALIĆ, A.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87295813737</item>
      <item>, OIB null</item>
      <item>, OIB null</item>
      <item>, OIB 24816011265</item>
      <item>, OIB null</item>
    </izvorni_sadrzaj>
    <derivirana_varijabla naziv="DomainObject.Predmet.SudioniciListNazivOIB_1">
      <item>, OIB 85821130368</item>
      <item>, OIB 87295813737</item>
      <item>, OIB null</item>
      <item>, OIB null</item>
      <item>, OIB 24816011265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A9517B-6A62-447A-AE2B-4AEA160A6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1410</properties:Characters>
  <properties:Lines>48</properties:Lines>
  <properties:Paragraphs>17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2017-03-30T07:58:00Z</cp:lastPrinted>
  <dcterms:modified xmlns:xsi="http://www.w3.org/2001/XMLSchema-instance" xsi:type="dcterms:W3CDTF">2017-03-30T07:59:00Z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