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f4f9" w14:paraId="a8cf4f9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4D01DC">
        <w:t>200</w:t>
      </w:r>
      <w:r w:rsidR="009B6C17">
        <w:t>7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9B6C17">
        <w:t>CESAREC-KRAPINA d.o.o.</w:t>
      </w:r>
      <w:r w:rsidR="00066826">
        <w:t xml:space="preserve">, OIB: </w:t>
      </w:r>
      <w:r w:rsidR="009B6C17">
        <w:t>99863833950</w:t>
      </w:r>
      <w:r w:rsidR="00066826">
        <w:t xml:space="preserve"> sa sjedištem u </w:t>
      </w:r>
      <w:r w:rsidR="009B6C17">
        <w:t>A. Mihanovića 1</w:t>
      </w:r>
      <w:r w:rsidR="00066826">
        <w:t xml:space="preserve">, </w:t>
      </w:r>
      <w:r w:rsidR="009B6C17">
        <w:t>49000 Krapina</w:t>
      </w:r>
      <w:r w:rsidR="00990ACA">
        <w:t>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DF529C">
        <w:t>9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9B6C17">
        <w:t>CESAREC-KRAPINA d.o.o., OIB: 99863833950 sa sjedištem u A. Mihanovića 1, 49000 Krapina</w:t>
      </w:r>
      <w:r w:rsidR="00DE383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584251">
        <w:rPr>
          <w:b/>
        </w:rPr>
        <w:t>122.955,60</w:t>
      </w:r>
      <w:r w:rsidR="00783D1D">
        <w:t xml:space="preserve"> K</w:t>
      </w:r>
      <w:r w:rsidR="00003EE3">
        <w:t>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584251">
        <w:t>CESAREC-KRAPINA d.o.o., OIB: 99863833950 sa sjedištem u A. Mihanovića 1, 49000 Krapina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066826" w:rsidRPr="00066826">
        <w:rPr>
          <w:b/>
        </w:rPr>
        <w:t>200</w:t>
      </w:r>
      <w:r w:rsidR="00584251">
        <w:rPr>
          <w:b/>
        </w:rPr>
        <w:t>7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DF529C">
        <w:t>9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DF529C">
        <w:t>9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52E98"/>
    <w:rsid w:val="00066826"/>
    <w:rsid w:val="000B5BDB"/>
    <w:rsid w:val="001018F1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D29"/>
    <w:rsid w:val="004D01DC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F17A8"/>
    <w:rsid w:val="005F294A"/>
    <w:rsid w:val="00604385"/>
    <w:rsid w:val="006157D1"/>
    <w:rsid w:val="00623021"/>
    <w:rsid w:val="0067231C"/>
    <w:rsid w:val="00676865"/>
    <w:rsid w:val="006A25A3"/>
    <w:rsid w:val="006D7E75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4FD6"/>
    <w:rsid w:val="007D50D1"/>
    <w:rsid w:val="00837A2F"/>
    <w:rsid w:val="008566F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E2BD8"/>
    <w:rsid w:val="00DE3830"/>
    <w:rsid w:val="00DF529C"/>
    <w:rsid w:val="00DF59BB"/>
    <w:rsid w:val="00E017F7"/>
    <w:rsid w:val="00E226F0"/>
    <w:rsid w:val="00E41535"/>
    <w:rsid w:val="00E5657A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5F2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5F2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5F29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5F2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5F2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5F29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CESAREC-KRAPINA d.o.o.</izvorni_sadrzaj>
    <derivirana_varijabla naziv="DomainObject.Predmet.ProtustrankaFormated_1">  CESAREC-KRAPINA d.o.o.</derivirana_varijabla>
  </DomainObject.Predmet.ProtustrankaFormated>
  <DomainObject.Predmet.ProtustrankaFormatedOIB>
    <izvorni_sadrzaj>  CESAREC-KRAPINA d.o.o., OIB 99863833950</izvorni_sadrzaj>
    <derivirana_varijabla naziv="DomainObject.Predmet.ProtustrankaFormatedOIB_1">  CESAREC-KRAPINA d.o.o., OIB 99863833950</derivirana_varijabla>
  </DomainObject.Predmet.ProtustrankaFormatedOIB>
  <DomainObject.Predmet.ProtustrankaFormatedWithAdress>
    <izvorni_sadrzaj> CESAREC-KRAPINA d.o.o., A. Mihanovića 1, 49000 Krapina</izvorni_sadrzaj>
    <derivirana_varijabla naziv="DomainObject.Predmet.ProtustrankaFormatedWithAdress_1"> CESAREC-KRAPINA d.o.o., A. Mihanovića 1, 49000 Krapina</derivirana_varijabla>
  </DomainObject.Predmet.ProtustrankaFormatedWithAdress>
  <DomainObject.Predmet.ProtustrankaFormatedWithAdressOIB>
    <izvorni_sadrzaj> CESAREC-KRAPINA d.o.o., OIB 99863833950, A. Mihanovića 1, 49000 Krapina</izvorni_sadrzaj>
    <derivirana_varijabla naziv="DomainObject.Predmet.ProtustrankaFormatedWithAdressOIB_1"> CESAREC-KRAPINA d.o.o., OIB 99863833950, A. Mihanovića 1, 49000 Krapina</derivirana_varijabla>
  </DomainObject.Predmet.ProtustrankaFormatedWithAdressOIB>
  <DomainObject.Predmet.ProtustrankaWithAdress>
    <izvorni_sadrzaj>CESAREC-KRAPINA d.o.o. A. Mihanovića 1, 49000 Krapina</izvorni_sadrzaj>
    <derivirana_varijabla naziv="DomainObject.Predmet.ProtustrankaWithAdress_1">CESAREC-KRAPINA d.o.o. A. Mihanovića 1, 49000 Krapina</derivirana_varijabla>
  </DomainObject.Predmet.ProtustrankaWithAdress>
  <DomainObject.Predmet.ProtustrankaWithAdressOIB>
    <izvorni_sadrzaj>CESAREC-KRAPINA d.o.o., OIB 99863833950, A. Mihanovića 1, 49000 Krapina</izvorni_sadrzaj>
    <derivirana_varijabla naziv="DomainObject.Predmet.ProtustrankaWithAdressOIB_1">CESAREC-KRAPINA d.o.o., OIB 99863833950, A. Mihanovića 1, 49000 Krapina</derivirana_varijabla>
  </DomainObject.Predmet.ProtustrankaWithAdressOIB>
  <DomainObject.Predmet.ProtustrankaNazivFormated>
    <izvorni_sadrzaj>CESAREC-KRAPINA d.o.o.</izvorni_sadrzaj>
    <derivirana_varijabla naziv="DomainObject.Predmet.ProtustrankaNazivFormated_1">CESAREC-KRAPINA d.o.o.</derivirana_varijabla>
  </DomainObject.Predmet.ProtustrankaNazivFormated>
  <DomainObject.Predmet.ProtustrankaNazivFormatedOIB>
    <izvorni_sadrzaj>CESAREC-KRAPINA d.o.o., OIB 99863833950</izvorni_sadrzaj>
    <derivirana_varijabla naziv="DomainObject.Predmet.ProtustrankaNazivFormatedOIB_1">CESAREC-KRAPINA d.o.o., OIB 99863833950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122955.60</izvorni_sadrzaj>
    <derivirana_varijabla naziv="DomainObject.Predmet.TrenutnaVrijednost_1">122955.60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CESAREC-KRAPINA d.o.o.</item>
    </izvorni_sadrzaj>
    <derivirana_varijabla naziv="DomainObject.Predmet.ProtuStrankaListFormated_1">
      <item>CESAREC-KRAPINA d.o.o.</item>
    </derivirana_varijabla>
  </DomainObject.Predmet.ProtuStrankaListFormated>
  <DomainObject.Predmet.ProtuStrankaListFormatedOIB>
    <izvorni_sadrzaj>
      <item>CESAREC-KRAPINA d.o.o., OIB 99863833950</item>
    </izvorni_sadrzaj>
    <derivirana_varijabla naziv="DomainObject.Predmet.ProtuStrankaListFormatedOIB_1">
      <item>CESAREC-KRAPINA d.o.o., OIB 99863833950</item>
    </derivirana_varijabla>
  </DomainObject.Predmet.ProtuStrankaListFormatedOIB>
  <DomainObject.Predmet.ProtuStrankaListFormatedWithAdress>
    <izvorni_sadrzaj>
      <item>CESAREC-KRAPINA d.o.o., A. Mihanovića 1, 49000 Krapina</item>
    </izvorni_sadrzaj>
    <derivirana_varijabla naziv="DomainObject.Predmet.ProtuStrankaListFormatedWithAdress_1">
      <item>CESAREC-KRAPINA d.o.o., A. Mihanovića 1, 49000 Krapina</item>
    </derivirana_varijabla>
  </DomainObject.Predmet.ProtuStrankaListFormatedWithAdress>
  <DomainObject.Predmet.ProtuStrankaListFormatedWithAdressOIB>
    <izvorni_sadrzaj>
      <item>CESAREC-KRAPINA d.o.o., OIB 99863833950, A. Mihanovića 1, 49000 Krapina</item>
    </izvorni_sadrzaj>
    <derivirana_varijabla naziv="DomainObject.Predmet.ProtuStrankaListFormatedWithAdressOIB_1">
      <item>CESAREC-KRAPINA d.o.o., OIB 99863833950, A. Mihanovića 1, 49000 Krapina</item>
    </derivirana_varijabla>
  </DomainObject.Predmet.ProtuStrankaListFormatedWithAdressOIB>
  <DomainObject.Predmet.ProtuStrankaListNazivFormated>
    <izvorni_sadrzaj>
      <item>CESAREC-KRAPINA d.o.o.</item>
    </izvorni_sadrzaj>
    <derivirana_varijabla naziv="DomainObject.Predmet.ProtuStrankaListNazivFormated_1">
      <item>CESAREC-KRAPINA d.o.o.</item>
    </derivirana_varijabla>
  </DomainObject.Predmet.ProtuStrankaListNazivFormated>
  <DomainObject.Predmet.ProtuStrankaListNazivFormatedOIB>
    <izvorni_sadrzaj>
      <item>CESAREC-KRAPINA d.o.o., OIB 99863833950</item>
    </izvorni_sadrzaj>
    <derivirana_varijabla naziv="DomainObject.Predmet.ProtuStrankaListNazivFormatedOIB_1">
      <item>CESAREC-KRAPINA d.o.o., OIB 99863833950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CESAREC-KRAPINA d.o.o.</izvorni_sadrzaj>
    <derivirana_varijabla naziv="DomainObject.Predmet.ProtustrankaIDrugi_1">CESAREC-KRAPINA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CESAREC-KRAPINA d.o.o., OIB 99863833950, A. Mihanovića 1, 49000 Krapina</izvorni_sadrzaj>
    <derivirana_varijabla naziv="DomainObject.Predmet.ProtustrankaIDrugiAdressOIB_1">CESAREC-KRAPINA d.o.o., OIB 99863833950, A. Mihanovića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CESAREC-KRAPINA d.o.o.</item>
      <item>FINA Regionalni centar Zagreb</item>
    </izvorni_sadrzaj>
    <derivirana_varijabla naziv="DomainObject.Predmet.SudioniciListNaziv_1">
      <item>CESAREC-KRAPINA d.o.o.</item>
      <item>FINA Regionalni centar Zagreb</item>
    </derivirana_varijabla>
  </DomainObject.Predmet.SudioniciListNaziv>
  <DomainObject.Predmet.SudioniciListAdressOIB>
    <izvorni_sadrzaj>
      <item>CESAREC-KRAPINA d.o.o., OIB 99863833950, A. Mihanovića 1,49000 Krapina</item>
      <item>FINA Regionalni centar Zagreb, OIB 85821130368, Trg svibanjskih žrtava 1995. br. 1,10000 Zagreb</item>
    </izvorni_sadrzaj>
    <derivirana_varijabla naziv="DomainObject.Predmet.SudioniciListAdressOIB_1">
      <item>CESAREC-KRAPINA d.o.o., OIB 99863833950, A. Mihanovića 1,49000 Krapina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99863833950</item>
      <item>, OIB 85821130368</item>
    </izvorni_sadrzaj>
    <derivirana_varijabla naziv="DomainObject.Predmet.SudioniciListNazivOIB_1">
      <item>, OIB 99863833950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DAE311-17B6-4FB5-A511-0426BB518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374</properties:Words>
  <properties:Characters>1970</properties:Characters>
  <properties:Lines>58</properties:Lines>
  <properties:Paragraphs>20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2016-06-29T06:24:00Z</dcterms:created>
  <dc:creator>Korisnik</dc:creator>
  <cp:lastModifiedBy>Davorin Pavičić</cp:lastModifiedBy>
  <cp:lastPrinted>2016-06-29T06:24:00Z</cp:lastPrinted>
  <dcterms:modified xmlns:xsi="http://www.w3.org/2001/XMLSchema-instance" xsi:type="dcterms:W3CDTF">2016-06-29T08:05:00Z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