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fb89" w14:paraId="cebfb89" w:rsidRDefault="00577752" w:rsidP="00577752" w:rsidR="00577752">
      <w:pPr>
        <w:pStyle w:val="Bezproreda"/>
        <w:jc w:val="right"/>
        <w15:collapsed w:val="false"/>
        <w:rPr>
          <w:rFonts w:eastAsia="Questrial" w:hAnsi="Times New Roman" w:ascii="Times New Roman"/>
          <w:sz w:val="24"/>
          <w:szCs w:val="24"/>
        </w:rPr>
      </w:pPr>
      <w:r>
        <w:rPr>
          <w:rFonts w:hAnsi="Times New Roman" w:ascii="Times New Roman"/>
          <w:sz w:val="24"/>
          <w:szCs w:val="24"/>
        </w:rPr>
        <w:t>Broj</w:t>
      </w:r>
      <w:r>
        <w:rPr>
          <w:rFonts w:eastAsia="Questrial" w:hAnsi="Times New Roman" w:ascii="Times New Roman"/>
          <w:sz w:val="24"/>
          <w:szCs w:val="24"/>
        </w:rPr>
        <w:t>: 6 St-</w:t>
      </w:r>
      <w:r w:rsidR="002508AC">
        <w:rPr>
          <w:rFonts w:eastAsia="Questrial" w:hAnsi="Times New Roman" w:ascii="Times New Roman"/>
          <w:sz w:val="24"/>
          <w:szCs w:val="24"/>
        </w:rPr>
        <w:t>528/16-50</w:t>
      </w:r>
    </w:p>
    <w:p w:rsidRDefault="00577752" w:rsidP="00577752" w:rsidR="00577752" w:rsidRPr="00577752">
      <w:pPr>
        <w:pStyle w:val="Bezproreda"/>
        <w:rPr>
          <w:rFonts w:hAnsi="Times New Roman" w:ascii="Times New Roman"/>
          <w:sz w:val="24"/>
          <w:szCs w:val="24"/>
        </w:rPr>
      </w:pPr>
      <w:r>
        <w:rPr>
          <w:rStyle w:val="Naglaeno"/>
          <w:sz w:val="24"/>
          <w:szCs w:val="24"/>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77752" w:rsidP="00577752" w:rsidR="00577752">
      <w:pPr>
        <w:pStyle w:val="Bezproreda"/>
        <w:rPr>
          <w:rFonts w:hAnsi="Times New Roman" w:ascii="Times New Roman"/>
          <w:sz w:val="24"/>
          <w:szCs w:val="24"/>
        </w:rPr>
      </w:pP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REPUBLIKA HRVATSKA</w:t>
      </w: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881658" w:rsidP="00577752" w:rsidR="00881658">
      <w:pPr>
        <w:pStyle w:val="Bezproreda"/>
        <w:rPr>
          <w:rFonts w:hAnsi="Times New Roman" w:ascii="Times New Roman"/>
          <w:sz w:val="24"/>
          <w:szCs w:val="24"/>
        </w:rPr>
      </w:pPr>
    </w:p>
    <w:p w:rsidRDefault="00577752" w:rsidP="00577752" w:rsidR="00577752" w:rsidRPr="00587000">
      <w:pPr>
        <w:pStyle w:val="Bezproreda"/>
        <w:rPr>
          <w:rFonts w:hAnsi="Times New Roman" w:ascii="Times New Roman"/>
          <w:sz w:val="24"/>
          <w:szCs w:val="24"/>
        </w:rPr>
      </w:pPr>
      <w:r>
        <w:rPr>
          <w:rFonts w:hAnsi="Times New Roman" w:ascii="Times New Roman"/>
          <w:sz w:val="24"/>
          <w:szCs w:val="24"/>
        </w:rPr>
        <w:t xml:space="preserve">    </w:t>
      </w:r>
    </w:p>
    <w:p w:rsidRDefault="00577752" w:rsidP="00577752" w:rsidR="00577752">
      <w:pPr>
        <w:pStyle w:val="Bezproreda"/>
        <w:rPr>
          <w:rFonts w:eastAsia="Questrial" w:hAnsi="Times New Roman" w:ascii="Times New Roman"/>
          <w:sz w:val="24"/>
          <w:szCs w:val="24"/>
        </w:rPr>
      </w:pP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r>
      <w:r>
        <w:rPr>
          <w:rFonts w:eastAsia="Questrial" w:hAnsi="Times New Roman" w:ascii="Times New Roman"/>
          <w:sz w:val="24"/>
          <w:szCs w:val="24"/>
        </w:rPr>
        <w:tab/>
        <w:t>R J E Š E N J E</w:t>
      </w:r>
    </w:p>
    <w:p w:rsidRDefault="00577752" w:rsidP="00577752" w:rsidR="00577752" w:rsidRPr="00B34254">
      <w:pPr>
        <w:pStyle w:val="Bezproreda"/>
        <w:rPr>
          <w:rFonts w:eastAsia="Questrial" w:hAnsi="Times New Roman" w:ascii="Times New Roman"/>
          <w:sz w:val="24"/>
          <w:szCs w:val="24"/>
        </w:rPr>
      </w:pPr>
    </w:p>
    <w:p w:rsidRDefault="00577752" w:rsidP="00577752" w:rsidR="00577752" w:rsidRPr="002508AC">
      <w:pPr>
        <w:pStyle w:val="Bezproreda"/>
        <w:jc w:val="both"/>
        <w:rPr>
          <w:rFonts w:eastAsia="Questrial" w:hAnsi="Times New Roman" w:ascii="Times New Roman"/>
          <w:sz w:val="24"/>
          <w:szCs w:val="24"/>
        </w:rPr>
      </w:pPr>
      <w:r w:rsidRPr="002508AC">
        <w:rPr>
          <w:rFonts w:hAnsi="Times New Roman" w:ascii="Times New Roman"/>
          <w:sz w:val="24"/>
          <w:szCs w:val="24"/>
        </w:rPr>
        <w:tab/>
        <w:t xml:space="preserve">       Trgovački sud u Osijeku  po stečajnoj sutkinji Nadi Roso, u stečajnom postupku nad dužnikom </w:t>
      </w:r>
      <w:r w:rsidR="002508AC" w:rsidRPr="002508AC">
        <w:rPr>
          <w:rFonts w:hAnsi="Times New Roman" w:ascii="Times New Roman"/>
          <w:b/>
          <w:sz w:val="24"/>
          <w:szCs w:val="24"/>
        </w:rPr>
        <w:t xml:space="preserve">POLJOPRIVREDNA  ZADRUGA   KLAS "stečaju" </w:t>
      </w:r>
      <w:proofErr w:type="spellStart"/>
      <w:r w:rsidR="002508AC" w:rsidRPr="002508AC">
        <w:rPr>
          <w:rFonts w:hAnsi="Times New Roman" w:ascii="Times New Roman"/>
          <w:b/>
          <w:sz w:val="24"/>
          <w:szCs w:val="24"/>
        </w:rPr>
        <w:t>Andrijaševci</w:t>
      </w:r>
      <w:proofErr w:type="spellEnd"/>
      <w:r w:rsidR="002508AC" w:rsidRPr="002508AC">
        <w:rPr>
          <w:rFonts w:hAnsi="Times New Roman" w:ascii="Times New Roman"/>
          <w:b/>
          <w:sz w:val="24"/>
          <w:szCs w:val="24"/>
        </w:rPr>
        <w:t>, Matije Gupca 42, MBS:030057460, OIB:12001753882</w:t>
      </w:r>
      <w:r w:rsidRPr="002508AC">
        <w:rPr>
          <w:rFonts w:eastAsia="Questrial" w:hAnsi="Times New Roman" w:ascii="Times New Roman"/>
          <w:b/>
          <w:sz w:val="24"/>
          <w:szCs w:val="24"/>
        </w:rPr>
        <w:t xml:space="preserve">, </w:t>
      </w:r>
      <w:r w:rsidRPr="002508AC">
        <w:rPr>
          <w:rFonts w:eastAsia="Questrial" w:hAnsi="Times New Roman" w:ascii="Times New Roman"/>
          <w:sz w:val="24"/>
          <w:szCs w:val="24"/>
        </w:rPr>
        <w:t xml:space="preserve">dana </w:t>
      </w:r>
      <w:r w:rsidR="002508AC">
        <w:rPr>
          <w:rFonts w:eastAsia="Questrial" w:hAnsi="Times New Roman" w:ascii="Times New Roman"/>
          <w:sz w:val="24"/>
          <w:szCs w:val="24"/>
        </w:rPr>
        <w:t>22. listopada</w:t>
      </w:r>
      <w:r w:rsidR="00B34254" w:rsidRPr="002508AC">
        <w:rPr>
          <w:rFonts w:eastAsia="Questrial" w:hAnsi="Times New Roman" w:ascii="Times New Roman"/>
          <w:sz w:val="24"/>
          <w:szCs w:val="24"/>
        </w:rPr>
        <w:t xml:space="preserve"> 2018. g.,</w:t>
      </w:r>
      <w:r w:rsidR="00FF4DD7" w:rsidRPr="002508AC">
        <w:rPr>
          <w:rFonts w:eastAsia="Questrial" w:hAnsi="Times New Roman" w:ascii="Times New Roman"/>
          <w:sz w:val="24"/>
          <w:szCs w:val="24"/>
        </w:rPr>
        <w:t xml:space="preserve"> </w:t>
      </w:r>
      <w:r w:rsidR="002508AC">
        <w:rPr>
          <w:rFonts w:eastAsia="Questrial" w:hAnsi="Times New Roman" w:ascii="Times New Roman"/>
          <w:sz w:val="24"/>
          <w:szCs w:val="24"/>
        </w:rPr>
        <w:t>na prijedlog FINE RC Osijek od 18.10.2018. g.,</w:t>
      </w:r>
    </w:p>
    <w:p w:rsidRDefault="00527B64" w:rsidP="00DA7955" w:rsidR="00C94F0A">
      <w:pPr>
        <w:tabs>
          <w:tab w:pos="3855" w:val="left"/>
        </w:tabs>
        <w:jc w:val="both"/>
      </w:pPr>
      <w:r w:rsidRPr="00B34254">
        <w:tab/>
      </w:r>
    </w:p>
    <w:p w:rsidRDefault="00881658" w:rsidP="00DA7955" w:rsidR="00881658" w:rsidRPr="00B34254">
      <w:pPr>
        <w:tabs>
          <w:tab w:pos="3855" w:val="left"/>
        </w:tabs>
        <w:jc w:val="both"/>
      </w:pPr>
    </w:p>
    <w:p w:rsidRDefault="00D96782" w:rsidP="00C94F0A" w:rsidR="00C94F0A" w:rsidRPr="00B34254">
      <w:pPr>
        <w:jc w:val="center"/>
      </w:pPr>
      <w:r w:rsidRPr="00B34254">
        <w:t>r i j e š i o  j e :</w:t>
      </w:r>
    </w:p>
    <w:p w:rsidRDefault="00C94F0A" w:rsidP="00C94F0A" w:rsidR="00C94F0A">
      <w:pPr>
        <w:jc w:val="both"/>
      </w:pPr>
      <w:r w:rsidRPr="00B34254">
        <w:t xml:space="preserve"> </w:t>
      </w:r>
    </w:p>
    <w:p w:rsidRDefault="00881658" w:rsidP="00C94F0A" w:rsidR="00881658" w:rsidRPr="00B34254">
      <w:pPr>
        <w:jc w:val="both"/>
      </w:pPr>
    </w:p>
    <w:p w:rsidRDefault="00D96782" w:rsidP="00B34254" w:rsidR="00B34254" w:rsidRPr="00B34254">
      <w:pPr>
        <w:pStyle w:val="Bezproreda"/>
        <w:numPr>
          <w:ilvl w:val="0"/>
          <w:numId w:val="20"/>
        </w:numPr>
        <w:ind w:firstLine="709" w:left="0"/>
        <w:jc w:val="both"/>
        <w:rPr>
          <w:rFonts w:hAnsi="Times New Roman" w:ascii="Times New Roman"/>
          <w:sz w:val="24"/>
          <w:szCs w:val="24"/>
        </w:rPr>
      </w:pPr>
      <w:r w:rsidRPr="00B34254">
        <w:rPr>
          <w:rFonts w:hAnsi="Times New Roman" w:ascii="Times New Roman"/>
          <w:sz w:val="24"/>
          <w:szCs w:val="24"/>
        </w:rPr>
        <w:t>Ispravlja se</w:t>
      </w:r>
      <w:r w:rsidR="008A1658" w:rsidRPr="00B34254">
        <w:rPr>
          <w:rFonts w:hAnsi="Times New Roman" w:ascii="Times New Roman"/>
          <w:sz w:val="24"/>
          <w:szCs w:val="24"/>
        </w:rPr>
        <w:t xml:space="preserve"> </w:t>
      </w:r>
      <w:r w:rsidR="002508AC">
        <w:rPr>
          <w:rFonts w:hAnsi="Times New Roman" w:ascii="Times New Roman"/>
          <w:sz w:val="24"/>
          <w:szCs w:val="24"/>
        </w:rPr>
        <w:t xml:space="preserve">točka II izreke </w:t>
      </w:r>
      <w:r w:rsidR="00577752" w:rsidRPr="00B34254">
        <w:rPr>
          <w:rFonts w:hAnsi="Times New Roman" w:ascii="Times New Roman"/>
          <w:sz w:val="24"/>
          <w:szCs w:val="24"/>
        </w:rPr>
        <w:t>Rješenj</w:t>
      </w:r>
      <w:r w:rsidR="00FF4DD7">
        <w:rPr>
          <w:rFonts w:hAnsi="Times New Roman" w:ascii="Times New Roman"/>
          <w:sz w:val="24"/>
          <w:szCs w:val="24"/>
        </w:rPr>
        <w:t>a</w:t>
      </w:r>
      <w:r w:rsidR="00577752" w:rsidRPr="00B34254">
        <w:rPr>
          <w:rFonts w:hAnsi="Times New Roman" w:ascii="Times New Roman"/>
          <w:sz w:val="24"/>
          <w:szCs w:val="24"/>
        </w:rPr>
        <w:t xml:space="preserve"> TS Osijek broj </w:t>
      </w:r>
      <w:r w:rsidR="00B34254" w:rsidRPr="00B34254">
        <w:rPr>
          <w:rFonts w:hAnsi="Times New Roman" w:ascii="Times New Roman"/>
          <w:sz w:val="24"/>
          <w:szCs w:val="24"/>
        </w:rPr>
        <w:t>Broj</w:t>
      </w:r>
      <w:r w:rsidR="00B34254" w:rsidRPr="002508AC">
        <w:rPr>
          <w:rFonts w:hAnsi="Times New Roman" w:ascii="Times New Roman"/>
          <w:b/>
          <w:sz w:val="24"/>
          <w:szCs w:val="24"/>
        </w:rPr>
        <w:t>: 6 St-</w:t>
      </w:r>
      <w:r w:rsidR="002508AC" w:rsidRPr="002508AC">
        <w:rPr>
          <w:rFonts w:hAnsi="Times New Roman" w:ascii="Times New Roman"/>
          <w:b/>
          <w:sz w:val="24"/>
          <w:szCs w:val="24"/>
        </w:rPr>
        <w:t>528/16-45</w:t>
      </w:r>
      <w:r w:rsidR="00B34254" w:rsidRPr="00B34254">
        <w:rPr>
          <w:rFonts w:hAnsi="Times New Roman" w:ascii="Times New Roman"/>
          <w:sz w:val="24"/>
          <w:szCs w:val="24"/>
        </w:rPr>
        <w:t xml:space="preserve"> </w:t>
      </w:r>
      <w:r w:rsidR="00577752" w:rsidRPr="00B34254">
        <w:rPr>
          <w:rFonts w:hAnsi="Times New Roman" w:ascii="Times New Roman"/>
          <w:sz w:val="24"/>
          <w:szCs w:val="24"/>
        </w:rPr>
        <w:t xml:space="preserve">od </w:t>
      </w:r>
      <w:r w:rsidR="002508AC">
        <w:rPr>
          <w:rFonts w:hAnsi="Times New Roman" w:ascii="Times New Roman"/>
          <w:sz w:val="24"/>
          <w:szCs w:val="24"/>
        </w:rPr>
        <w:t>12. listopada</w:t>
      </w:r>
      <w:r w:rsidR="00B34254" w:rsidRPr="00B34254">
        <w:rPr>
          <w:rFonts w:hAnsi="Times New Roman" w:ascii="Times New Roman"/>
          <w:sz w:val="24"/>
          <w:szCs w:val="24"/>
        </w:rPr>
        <w:t xml:space="preserve"> 2018. g.</w:t>
      </w:r>
      <w:r w:rsidR="00D727CB" w:rsidRPr="00B34254">
        <w:rPr>
          <w:rFonts w:hAnsi="Times New Roman" w:ascii="Times New Roman"/>
          <w:sz w:val="24"/>
          <w:szCs w:val="24"/>
        </w:rPr>
        <w:t xml:space="preserve"> </w:t>
      </w:r>
      <w:r w:rsidR="00B34254" w:rsidRPr="00B34254">
        <w:rPr>
          <w:rFonts w:hAnsi="Times New Roman" w:ascii="Times New Roman"/>
          <w:sz w:val="24"/>
          <w:szCs w:val="24"/>
        </w:rPr>
        <w:t xml:space="preserve">tako da </w:t>
      </w:r>
      <w:r w:rsidR="00B34254" w:rsidRPr="00B34254">
        <w:rPr>
          <w:rFonts w:hAnsi="Times New Roman" w:ascii="Times New Roman"/>
          <w:b/>
          <w:sz w:val="24"/>
          <w:szCs w:val="24"/>
        </w:rPr>
        <w:t>UMJESTO</w:t>
      </w:r>
      <w:r w:rsidR="00B34254" w:rsidRPr="00B34254">
        <w:rPr>
          <w:rFonts w:hAnsi="Times New Roman" w:ascii="Times New Roman"/>
          <w:sz w:val="24"/>
          <w:szCs w:val="24"/>
        </w:rPr>
        <w:t>:</w:t>
      </w:r>
    </w:p>
    <w:p w:rsidRDefault="00B34254" w:rsidP="002508AC" w:rsidR="002508AC">
      <w:pPr>
        <w:ind w:firstLine="708"/>
        <w:jc w:val="both"/>
      </w:pPr>
      <w:r w:rsidRPr="00B34254">
        <w:t>„</w:t>
      </w:r>
      <w:r w:rsidR="002508AC">
        <w:t xml:space="preserve">II  Kupac  </w:t>
      </w:r>
      <w:proofErr w:type="spellStart"/>
      <w:r w:rsidR="002508AC">
        <w:t>Amarilis</w:t>
      </w:r>
      <w:proofErr w:type="spellEnd"/>
      <w:r w:rsidR="002508AC">
        <w:t xml:space="preserve">  d.o.o. Vinkovci,Kralja Zvonimira 99,OIB 35063921066   dužan je u rok od 30 dana, nakon pravomoćnosti ovog rješenja, uplatiti razliku </w:t>
      </w:r>
      <w:proofErr w:type="spellStart"/>
      <w:r w:rsidR="002508AC">
        <w:t>kupovnine</w:t>
      </w:r>
      <w:proofErr w:type="spellEnd"/>
      <w:r w:rsidR="002508AC">
        <w:t xml:space="preserve"> preko uplaćenog osiguranja,za nekretnine u točci I ovog rješenja u iznosu od 18.690,00 kn  na poseban račun Financijske agencije otvoren  za tu namjenu IBAN HR1123900011300028787 model HR11.</w:t>
      </w:r>
    </w:p>
    <w:p w:rsidRDefault="002508AC" w:rsidP="002508AC" w:rsidR="002508AC">
      <w:pPr>
        <w:jc w:val="both"/>
      </w:pPr>
      <w:r>
        <w:t>Pod "poziv na broj"(PNB) kao prvi podatak (P1) treba upisati 8768, a kao podatak (P2)  broj koji je sadržan u tablici pod rednim brojem VII (lista ponuditelja sa zadnjom najvišom valjanom ponudom u nadmetanju).</w:t>
      </w:r>
    </w:p>
    <w:p w:rsidRDefault="002508AC" w:rsidP="002508AC" w:rsidR="002508AC">
      <w:pPr>
        <w:jc w:val="both"/>
      </w:pPr>
    </w:p>
    <w:p w:rsidRDefault="002508AC" w:rsidP="002508AC" w:rsidR="002508AC">
      <w:pPr>
        <w:jc w:val="both"/>
      </w:pPr>
      <w:r>
        <w:t>Podatak P1 i P2 nužno odvojiti crticom (-).</w:t>
      </w:r>
    </w:p>
    <w:p w:rsidRDefault="002508AC" w:rsidP="002508AC" w:rsidR="002508AC">
      <w:pPr>
        <w:jc w:val="both"/>
      </w:pPr>
    </w:p>
    <w:p w:rsidRDefault="002508AC" w:rsidP="002508AC" w:rsidR="002508AC">
      <w:pPr>
        <w:jc w:val="both"/>
      </w:pPr>
      <w:r>
        <w:t xml:space="preserve">Prilikom uplate </w:t>
      </w:r>
      <w:proofErr w:type="spellStart"/>
      <w:r>
        <w:t>kupovnine</w:t>
      </w:r>
      <w:proofErr w:type="spellEnd"/>
      <w:r>
        <w:t xml:space="preserve"> na račun Agencije IBAN HR1123900011300028787, potrebno  je da uplatitelj u polju 71A na SWIFT-u ili na obrascu naloga za plaćanje u polju "Opcija trošak" naznači opciju "OUR"."</w:t>
      </w:r>
    </w:p>
    <w:p w:rsidRDefault="002508AC" w:rsidP="002508AC" w:rsidR="002508AC" w:rsidRPr="00087DDA">
      <w:pPr>
        <w:pStyle w:val="Odlomakpopisa"/>
        <w:spacing w:lineRule="auto" w:line="276" w:after="200"/>
        <w:ind w:left="1068"/>
        <w:contextualSpacing/>
        <w:jc w:val="both"/>
      </w:pPr>
    </w:p>
    <w:p w:rsidRDefault="002508AC" w:rsidP="002508AC" w:rsidR="002508AC" w:rsidRPr="00087DDA">
      <w:pPr>
        <w:pStyle w:val="Odlomakpopisa"/>
        <w:jc w:val="both"/>
      </w:pPr>
    </w:p>
    <w:p w:rsidRDefault="00B34254" w:rsidP="00B34254" w:rsidR="002508AC">
      <w:pPr>
        <w:pStyle w:val="Bezproreda"/>
        <w:ind w:firstLine="709"/>
        <w:jc w:val="both"/>
        <w:rPr>
          <w:rFonts w:hAnsi="Times New Roman" w:ascii="Times New Roman"/>
          <w:sz w:val="24"/>
          <w:szCs w:val="24"/>
        </w:rPr>
      </w:pPr>
      <w:r w:rsidRPr="00B34254">
        <w:rPr>
          <w:rFonts w:hAnsi="Times New Roman" w:ascii="Times New Roman"/>
          <w:b/>
          <w:sz w:val="24"/>
          <w:szCs w:val="24"/>
        </w:rPr>
        <w:t xml:space="preserve"> IMA PISATI</w:t>
      </w:r>
      <w:r w:rsidR="00FF4DD7">
        <w:rPr>
          <w:rFonts w:hAnsi="Times New Roman" w:ascii="Times New Roman"/>
          <w:b/>
          <w:sz w:val="24"/>
          <w:szCs w:val="24"/>
        </w:rPr>
        <w:t xml:space="preserve"> </w:t>
      </w:r>
    </w:p>
    <w:p w:rsidRDefault="002508AC" w:rsidP="00B34254" w:rsidR="002508AC">
      <w:pPr>
        <w:pStyle w:val="Bezproreda"/>
        <w:ind w:firstLine="709"/>
        <w:jc w:val="both"/>
        <w:rPr>
          <w:rFonts w:hAnsi="Times New Roman" w:ascii="Times New Roman"/>
          <w:sz w:val="24"/>
          <w:szCs w:val="24"/>
        </w:rPr>
      </w:pPr>
    </w:p>
    <w:p w:rsidRDefault="0035258C" w:rsidP="0035258C" w:rsidR="002508AC" w:rsidRPr="008C0123">
      <w:pPr>
        <w:spacing w:lineRule="auto" w:line="276" w:after="200"/>
        <w:ind w:firstLine="708"/>
        <w:contextualSpacing/>
        <w:jc w:val="both"/>
      </w:pPr>
      <w:r>
        <w:t>„</w:t>
      </w:r>
      <w:bookmarkStart w:name="_GoBack" w:id="0"/>
      <w:bookmarkEnd w:id="0"/>
      <w:r>
        <w:t>II</w:t>
      </w:r>
      <w:r>
        <w:tab/>
      </w:r>
      <w:r w:rsidR="002508AC" w:rsidRPr="008C0123">
        <w:t xml:space="preserve">Nalaže se ponuditelju </w:t>
      </w:r>
      <w:proofErr w:type="spellStart"/>
      <w:r w:rsidR="002508AC">
        <w:t>Amarilis</w:t>
      </w:r>
      <w:proofErr w:type="spellEnd"/>
      <w:r w:rsidR="002508AC">
        <w:t xml:space="preserve"> d.o.o. Vinkovci, Kralja Zvonimira 99, OIB: 35063921066 </w:t>
      </w:r>
      <w:r w:rsidR="002508AC" w:rsidRPr="008C0123">
        <w:t xml:space="preserve">uplata </w:t>
      </w:r>
      <w:proofErr w:type="spellStart"/>
      <w:r w:rsidR="002508AC" w:rsidRPr="008C0123">
        <w:t>kupovnine</w:t>
      </w:r>
      <w:proofErr w:type="spellEnd"/>
      <w:r w:rsidR="002508AC" w:rsidRPr="008C0123">
        <w:t xml:space="preserve">, u iznosu od </w:t>
      </w:r>
      <w:r w:rsidR="002508AC">
        <w:t>21.350,00 kn</w:t>
      </w:r>
      <w:r w:rsidR="002508AC" w:rsidRPr="008C0123">
        <w:t xml:space="preserve"> umanjene za iznos položene jamčevine u iznosu od </w:t>
      </w:r>
      <w:r w:rsidR="002508AC">
        <w:t>2.660,00</w:t>
      </w:r>
      <w:r w:rsidR="002508AC" w:rsidRPr="008C0123">
        <w:t xml:space="preserve"> kn</w:t>
      </w:r>
      <w:r w:rsidR="002508AC">
        <w:t xml:space="preserve"> </w:t>
      </w:r>
      <w:r w:rsidR="002508AC" w:rsidRPr="00087DDA">
        <w:t xml:space="preserve">odnosno uplata iznosa od </w:t>
      </w:r>
      <w:r w:rsidR="002508AC">
        <w:t>18.690,00</w:t>
      </w:r>
      <w:r w:rsidR="002508AC" w:rsidRPr="00087DDA">
        <w:t xml:space="preserve"> kn</w:t>
      </w:r>
      <w:r w:rsidR="002508AC" w:rsidRPr="0035258C">
        <w:rPr>
          <w:b/>
        </w:rPr>
        <w:t>, u roku 30 dana</w:t>
      </w:r>
      <w:r w:rsidR="002508AC" w:rsidRPr="008C0123">
        <w:t xml:space="preserve"> </w:t>
      </w:r>
      <w:r w:rsidR="002508AC" w:rsidRPr="0035258C">
        <w:rPr>
          <w:b/>
        </w:rPr>
        <w:t>od dana pravomoćnosti rješenja o dosudi</w:t>
      </w:r>
      <w:r w:rsidR="002508AC" w:rsidRPr="008C0123">
        <w:t xml:space="preserve"> na poseban račun Financijske agencije otvoren za tu namjenu IBAN: HR1123900011300028787, Model: HR11. </w:t>
      </w:r>
    </w:p>
    <w:p w:rsidRDefault="002508AC" w:rsidP="002508AC" w:rsidR="002508AC" w:rsidRPr="008C0123">
      <w:pPr>
        <w:pStyle w:val="Odlomakpopisa"/>
        <w:jc w:val="both"/>
      </w:pPr>
      <w:r w:rsidRPr="008C0123">
        <w:t xml:space="preserve">Pod „poziv na broj“ (PNB) kao podatak prvi (P1) treba upisati broj </w:t>
      </w:r>
      <w:r>
        <w:t>87688</w:t>
      </w:r>
      <w:r w:rsidRPr="008C0123">
        <w:t xml:space="preserve">, a kao podatak drugi </w:t>
      </w:r>
      <w:r>
        <w:t>(</w:t>
      </w:r>
      <w:r w:rsidRPr="008C0123">
        <w:t>P2</w:t>
      </w:r>
      <w:r>
        <w:t>)</w:t>
      </w:r>
      <w:r w:rsidRPr="008C0123">
        <w:t xml:space="preserve"> treba upisati </w:t>
      </w:r>
      <w:r>
        <w:t>41254</w:t>
      </w:r>
      <w:r w:rsidRPr="008C0123">
        <w:t>.</w:t>
      </w:r>
    </w:p>
    <w:p w:rsidRDefault="002508AC" w:rsidP="002508AC" w:rsidR="00881658">
      <w:pPr>
        <w:pStyle w:val="Odlomakpopisa"/>
        <w:tabs>
          <w:tab w:pos="6720" w:val="left"/>
        </w:tabs>
        <w:jc w:val="both"/>
      </w:pPr>
      <w:r w:rsidRPr="008C0123">
        <w:t>Podatak P1 i P2 nužno je odvojiti crticom (-).</w:t>
      </w:r>
    </w:p>
    <w:p w:rsidRDefault="00881658" w:rsidP="00881658" w:rsidR="00881658">
      <w:pPr>
        <w:pStyle w:val="Bezproreda"/>
        <w:jc w:val="right"/>
        <w:rPr>
          <w:rFonts w:eastAsia="Questrial" w:hAnsi="Times New Roman" w:ascii="Times New Roman"/>
          <w:sz w:val="24"/>
          <w:szCs w:val="24"/>
        </w:rPr>
      </w:pPr>
      <w:r>
        <w:rPr>
          <w:rFonts w:hAnsi="Times New Roman" w:ascii="Times New Roman"/>
          <w:sz w:val="24"/>
          <w:szCs w:val="24"/>
        </w:rPr>
        <w:lastRenderedPageBreak/>
        <w:t>Broj</w:t>
      </w:r>
      <w:r>
        <w:rPr>
          <w:rFonts w:eastAsia="Questrial" w:hAnsi="Times New Roman" w:ascii="Times New Roman"/>
          <w:sz w:val="24"/>
          <w:szCs w:val="24"/>
        </w:rPr>
        <w:t>: 6 St-528/16-50</w:t>
      </w:r>
    </w:p>
    <w:p w:rsidRDefault="00881658" w:rsidP="002508AC" w:rsidR="00881658">
      <w:pPr>
        <w:pStyle w:val="Odlomakpopisa"/>
        <w:tabs>
          <w:tab w:pos="6720" w:val="left"/>
        </w:tabs>
        <w:jc w:val="both"/>
      </w:pPr>
    </w:p>
    <w:p w:rsidRDefault="002508AC" w:rsidP="002508AC" w:rsidR="002508AC" w:rsidRPr="008C0123">
      <w:pPr>
        <w:pStyle w:val="Odlomakpopisa"/>
        <w:tabs>
          <w:tab w:pos="6720" w:val="left"/>
        </w:tabs>
        <w:jc w:val="both"/>
      </w:pPr>
      <w:r>
        <w:tab/>
      </w:r>
    </w:p>
    <w:p w:rsidRDefault="002508AC" w:rsidP="002508AC" w:rsidR="00B34254" w:rsidRPr="00B34254">
      <w:pPr>
        <w:pStyle w:val="Bezproreda"/>
        <w:ind w:firstLine="709"/>
        <w:jc w:val="both"/>
        <w:rPr>
          <w:rFonts w:hAnsi="Times New Roman" w:ascii="Times New Roman"/>
          <w:sz w:val="24"/>
          <w:szCs w:val="24"/>
        </w:rPr>
      </w:pPr>
      <w:r w:rsidRPr="00087DDA">
        <w:rPr>
          <w:rFonts w:hAnsi="Times New Roman" w:ascii="Times New Roman"/>
          <w:sz w:val="24"/>
          <w:szCs w:val="24"/>
        </w:rPr>
        <w:t xml:space="preserve">Prilikom uplate </w:t>
      </w:r>
      <w:proofErr w:type="spellStart"/>
      <w:r w:rsidRPr="00087DDA">
        <w:rPr>
          <w:rFonts w:hAnsi="Times New Roman" w:ascii="Times New Roman"/>
          <w:sz w:val="24"/>
          <w:szCs w:val="24"/>
        </w:rPr>
        <w:t>kupovnine</w:t>
      </w:r>
      <w:proofErr w:type="spellEnd"/>
      <w:r w:rsidRPr="00087DDA">
        <w:rPr>
          <w:rFonts w:hAnsi="Times New Roman" w:ascii="Times New Roman"/>
          <w:sz w:val="24"/>
          <w:szCs w:val="24"/>
        </w:rPr>
        <w:t xml:space="preserve"> na račun Financijske agencije </w:t>
      </w:r>
      <w:r>
        <w:rPr>
          <w:rFonts w:hAnsi="Times New Roman" w:ascii="Times New Roman"/>
          <w:sz w:val="24"/>
          <w:szCs w:val="24"/>
        </w:rPr>
        <w:t xml:space="preserve">IBAN </w:t>
      </w:r>
      <w:r w:rsidRPr="008C0123">
        <w:rPr>
          <w:rFonts w:hAnsi="Times New Roman" w:ascii="Times New Roman"/>
          <w:sz w:val="24"/>
          <w:szCs w:val="24"/>
        </w:rPr>
        <w:t>HR1123900011300028787</w:t>
      </w:r>
      <w:r>
        <w:rPr>
          <w:rFonts w:hAnsi="Times New Roman" w:ascii="Times New Roman"/>
          <w:sz w:val="24"/>
          <w:szCs w:val="24"/>
        </w:rPr>
        <w:t xml:space="preserve">,  </w:t>
      </w:r>
      <w:r w:rsidRPr="00087DDA">
        <w:rPr>
          <w:rFonts w:hAnsi="Times New Roman" w:ascii="Times New Roman"/>
          <w:sz w:val="24"/>
          <w:szCs w:val="24"/>
        </w:rPr>
        <w:t>potrebno je da uplatitelj u polje 71A na SWIFT-u ili na obrascu naloga za plaćanje u polje „Opcija troška“ naznači opciju „OUR“</w:t>
      </w:r>
      <w:r w:rsidR="00B34254" w:rsidRPr="00B34254">
        <w:rPr>
          <w:rFonts w:hAnsi="Times New Roman" w:ascii="Times New Roman"/>
          <w:b/>
          <w:sz w:val="24"/>
          <w:szCs w:val="24"/>
        </w:rPr>
        <w:t xml:space="preserve">“ </w:t>
      </w:r>
      <w:r w:rsidR="00B34254" w:rsidRPr="00B34254">
        <w:rPr>
          <w:rFonts w:hAnsi="Times New Roman" w:ascii="Times New Roman"/>
          <w:sz w:val="24"/>
          <w:szCs w:val="24"/>
        </w:rPr>
        <w:t>dok u ostalom dijelu uvod, izreka i obrazloženje navedenog Rješenja ostaju nepromijenjeni.</w:t>
      </w:r>
    </w:p>
    <w:p w:rsidRDefault="002C004C" w:rsidP="00B34254" w:rsidR="002C004C">
      <w:pPr>
        <w:ind w:firstLine="708"/>
        <w:jc w:val="both"/>
      </w:pPr>
    </w:p>
    <w:p w:rsidRDefault="00881658" w:rsidP="00B34254" w:rsidR="00881658" w:rsidRPr="00B34254">
      <w:pPr>
        <w:ind w:firstLine="708"/>
        <w:jc w:val="both"/>
      </w:pPr>
    </w:p>
    <w:p w:rsidRDefault="00337EA9" w:rsidP="00AF1246" w:rsidR="00337EA9" w:rsidRPr="00B34254">
      <w:pPr>
        <w:jc w:val="center"/>
      </w:pPr>
      <w:r w:rsidRPr="00B34254">
        <w:t>Obrazloženje</w:t>
      </w:r>
    </w:p>
    <w:p w:rsidRDefault="00473763" w:rsidP="00AF1246" w:rsidR="00473763">
      <w:pPr>
        <w:jc w:val="center"/>
      </w:pPr>
    </w:p>
    <w:p w:rsidRDefault="00881658" w:rsidP="00AF1246" w:rsidR="00881658" w:rsidRPr="00B34254">
      <w:pPr>
        <w:jc w:val="center"/>
      </w:pPr>
    </w:p>
    <w:p w:rsidRDefault="00473763" w:rsidP="00FF4DD7" w:rsidR="002508AC">
      <w:pPr>
        <w:jc w:val="both"/>
      </w:pPr>
      <w:r w:rsidRPr="00B34254">
        <w:tab/>
      </w:r>
      <w:r w:rsidR="002508AC">
        <w:t>Dopisom od 18. listopada 2018. g. FINA RC Osijek obavijestila je sud o postupanju po Rješenjima o dosudi TS Osijek poslovni br. St-528/16-45 stečajnog dužnika PZ KLAS "u stečaju" navodeći da u Rješenju o dosudi u pozivu na broj PNB koji se sastoji od podataka P1 i P2 koji je sadržan u tablici Lista ponuditelja sa zadnjom najvišom ponudom u nadmetanju pod rednim brojem VII, a koji su sastavni dio Izvješća o provedenoj elektroničkoj javnoj dražbi kojeg FINA dostavlja nadležnom sudu sukladno čl. 103 OZ, navedeni podatak P1 pogrešan, dok podatak P2, uopće nije naveden. Slijedom navedenog kako bi kupac mogao izvršiti uplatu predmetne nekretnine po Rješenju o dosudi a Agencija istu evidentirati na svom računu predlažu isprava/dopunu navedenog Rješenja.</w:t>
      </w:r>
    </w:p>
    <w:p w:rsidRDefault="002508AC" w:rsidP="00FF4DD7" w:rsidR="002508AC">
      <w:pPr>
        <w:jc w:val="both"/>
      </w:pPr>
    </w:p>
    <w:p w:rsidRDefault="002508AC" w:rsidP="002508AC" w:rsidR="00674327">
      <w:pPr>
        <w:ind w:firstLine="708"/>
        <w:jc w:val="both"/>
      </w:pPr>
      <w:r>
        <w:t>Slijedom navedenog</w:t>
      </w:r>
      <w:r w:rsidR="00FF4DD7">
        <w:t xml:space="preserve"> valjalo</w:t>
      </w:r>
      <w:r>
        <w:t xml:space="preserve"> je</w:t>
      </w:r>
      <w:r w:rsidR="00FF4DD7">
        <w:t xml:space="preserve"> </w:t>
      </w:r>
      <w:r w:rsidR="00D727CB">
        <w:t xml:space="preserve">sukladno čl. 342 st. 1  Zakona o parničnom postupku („Narodne novine“ broj 53/91, 91/92, 112/99, 88/01, 117/03, 84/08, 123/08 , 57/11, 148/11 i 25/13 u daljnjem tekstu ZPP) u vezi s čl. 347 ZPP i čl. </w:t>
      </w:r>
      <w:r w:rsidR="00587000">
        <w:t>10</w:t>
      </w:r>
      <w:r w:rsidR="00D727CB">
        <w:t xml:space="preserve"> Stečajnog zakona („Narodne novine“ broj </w:t>
      </w:r>
      <w:r w:rsidR="00587000">
        <w:t>71/15</w:t>
      </w:r>
      <w:r>
        <w:t xml:space="preserve"> i 104/17</w:t>
      </w:r>
      <w:r w:rsidR="00587000">
        <w:t>)</w:t>
      </w:r>
      <w:r w:rsidR="00FF4DD7">
        <w:t xml:space="preserve">, </w:t>
      </w:r>
      <w:r>
        <w:t>na prijedlog FINE od 18.10.2018. g.</w:t>
      </w:r>
      <w:r w:rsidR="00FF4DD7">
        <w:t>, odlučiti kao u izreci.</w:t>
      </w:r>
    </w:p>
    <w:p w:rsidRDefault="00881658" w:rsidP="002508AC" w:rsidR="00881658" w:rsidRPr="00D96782">
      <w:pPr>
        <w:ind w:firstLine="708"/>
        <w:jc w:val="both"/>
      </w:pPr>
    </w:p>
    <w:p w:rsidRDefault="00337EA9" w:rsidP="00337EA9" w:rsidR="00337EA9" w:rsidRPr="00D96782">
      <w:pPr>
        <w:jc w:val="both"/>
      </w:pPr>
    </w:p>
    <w:p w:rsidRDefault="00C94F0A" w:rsidP="00C94F0A" w:rsidR="00C94F0A">
      <w:pPr>
        <w:jc w:val="center"/>
      </w:pPr>
      <w:r w:rsidRPr="00D96782">
        <w:t xml:space="preserve">U Osijeku </w:t>
      </w:r>
      <w:r w:rsidR="002508AC">
        <w:t>22. listopada</w:t>
      </w:r>
      <w:r w:rsidR="00FF4DD7">
        <w:t xml:space="preserve"> 2018. g.</w:t>
      </w:r>
    </w:p>
    <w:p w:rsidRDefault="00881658" w:rsidP="00C94F0A" w:rsidR="00881658">
      <w:pPr>
        <w:jc w:val="center"/>
      </w:pPr>
    </w:p>
    <w:p w:rsidRDefault="00C94F0A" w:rsidP="00C94F0A" w:rsidR="00C94F0A"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881658" w:rsidP="00527B64" w:rsidR="00881658" w:rsidRPr="00F427F2">
      <w:pPr>
        <w:pStyle w:val="Bezproreda1"/>
        <w:rPr>
          <w:rFonts w:hAnsi="Times New Roman" w:ascii="Times New Roman"/>
          <w:sz w:val="24"/>
          <w:szCs w:val="24"/>
        </w:rPr>
      </w:pP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 xml:space="preserve">o u 3 primjerka putem </w:t>
      </w:r>
      <w:proofErr w:type="spellStart"/>
      <w:r>
        <w:rPr>
          <w:rFonts w:hAnsi="Times New Roman" w:ascii="Times New Roman"/>
          <w:sz w:val="24"/>
          <w:szCs w:val="24"/>
        </w:rPr>
        <w:t>ovg</w:t>
      </w:r>
      <w:proofErr w:type="spellEnd"/>
      <w:r>
        <w:rPr>
          <w:rFonts w:hAnsi="Times New Roman" w:ascii="Times New Roman"/>
          <w:sz w:val="24"/>
          <w:szCs w:val="24"/>
        </w:rPr>
        <w:t xml:space="preserve"> suda.</w:t>
      </w:r>
    </w:p>
    <w:p w:rsidRDefault="00527B64" w:rsidP="00527B64" w:rsidR="00527B64">
      <w:pPr>
        <w:pStyle w:val="Bezproreda1"/>
        <w:rPr>
          <w:rFonts w:hAnsi="Times New Roman" w:ascii="Times New Roman"/>
          <w:sz w:val="24"/>
          <w:szCs w:val="24"/>
        </w:rPr>
      </w:pPr>
    </w:p>
    <w:p w:rsidRDefault="00881658" w:rsidP="00527B64" w:rsidR="00881658">
      <w:pPr>
        <w:pStyle w:val="Bezproreda1"/>
        <w:rPr>
          <w:rFonts w:hAnsi="Times New Roman" w:ascii="Times New Roman"/>
          <w:sz w:val="24"/>
          <w:szCs w:val="24"/>
        </w:rPr>
      </w:pPr>
    </w:p>
    <w:p w:rsidRDefault="00527B64" w:rsidP="00527B64" w:rsidR="00527B64">
      <w:pPr>
        <w:pStyle w:val="Bezproreda1"/>
        <w:rPr>
          <w:rFonts w:hAnsi="Times New Roman" w:ascii="Times New Roman"/>
          <w:sz w:val="24"/>
          <w:szCs w:val="24"/>
        </w:rPr>
      </w:pPr>
      <w:r>
        <w:rPr>
          <w:rFonts w:hAnsi="Times New Roman" w:ascii="Times New Roman"/>
          <w:sz w:val="24"/>
          <w:szCs w:val="24"/>
        </w:rPr>
        <w:t>DNA:</w:t>
      </w:r>
    </w:p>
    <w:p w:rsidRDefault="00473763" w:rsidP="002508AC" w:rsidR="002508AC">
      <w:pPr>
        <w:pStyle w:val="Odlomakpopisa"/>
        <w:numPr>
          <w:ilvl w:val="0"/>
          <w:numId w:val="17"/>
        </w:numPr>
        <w:tabs>
          <w:tab w:pos="3030" w:val="left"/>
        </w:tabs>
        <w:spacing w:after="200"/>
        <w:contextualSpacing/>
        <w:jc w:val="both"/>
      </w:pPr>
      <w:r w:rsidRPr="0043478B">
        <w:t>e-</w:t>
      </w:r>
      <w:proofErr w:type="spellStart"/>
      <w:r w:rsidRPr="0043478B">
        <w:t>ogl</w:t>
      </w:r>
      <w:proofErr w:type="spellEnd"/>
      <w:r w:rsidRPr="0043478B">
        <w:t xml:space="preserve">. pl. </w:t>
      </w:r>
      <w:r w:rsidR="002508AC">
        <w:t>uz dopis FINE od 18.10.2018. g.</w:t>
      </w:r>
    </w:p>
    <w:p w:rsidRDefault="002508AC" w:rsidP="002508AC" w:rsidR="002508AC">
      <w:pPr>
        <w:pStyle w:val="Odlomakpopisa"/>
        <w:numPr>
          <w:ilvl w:val="0"/>
          <w:numId w:val="17"/>
        </w:numPr>
        <w:tabs>
          <w:tab w:pos="3030" w:val="left"/>
        </w:tabs>
        <w:spacing w:after="200"/>
        <w:contextualSpacing/>
        <w:jc w:val="both"/>
      </w:pPr>
      <w:proofErr w:type="spellStart"/>
      <w:r>
        <w:t>Amarilis</w:t>
      </w:r>
      <w:proofErr w:type="spellEnd"/>
      <w:r>
        <w:t xml:space="preserve"> d.o.o. </w:t>
      </w:r>
      <w:r w:rsidR="00881658">
        <w:t>Vinkovci, Kralja Zvonimira 99</w:t>
      </w:r>
    </w:p>
    <w:p w:rsidRDefault="00881658" w:rsidP="002508AC" w:rsidR="00881658">
      <w:pPr>
        <w:pStyle w:val="Odlomakpopisa"/>
        <w:numPr>
          <w:ilvl w:val="0"/>
          <w:numId w:val="17"/>
        </w:numPr>
        <w:tabs>
          <w:tab w:pos="3030" w:val="left"/>
        </w:tabs>
        <w:spacing w:after="200"/>
        <w:contextualSpacing/>
        <w:jc w:val="both"/>
      </w:pPr>
      <w:r>
        <w:t>st. uprav. Nada Gagro</w:t>
      </w:r>
    </w:p>
    <w:p w:rsidRDefault="00881658" w:rsidP="002508AC" w:rsidR="00881658" w:rsidRPr="0043478B">
      <w:pPr>
        <w:pStyle w:val="Odlomakpopisa"/>
        <w:numPr>
          <w:ilvl w:val="0"/>
          <w:numId w:val="17"/>
        </w:numPr>
        <w:tabs>
          <w:tab w:pos="3030" w:val="left"/>
        </w:tabs>
        <w:spacing w:after="200"/>
        <w:contextualSpacing/>
        <w:jc w:val="both"/>
      </w:pPr>
      <w:r>
        <w:t xml:space="preserve">FINA –uz </w:t>
      </w:r>
      <w:proofErr w:type="spellStart"/>
      <w:r>
        <w:t>rj</w:t>
      </w:r>
      <w:proofErr w:type="spellEnd"/>
      <w:r>
        <w:t xml:space="preserve">. o dosudi od 12.10.2018. g. </w:t>
      </w:r>
      <w:r w:rsidR="003216E6">
        <w:t xml:space="preserve">(bez klauzule) </w:t>
      </w:r>
      <w:r>
        <w:t>(podbroj 45)</w:t>
      </w:r>
    </w:p>
    <w:p w:rsidRDefault="00473763" w:rsidP="00473763" w:rsidR="00527B64" w:rsidRPr="00473763">
      <w:pPr>
        <w:pStyle w:val="Odlomakpopisa"/>
        <w:numPr>
          <w:ilvl w:val="0"/>
          <w:numId w:val="17"/>
        </w:numPr>
        <w:tabs>
          <w:tab w:pos="3030" w:val="left"/>
        </w:tabs>
        <w:spacing w:after="200"/>
        <w:contextualSpacing/>
        <w:jc w:val="both"/>
      </w:pPr>
      <w:r>
        <w:t>k-</w:t>
      </w:r>
      <w:r w:rsidR="003216E6">
        <w:t>22.11.</w:t>
      </w:r>
    </w:p>
    <w:p w:rsidRDefault="00693F81" w:rsidP="000B2F7E" w:rsidR="00693F81" w:rsidRPr="00D96782"/>
    <w:p w:rsidRDefault="00693F81" w:rsidP="000B2F7E" w:rsidR="00693F81" w:rsidRPr="00D96782"/>
    <w:p w:rsidRDefault="00693F81" w:rsidP="000B2F7E" w:rsidR="00693F81" w:rsidRPr="00D96782"/>
    <w:p w:rsidRDefault="00693F81" w:rsidP="000B2F7E" w:rsidR="00693F81"/>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4B54" w:rsidP="00E13649" w:rsidR="00384B54">
      <w:r>
        <w:separator/>
      </w:r>
    </w:p>
  </w:endnote>
  <w:endnote w:id="0" w:type="continuationSeparator">
    <w:p w:rsidRDefault="00384B54" w:rsidP="00E13649" w:rsidR="00384B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4B54" w:rsidP="00E13649" w:rsidR="00384B54">
      <w:r>
        <w:separator/>
      </w:r>
    </w:p>
  </w:footnote>
  <w:footnote w:id="0" w:type="continuationSeparator">
    <w:p w:rsidRDefault="00384B54" w:rsidP="00E13649" w:rsidR="00384B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35258C">
      <w:rPr>
        <w:noProof/>
      </w:rPr>
      <w:t>3</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D091618"/>
    <w:multiLevelType w:val="hybridMultilevel"/>
    <w:tmpl w:val="71009B12"/>
    <w:lvl w:tplc="D304F4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F8739AD"/>
    <w:multiLevelType w:val="hybridMultilevel"/>
    <w:tmpl w:val="E81AD148"/>
    <w:lvl w:tplc="D272DB0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6"/>
  </w:num>
  <w:num w:numId="2">
    <w:abstractNumId w:val="6"/>
  </w:num>
  <w:num w:numId="3">
    <w:abstractNumId w:val="20"/>
  </w:num>
  <w:num w:numId="4">
    <w:abstractNumId w:val="3"/>
  </w:num>
  <w:num w:numId="5">
    <w:abstractNumId w:val="0"/>
  </w:num>
  <w:num w:numId="6">
    <w:abstractNumId w:val="18"/>
  </w:num>
  <w:num w:numId="7">
    <w:abstractNumId w:val="8"/>
  </w:num>
  <w:num w:numId="8">
    <w:abstractNumId w:val="14"/>
  </w:num>
  <w:num w:numId="9">
    <w:abstractNumId w:val="17"/>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11"/>
  </w:num>
  <w:num w:numId="19">
    <w:abstractNumId w:val="2"/>
  </w:num>
  <w:num w:numId="20">
    <w:abstractNumId w:val="7"/>
  </w:num>
  <w:num w:numId="2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535EA"/>
    <w:rsid w:val="00077C9D"/>
    <w:rsid w:val="00091B4B"/>
    <w:rsid w:val="00096C93"/>
    <w:rsid w:val="000B2F7E"/>
    <w:rsid w:val="000D4728"/>
    <w:rsid w:val="000E4C7F"/>
    <w:rsid w:val="000E762A"/>
    <w:rsid w:val="00101738"/>
    <w:rsid w:val="00102060"/>
    <w:rsid w:val="001437B2"/>
    <w:rsid w:val="001572C3"/>
    <w:rsid w:val="00173F18"/>
    <w:rsid w:val="001B1688"/>
    <w:rsid w:val="001C008B"/>
    <w:rsid w:val="001C73F4"/>
    <w:rsid w:val="001C7F1E"/>
    <w:rsid w:val="001E375C"/>
    <w:rsid w:val="00232B4D"/>
    <w:rsid w:val="002508AC"/>
    <w:rsid w:val="00267D26"/>
    <w:rsid w:val="0027408E"/>
    <w:rsid w:val="002A2AF5"/>
    <w:rsid w:val="002A754D"/>
    <w:rsid w:val="002C004C"/>
    <w:rsid w:val="002C3EEA"/>
    <w:rsid w:val="002D2610"/>
    <w:rsid w:val="002E0AB8"/>
    <w:rsid w:val="002F66FE"/>
    <w:rsid w:val="00302983"/>
    <w:rsid w:val="003216E6"/>
    <w:rsid w:val="00336E8F"/>
    <w:rsid w:val="00337EA9"/>
    <w:rsid w:val="00342079"/>
    <w:rsid w:val="00342FBF"/>
    <w:rsid w:val="0035258C"/>
    <w:rsid w:val="003612A7"/>
    <w:rsid w:val="00375C7E"/>
    <w:rsid w:val="00384B54"/>
    <w:rsid w:val="003924AF"/>
    <w:rsid w:val="003C08F8"/>
    <w:rsid w:val="003D02B1"/>
    <w:rsid w:val="003F064D"/>
    <w:rsid w:val="0041638D"/>
    <w:rsid w:val="00421D71"/>
    <w:rsid w:val="00424AE9"/>
    <w:rsid w:val="00457175"/>
    <w:rsid w:val="004638F5"/>
    <w:rsid w:val="0046632E"/>
    <w:rsid w:val="00473763"/>
    <w:rsid w:val="004826B8"/>
    <w:rsid w:val="00482F57"/>
    <w:rsid w:val="0048747B"/>
    <w:rsid w:val="004A5E91"/>
    <w:rsid w:val="004B21C1"/>
    <w:rsid w:val="004C3969"/>
    <w:rsid w:val="004D5A26"/>
    <w:rsid w:val="004E466C"/>
    <w:rsid w:val="004F5FE8"/>
    <w:rsid w:val="00506C35"/>
    <w:rsid w:val="00527B64"/>
    <w:rsid w:val="00534820"/>
    <w:rsid w:val="0053545A"/>
    <w:rsid w:val="005437AE"/>
    <w:rsid w:val="00550133"/>
    <w:rsid w:val="00556098"/>
    <w:rsid w:val="00577752"/>
    <w:rsid w:val="00587000"/>
    <w:rsid w:val="005931E7"/>
    <w:rsid w:val="005B59B6"/>
    <w:rsid w:val="005D7EC1"/>
    <w:rsid w:val="005E0CFB"/>
    <w:rsid w:val="00632865"/>
    <w:rsid w:val="00652724"/>
    <w:rsid w:val="00674327"/>
    <w:rsid w:val="00693F81"/>
    <w:rsid w:val="0069656A"/>
    <w:rsid w:val="006C079D"/>
    <w:rsid w:val="00721BE4"/>
    <w:rsid w:val="00723D92"/>
    <w:rsid w:val="0073010A"/>
    <w:rsid w:val="00766D29"/>
    <w:rsid w:val="0077329E"/>
    <w:rsid w:val="00776F76"/>
    <w:rsid w:val="0078009A"/>
    <w:rsid w:val="00796AED"/>
    <w:rsid w:val="007A4540"/>
    <w:rsid w:val="007E6F9C"/>
    <w:rsid w:val="00814537"/>
    <w:rsid w:val="00817C66"/>
    <w:rsid w:val="00826FA9"/>
    <w:rsid w:val="0083283D"/>
    <w:rsid w:val="00854D6B"/>
    <w:rsid w:val="00860129"/>
    <w:rsid w:val="00863895"/>
    <w:rsid w:val="00875548"/>
    <w:rsid w:val="00881658"/>
    <w:rsid w:val="00890485"/>
    <w:rsid w:val="00892B16"/>
    <w:rsid w:val="008A1658"/>
    <w:rsid w:val="008A66B9"/>
    <w:rsid w:val="008C6627"/>
    <w:rsid w:val="008C6D5E"/>
    <w:rsid w:val="008D462B"/>
    <w:rsid w:val="00901EF5"/>
    <w:rsid w:val="009120D2"/>
    <w:rsid w:val="00937840"/>
    <w:rsid w:val="00956241"/>
    <w:rsid w:val="00980E4D"/>
    <w:rsid w:val="00984B9A"/>
    <w:rsid w:val="009A412B"/>
    <w:rsid w:val="009B40D7"/>
    <w:rsid w:val="009B46D8"/>
    <w:rsid w:val="009C670C"/>
    <w:rsid w:val="00A07CA2"/>
    <w:rsid w:val="00A10C19"/>
    <w:rsid w:val="00A46436"/>
    <w:rsid w:val="00A834B1"/>
    <w:rsid w:val="00AA6B6E"/>
    <w:rsid w:val="00AC750E"/>
    <w:rsid w:val="00AF1246"/>
    <w:rsid w:val="00B24B41"/>
    <w:rsid w:val="00B34254"/>
    <w:rsid w:val="00B659E8"/>
    <w:rsid w:val="00B82540"/>
    <w:rsid w:val="00B95B20"/>
    <w:rsid w:val="00BE111B"/>
    <w:rsid w:val="00BE33FF"/>
    <w:rsid w:val="00C2016D"/>
    <w:rsid w:val="00C563E1"/>
    <w:rsid w:val="00C56F9E"/>
    <w:rsid w:val="00C81C0A"/>
    <w:rsid w:val="00C94F0A"/>
    <w:rsid w:val="00CA01EF"/>
    <w:rsid w:val="00CA7AD2"/>
    <w:rsid w:val="00D24D2F"/>
    <w:rsid w:val="00D278CB"/>
    <w:rsid w:val="00D43F39"/>
    <w:rsid w:val="00D47D59"/>
    <w:rsid w:val="00D727CB"/>
    <w:rsid w:val="00D96782"/>
    <w:rsid w:val="00D97782"/>
    <w:rsid w:val="00DA4636"/>
    <w:rsid w:val="00DA7955"/>
    <w:rsid w:val="00E12DAD"/>
    <w:rsid w:val="00E13649"/>
    <w:rsid w:val="00E23AF8"/>
    <w:rsid w:val="00E60C19"/>
    <w:rsid w:val="00E96356"/>
    <w:rsid w:val="00EA028A"/>
    <w:rsid w:val="00EA5EA7"/>
    <w:rsid w:val="00EC31D5"/>
    <w:rsid w:val="00ED4C16"/>
    <w:rsid w:val="00EE7595"/>
    <w:rsid w:val="00F32FAE"/>
    <w:rsid w:val="00F36B85"/>
    <w:rsid w:val="00F44208"/>
    <w:rsid w:val="00F46E60"/>
    <w:rsid w:val="00F65B43"/>
    <w:rsid w:val="00F73514"/>
    <w:rsid w:val="00F82537"/>
    <w:rsid w:val="00F83779"/>
    <w:rsid w:val="00FC17A5"/>
    <w:rsid w:val="00FE71D3"/>
    <w:rsid w:val="00FF4D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styleId="Bezproreda" w:type="paragraph">
    <w:name w:val="No Spacing"/>
    <w:uiPriority w:val="1"/>
    <w:qFormat/>
    <w:rsid w:val="00577752"/>
    <w:rPr>
      <w:rFonts w:hAnsi="Calibri" w:ascii="Calibri"/>
      <w:sz w:val="22"/>
      <w:szCs w:val="22"/>
    </w:rPr>
  </w:style>
  <w:style w:customStyle="true"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2A754D"/>
    <w:rPr>
      <w:color w:val="808080"/>
      <w:bdr w:space="0" w:sz="0" w:color="auto" w:val="none"/>
      <w:shd w:fill="CCFFFF" w:color="auto" w:val="clear"/>
    </w:rPr>
  </w:style>
  <w:style w:customStyle="true" w:styleId="eSPISCCParagraphDefaultFont" w:type="character">
    <w:name w:val="eSPIS_CC_Paragraph Default Font"/>
    <w:basedOn w:val="Zadanifontodlomka"/>
    <w:rsid w:val="002A75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75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75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75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styleId="Bezproreda" w:type="paragraph">
    <w:name w:val="No Spacing"/>
    <w:uiPriority w:val="1"/>
    <w:qFormat/>
    <w:rsid w:val="00577752"/>
    <w:rPr>
      <w:rFonts w:ascii="Calibri" w:hAnsi="Calibri"/>
      <w:sz w:val="22"/>
      <w:szCs w:val="22"/>
    </w:rPr>
  </w:style>
  <w:style w:customStyle="1"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2A754D"/>
    <w:rPr>
      <w:color w:val="808080"/>
      <w:bdr w:color="auto" w:space="0" w:sz="0" w:val="none"/>
      <w:shd w:color="auto" w:fill="CCFFFF" w:val="clear"/>
    </w:rPr>
  </w:style>
  <w:style w:customStyle="1" w:styleId="eSPISCCParagraphDefaultFont" w:type="character">
    <w:name w:val="eSPIS_CC_Paragraph Default Font"/>
    <w:basedOn w:val="Zadanifontodlomka"/>
    <w:rsid w:val="002A75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75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75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75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55915">
      <w:bodyDiv w:val="true"/>
      <w:marLeft w:val="0"/>
      <w:marRight w:val="0"/>
      <w:marTop w:val="0"/>
      <w:marBottom w:val="0"/>
      <w:divBdr>
        <w:top w:space="0" w:sz="0" w:color="auto" w:val="none"/>
        <w:left w:space="0" w:sz="0" w:color="auto" w:val="none"/>
        <w:bottom w:space="0" w:sz="0" w:color="auto" w:val="none"/>
        <w:right w:space="0" w:sz="0" w:color="auto" w:val="none"/>
      </w:divBdr>
    </w:div>
    <w:div w:id="789933251">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 w:id="20238212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St-528/2016-50</izvorni_sadrzaj>
    <derivirana_varijabla naziv="DomainObject.Oznaka_1">St-528/2016-50</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St-528/2016-50</izvorni_sadrzaj>
    <derivirana_varijabla naziv="DomainObject.PoslovniBrojDokumenta_1">St-528/2016-50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2018.</izvorni_sadrzaj>
    <derivirana_varijabla naziv="DomainObject.Predmet.DatumZadnjeOdrzaneSudskeRadnje_1">9. siječnja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St-528/2016-50</izvorni_sadrzaj>
    <derivirana_varijabla naziv="DomainObject.PredzadnjaOdlukaIzPredmeta.Oznaka_1">St-528/2016-50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44B46B-5297-466B-BCD3-DE67570E8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601</properties:Words>
  <properties:Characters>3185</properties:Characters>
  <properties:Lines>139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3844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2018-10-22T08:53:00Z</dcterms:created>
  <dc:creator>Korisnik</dc:creator>
  <cp:lastModifiedBy>Danijela Sekulić</cp:lastModifiedBy>
  <cp:lastPrinted>2018-10-22T08:55:00Z</cp:lastPrinted>
  <dcterms:modified xmlns:xsi="http://www.w3.org/2001/XMLSchema-instance" xsi:type="dcterms:W3CDTF">2018-10-22T09:11:00Z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St-528/2016-50 / Odluka - Rješenje - ispravak rješenja (PZ_KLAS.docx)</vt:lpwstr>
  </prop:property>
  <prop:property name="CC_coloring" pid="4" fmtid="{D5CDD505-2E9C-101B-9397-08002B2CF9AE}">
    <vt:bool>true</vt:bool>
  </prop:property>
  <prop:property name="BrojStranica" pid="5" fmtid="{D5CDD505-2E9C-101B-9397-08002B2CF9AE}">
    <vt:i4>3</vt:i4>
  </prop:property>
</prop:Properties>
</file>