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5d7a" w14:paraId="0455d7a" w:rsidRDefault="00963645" w:rsidP="00313D62" w:rsidR="00963645">
      <w:pPr>
        <w:pStyle w:val="Bezproreda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63645" w:rsidP="00313D62" w:rsidR="00963645">
      <w:pPr>
        <w:pStyle w:val="Bezproreda"/>
      </w:pPr>
    </w:p>
    <w:p w:rsidRDefault="004F3E9A" w:rsidP="004F3E9A" w:rsidR="004F3E9A">
      <w:pPr>
        <w:pStyle w:val="Bezproreda"/>
      </w:pPr>
      <w:r>
        <w:t>REPUBLIKA HRVATSKA</w:t>
      </w:r>
    </w:p>
    <w:p w:rsidRDefault="004F3E9A" w:rsidP="004F3E9A" w:rsidR="004F3E9A">
      <w:pPr>
        <w:pStyle w:val="Bezproreda"/>
      </w:pPr>
      <w:r>
        <w:t xml:space="preserve">TRGOVAČKI SUD U ZAGREBU       </w:t>
      </w:r>
    </w:p>
    <w:p w:rsidRDefault="004F3E9A" w:rsidP="004F3E9A" w:rsidR="004F3E9A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  <w:t xml:space="preserve">                                                             </w:t>
      </w:r>
      <w:proofErr w:type="spellStart"/>
      <w:r>
        <w:t>70</w:t>
      </w:r>
      <w:proofErr w:type="spellEnd"/>
      <w:r>
        <w:t>. St-6763/2016</w:t>
      </w:r>
    </w:p>
    <w:p w:rsidRDefault="004F3E9A" w:rsidP="004F3E9A" w:rsidR="004F3E9A">
      <w:pPr>
        <w:pStyle w:val="Bezproreda"/>
      </w:pPr>
    </w:p>
    <w:p w:rsidRDefault="004F3E9A" w:rsidP="004F3E9A" w:rsidR="004F3E9A">
      <w:pPr>
        <w:pStyle w:val="Bezproreda"/>
        <w:jc w:val="center"/>
      </w:pPr>
      <w:r>
        <w:t>U   I M E   R E P U B L I K E   H R V A T S K E</w:t>
      </w:r>
    </w:p>
    <w:p w:rsidRDefault="004F3E9A" w:rsidP="004F3E9A" w:rsidR="004F3E9A">
      <w:pPr>
        <w:pStyle w:val="Bezproreda"/>
        <w:jc w:val="center"/>
      </w:pPr>
    </w:p>
    <w:p w:rsidRDefault="004F3E9A" w:rsidP="004F3E9A" w:rsidR="004F3E9A">
      <w:pPr>
        <w:pStyle w:val="Bezproreda"/>
        <w:jc w:val="center"/>
      </w:pPr>
      <w:r>
        <w:t>R J E Š E NJ E</w:t>
      </w:r>
    </w:p>
    <w:p w:rsidRDefault="004F3E9A" w:rsidP="004F3E9A" w:rsidR="004F3E9A">
      <w:pPr>
        <w:pStyle w:val="Bezproreda"/>
      </w:pPr>
    </w:p>
    <w:p w:rsidRDefault="004F3E9A" w:rsidP="004F3E9A" w:rsidR="00B02F3E">
      <w:pPr>
        <w:pStyle w:val="Bezproreda"/>
        <w:jc w:val="both"/>
      </w:pPr>
      <w:r>
        <w:t xml:space="preserve">Trgovački sud u Zagrebu, po sucu Maji Jurovicki u stečajnom postupku u povodu prijedloga FINANCIJSKE AGENCIJE, Zagreb, Ulica grada Vukovara 70, OIB: 85821130368 za otvaranje stečajnog postupka nad dužnikom LASIĆ GRADNJA d.o.o. za građenje,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98832330545</w:t>
      </w:r>
      <w:proofErr w:type="spellEnd"/>
      <w:r w:rsidR="0067293D">
        <w:t xml:space="preserve">, </w:t>
      </w:r>
      <w:r>
        <w:t xml:space="preserve">Gornji </w:t>
      </w:r>
      <w:proofErr w:type="spellStart"/>
      <w:r>
        <w:t>Stupnik</w:t>
      </w:r>
      <w:proofErr w:type="spellEnd"/>
      <w:r>
        <w:t xml:space="preserve">, </w:t>
      </w:r>
      <w:proofErr w:type="spellStart"/>
      <w:r>
        <w:t>Gornjostupnička</w:t>
      </w:r>
      <w:proofErr w:type="spellEnd"/>
      <w:r>
        <w:t xml:space="preserve"> 1 b</w:t>
      </w:r>
      <w:r w:rsidR="001A641D">
        <w:t>, dana 11</w:t>
      </w:r>
      <w:r w:rsidR="00F61343">
        <w:t>. srp</w:t>
      </w:r>
      <w:r w:rsidR="00F42AD2" w:rsidRPr="00F42AD2">
        <w:t>nja 2018.</w:t>
      </w:r>
    </w:p>
    <w:p w:rsidRDefault="004F3E9A" w:rsidP="004F3E9A" w:rsidR="004F3E9A">
      <w:pPr>
        <w:pStyle w:val="Bezproreda"/>
      </w:pPr>
    </w:p>
    <w:p w:rsidRDefault="00B02F3E" w:rsidP="00963645" w:rsidR="00B02F3E">
      <w:pPr>
        <w:pStyle w:val="Bezproreda"/>
        <w:jc w:val="center"/>
      </w:pPr>
      <w:r>
        <w:t>r i j e š i o  j e</w:t>
      </w:r>
    </w:p>
    <w:p w:rsidRDefault="00B02F3E" w:rsidP="00313D62" w:rsidR="00B02F3E">
      <w:pPr>
        <w:pStyle w:val="Bezproreda"/>
      </w:pPr>
    </w:p>
    <w:p w:rsidRDefault="005E70EE" w:rsidP="00B11A73" w:rsidR="005E70EE">
      <w:pPr>
        <w:pStyle w:val="Bezproreda"/>
        <w:jc w:val="both"/>
      </w:pPr>
      <w:r>
        <w:t xml:space="preserve">I   </w:t>
      </w:r>
      <w:r w:rsidR="001E16BA">
        <w:t xml:space="preserve"> </w:t>
      </w:r>
      <w:r w:rsidR="00B02F3E">
        <w:t xml:space="preserve">Određuje se upis </w:t>
      </w:r>
      <w:r w:rsidR="00DB24A5">
        <w:t xml:space="preserve">rješenja o otvaranju </w:t>
      </w:r>
      <w:r w:rsidR="00B02F3E">
        <w:t xml:space="preserve">stečajnog postupka </w:t>
      </w:r>
      <w:r w:rsidR="005F0E1A">
        <w:t xml:space="preserve">nad </w:t>
      </w:r>
      <w:r w:rsidR="00DB24A5" w:rsidRPr="00DB24A5">
        <w:t xml:space="preserve">LASIĆ GRADNJA d.o.o. za građenje, </w:t>
      </w:r>
      <w:proofErr w:type="spellStart"/>
      <w:r w:rsidR="00DB24A5" w:rsidRPr="00DB24A5">
        <w:t>OIB</w:t>
      </w:r>
      <w:proofErr w:type="spellEnd"/>
      <w:r w:rsidR="00DB24A5" w:rsidRPr="00DB24A5">
        <w:t xml:space="preserve">: </w:t>
      </w:r>
      <w:proofErr w:type="spellStart"/>
      <w:r w:rsidR="00DB24A5" w:rsidRPr="00DB24A5">
        <w:t>98832330545Gornji</w:t>
      </w:r>
      <w:proofErr w:type="spellEnd"/>
      <w:r w:rsidR="00DB24A5" w:rsidRPr="00DB24A5">
        <w:t xml:space="preserve"> </w:t>
      </w:r>
      <w:proofErr w:type="spellStart"/>
      <w:r w:rsidR="00DB24A5" w:rsidRPr="00DB24A5">
        <w:t>Stupnik</w:t>
      </w:r>
      <w:proofErr w:type="spellEnd"/>
      <w:r w:rsidR="00DB24A5" w:rsidRPr="00DB24A5">
        <w:t xml:space="preserve">, </w:t>
      </w:r>
      <w:proofErr w:type="spellStart"/>
      <w:r w:rsidR="00DB24A5" w:rsidRPr="00DB24A5">
        <w:t>Gornjostupnička</w:t>
      </w:r>
      <w:proofErr w:type="spellEnd"/>
      <w:r w:rsidR="00DB24A5" w:rsidRPr="00DB24A5">
        <w:t xml:space="preserve"> 1 b </w:t>
      </w:r>
      <w:r>
        <w:t>u zemljišnim knjigama.</w:t>
      </w:r>
    </w:p>
    <w:p w:rsidRDefault="005E70EE" w:rsidP="00B11A73" w:rsidR="005E70EE">
      <w:pPr>
        <w:pStyle w:val="Bezproreda"/>
        <w:jc w:val="both"/>
      </w:pPr>
    </w:p>
    <w:p w:rsidRDefault="005E70EE" w:rsidP="00B11A73" w:rsidR="00B02F3E">
      <w:pPr>
        <w:pStyle w:val="Bezproreda"/>
        <w:jc w:val="both"/>
      </w:pPr>
      <w:r>
        <w:t xml:space="preserve">II </w:t>
      </w:r>
      <w:r w:rsidR="001E16BA">
        <w:t xml:space="preserve">  </w:t>
      </w:r>
      <w:r w:rsidR="00FA2A8F">
        <w:t>N</w:t>
      </w:r>
      <w:r w:rsidR="00B02F3E">
        <w:t xml:space="preserve">alaže </w:t>
      </w:r>
      <w:r w:rsidR="00FA2A8F">
        <w:t xml:space="preserve">se </w:t>
      </w:r>
      <w:r w:rsidR="00B02F3E">
        <w:t xml:space="preserve">zemljišnoknjižnom odjelu Općinskog suda u </w:t>
      </w:r>
      <w:r w:rsidR="00DB24A5">
        <w:t xml:space="preserve">Novom </w:t>
      </w:r>
      <w:r w:rsidR="00B02F3E">
        <w:t>Zagrebu zabilježba</w:t>
      </w:r>
      <w:r w:rsidR="005F0E1A" w:rsidRPr="005F0E1A">
        <w:t xml:space="preserve"> rje</w:t>
      </w:r>
      <w:r w:rsidR="00DB24A5">
        <w:t xml:space="preserve">šenja o otvaranju </w:t>
      </w:r>
      <w:r w:rsidR="005F0E1A" w:rsidRPr="005F0E1A">
        <w:t>stečajnog postupka</w:t>
      </w:r>
      <w:r w:rsidR="00AD2E9A">
        <w:t xml:space="preserve"> </w:t>
      </w:r>
      <w:r w:rsidR="00B02F3E">
        <w:t xml:space="preserve">ovog suda poslovni broj </w:t>
      </w:r>
      <w:r w:rsidR="00622AC5">
        <w:t>St-6763/2016</w:t>
      </w:r>
      <w:r w:rsidR="00960D7C" w:rsidRPr="00960D7C">
        <w:t xml:space="preserve">  </w:t>
      </w:r>
      <w:r w:rsidR="00622AC5">
        <w:t>od 04</w:t>
      </w:r>
      <w:r w:rsidR="00AD2E9A">
        <w:t xml:space="preserve">. </w:t>
      </w:r>
      <w:r w:rsidR="00622AC5">
        <w:t>svib</w:t>
      </w:r>
      <w:r w:rsidR="00E644C1">
        <w:t>nja 2018</w:t>
      </w:r>
      <w:r w:rsidR="00FA2A8F">
        <w:t xml:space="preserve">. </w:t>
      </w:r>
      <w:r w:rsidR="00B02F3E">
        <w:t xml:space="preserve">na </w:t>
      </w:r>
      <w:r w:rsidR="000D7F65">
        <w:t>nekretninama</w:t>
      </w:r>
      <w:r w:rsidR="00B02F3E">
        <w:t xml:space="preserve"> dužnika</w:t>
      </w:r>
      <w:r w:rsidR="00E812B3">
        <w:t xml:space="preserve"> </w:t>
      </w:r>
      <w:r w:rsidR="0008511A">
        <w:t>upisanih</w:t>
      </w:r>
      <w:r w:rsidR="00092FBD">
        <w:t xml:space="preserve"> na</w:t>
      </w:r>
      <w:r w:rsidR="00B3146B" w:rsidRPr="00B3146B">
        <w:t xml:space="preserve"> </w:t>
      </w:r>
      <w:r w:rsidR="009474B9">
        <w:t>kč.br.41/3</w:t>
      </w:r>
      <w:r w:rsidR="00B85919">
        <w:t xml:space="preserve"> upisano </w:t>
      </w:r>
      <w:r w:rsidR="00242BB7">
        <w:t xml:space="preserve">u </w:t>
      </w:r>
      <w:proofErr w:type="spellStart"/>
      <w:r w:rsidR="00242BB7">
        <w:t>zk.ul</w:t>
      </w:r>
      <w:proofErr w:type="spellEnd"/>
      <w:r w:rsidR="00242BB7">
        <w:t xml:space="preserve">. 433 k.o. Lučko i </w:t>
      </w:r>
      <w:r w:rsidR="00242BB7" w:rsidRPr="00242BB7">
        <w:t>kč.br.41/1</w:t>
      </w:r>
      <w:r w:rsidR="007C1D30" w:rsidRPr="007C1D30">
        <w:t xml:space="preserve"> </w:t>
      </w:r>
      <w:r w:rsidR="007C1D30">
        <w:t xml:space="preserve">upisano u </w:t>
      </w:r>
      <w:proofErr w:type="spellStart"/>
      <w:r w:rsidR="007C1D30">
        <w:t>zk.ul</w:t>
      </w:r>
      <w:proofErr w:type="spellEnd"/>
      <w:r w:rsidR="007C1D30">
        <w:t>. 431</w:t>
      </w:r>
      <w:r w:rsidR="007C1D30" w:rsidRPr="007C1D30">
        <w:t xml:space="preserve"> k.o. Lučko</w:t>
      </w:r>
    </w:p>
    <w:p w:rsidRDefault="00B02F3E" w:rsidP="00313D62" w:rsidR="00B02F3E">
      <w:pPr>
        <w:pStyle w:val="Bezproreda"/>
      </w:pPr>
      <w:r>
        <w:tab/>
      </w:r>
    </w:p>
    <w:p w:rsidRDefault="00B02F3E" w:rsidP="00B11A73" w:rsidR="00B02F3E">
      <w:pPr>
        <w:pStyle w:val="Bezproreda"/>
        <w:jc w:val="center"/>
      </w:pPr>
      <w:r>
        <w:t>Obrazloženje</w:t>
      </w:r>
    </w:p>
    <w:p w:rsidRDefault="00B02F3E" w:rsidP="00313D62" w:rsidR="00B02F3E">
      <w:pPr>
        <w:pStyle w:val="Bezproreda"/>
      </w:pPr>
    </w:p>
    <w:p w:rsidRDefault="00B16493" w:rsidP="007C1D30" w:rsidR="005A30C0">
      <w:pPr>
        <w:pStyle w:val="Bezproreda"/>
        <w:jc w:val="both"/>
      </w:pPr>
      <w:r>
        <w:tab/>
      </w:r>
      <w:r w:rsidR="00B02F3E">
        <w:t xml:space="preserve">Rješenjem ovog suda </w:t>
      </w:r>
      <w:r w:rsidR="007C1D30" w:rsidRPr="007C1D30">
        <w:t>poslovni broj St-6763/2016  od 04. svibnja 2018.</w:t>
      </w:r>
      <w:r w:rsidR="005A30C0">
        <w:t xml:space="preserve"> </w:t>
      </w:r>
      <w:proofErr w:type="spellStart"/>
      <w:r w:rsidR="001A641D">
        <w:t>o</w:t>
      </w:r>
      <w:r w:rsidR="005A30C0">
        <w:t>tvaren</w:t>
      </w:r>
      <w:proofErr w:type="spellEnd"/>
      <w:r w:rsidR="005A30C0">
        <w:t xml:space="preserve"> je stečajni postupak</w:t>
      </w:r>
      <w:r w:rsidR="005A30C0" w:rsidRPr="005A30C0">
        <w:t xml:space="preserve"> nad LASIĆ GRADNJA d.o.o. za građenje, </w:t>
      </w:r>
      <w:proofErr w:type="spellStart"/>
      <w:r w:rsidR="005A30C0" w:rsidRPr="005A30C0">
        <w:t>OIB</w:t>
      </w:r>
      <w:proofErr w:type="spellEnd"/>
      <w:r w:rsidR="005A30C0" w:rsidRPr="005A30C0">
        <w:t xml:space="preserve">: </w:t>
      </w:r>
      <w:proofErr w:type="spellStart"/>
      <w:r w:rsidR="005A30C0" w:rsidRPr="005A30C0">
        <w:t>98832330545</w:t>
      </w:r>
      <w:proofErr w:type="spellEnd"/>
      <w:r w:rsidR="005A30C0">
        <w:t xml:space="preserve"> </w:t>
      </w:r>
      <w:r w:rsidR="005A30C0" w:rsidRPr="005A30C0">
        <w:t xml:space="preserve">Gornji </w:t>
      </w:r>
      <w:proofErr w:type="spellStart"/>
      <w:r w:rsidR="005A30C0" w:rsidRPr="005A30C0">
        <w:t>Stupnik</w:t>
      </w:r>
      <w:proofErr w:type="spellEnd"/>
      <w:r w:rsidR="005A30C0" w:rsidRPr="005A30C0">
        <w:t xml:space="preserve">, </w:t>
      </w:r>
      <w:proofErr w:type="spellStart"/>
      <w:r w:rsidR="005A30C0" w:rsidRPr="005A30C0">
        <w:t>Gornjostupnička</w:t>
      </w:r>
      <w:proofErr w:type="spellEnd"/>
      <w:r w:rsidR="005A30C0" w:rsidRPr="005A30C0">
        <w:t xml:space="preserve"> 1 b</w:t>
      </w:r>
      <w:r w:rsidR="005A30C0">
        <w:t>.</w:t>
      </w:r>
    </w:p>
    <w:p w:rsidRDefault="00B16493" w:rsidP="007C1D30" w:rsidR="00B02F3E">
      <w:pPr>
        <w:pStyle w:val="Bezproreda"/>
        <w:jc w:val="both"/>
      </w:pPr>
      <w:r>
        <w:t xml:space="preserve">        </w:t>
      </w:r>
      <w:r w:rsidR="00B02F3E">
        <w:t>Odredbom čl. 131.</w:t>
      </w:r>
      <w:r w:rsidR="005263BE">
        <w:t xml:space="preserve"> st. 1. i 2. Stečajnog zakona (NN </w:t>
      </w:r>
      <w:r w:rsidR="00B02F3E">
        <w:t>71/15</w:t>
      </w:r>
      <w:r w:rsidR="005263BE">
        <w:t xml:space="preserve"> i 104/17</w:t>
      </w:r>
      <w:r w:rsidR="00B02F3E">
        <w:t xml:space="preserve">), među ostalim, propisano je da će sud rješenje o </w:t>
      </w:r>
      <w:r w:rsidR="00BF6864">
        <w:t xml:space="preserve">nastavku </w:t>
      </w:r>
      <w:r w:rsidR="00B02F3E">
        <w:t xml:space="preserve">stečaja dostaviti tijelima koja vode registre radi zabilježbe otvaranja stečajnog postupka. </w:t>
      </w:r>
      <w:r w:rsidR="00B02F3E">
        <w:tab/>
      </w:r>
    </w:p>
    <w:p w:rsidRDefault="00B16493" w:rsidP="007C1D30" w:rsidR="00B02F3E">
      <w:pPr>
        <w:pStyle w:val="Bezproreda"/>
        <w:jc w:val="both"/>
      </w:pPr>
      <w:r>
        <w:tab/>
      </w:r>
      <w:r w:rsidR="00B02F3E">
        <w:t>Slijedom navedenog, sud je na temelju odredbe čl. 131. SZ-a riješio kao u izreci.</w:t>
      </w:r>
    </w:p>
    <w:p w:rsidRDefault="00B02F3E" w:rsidP="00256623" w:rsidR="00B02F3E">
      <w:pPr>
        <w:pStyle w:val="Bezproreda"/>
        <w:tabs>
          <w:tab w:pos="708" w:val="left"/>
          <w:tab w:pos="2410" w:val="left"/>
        </w:tabs>
      </w:pPr>
      <w:r>
        <w:tab/>
      </w:r>
      <w:r w:rsidR="00256623">
        <w:tab/>
      </w:r>
    </w:p>
    <w:p w:rsidRDefault="00A44C76" w:rsidP="00BD6E8B" w:rsidR="00B02F3E">
      <w:pPr>
        <w:pStyle w:val="Bezproreda"/>
        <w:jc w:val="center"/>
      </w:pPr>
      <w:r>
        <w:t xml:space="preserve">Zagreb, </w:t>
      </w:r>
      <w:r w:rsidR="00B02F3E">
        <w:t xml:space="preserve"> </w:t>
      </w:r>
      <w:r w:rsidR="001A641D">
        <w:t>11</w:t>
      </w:r>
      <w:r w:rsidR="00CE4DC1" w:rsidRPr="00CE4DC1">
        <w:t>. srpnja 2018.</w:t>
      </w:r>
    </w:p>
    <w:p w:rsidRDefault="00B02F3E" w:rsidP="00313D62" w:rsidR="00B02F3E">
      <w:pPr>
        <w:pStyle w:val="Bezproreda"/>
      </w:pPr>
      <w:r>
        <w:tab/>
      </w:r>
    </w:p>
    <w:p w:rsidRDefault="00B02F3E" w:rsidP="00BD6E8B" w:rsidR="00B02F3E">
      <w:pPr>
        <w:pStyle w:val="Bezproreda"/>
        <w:jc w:val="right"/>
      </w:pPr>
      <w:r>
        <w:tab/>
        <w:t>SUDAC:</w:t>
      </w:r>
    </w:p>
    <w:p w:rsidRDefault="00BE5966" w:rsidP="00BD6E8B" w:rsidR="00BE5966">
      <w:pPr>
        <w:pStyle w:val="Bezproreda"/>
        <w:jc w:val="right"/>
      </w:pPr>
    </w:p>
    <w:p w:rsidRDefault="00B02F3E" w:rsidP="00DA6A96" w:rsidR="00B02F3E">
      <w:pPr>
        <w:pStyle w:val="Bezproreda"/>
        <w:jc w:val="right"/>
      </w:pPr>
      <w:r>
        <w:t xml:space="preserve">     </w:t>
      </w:r>
      <w:r w:rsidR="00DA6A96">
        <w:t xml:space="preserve">                 </w:t>
      </w:r>
      <w:r w:rsidR="00B17853">
        <w:t xml:space="preserve">                           </w:t>
      </w:r>
      <w:r w:rsidR="00BD6E8B">
        <w:t>Maja Jurovicki</w:t>
      </w:r>
      <w:r w:rsidR="00B17853">
        <w:t xml:space="preserve">, v.r. </w:t>
      </w:r>
      <w:r>
        <w:tab/>
      </w:r>
    </w:p>
    <w:p w:rsidRDefault="00B02F3E" w:rsidP="00313D62" w:rsidR="00B02F3E">
      <w:pPr>
        <w:pStyle w:val="Bezproreda"/>
      </w:pPr>
      <w:r>
        <w:tab/>
        <w:t>UPUTA O PRAVNOM LIJEKU:</w:t>
      </w:r>
    </w:p>
    <w:p w:rsidRDefault="00B02F3E" w:rsidP="00313D62" w:rsidR="00B02F3E">
      <w:pPr>
        <w:pStyle w:val="Bezproreda"/>
      </w:pPr>
      <w:r>
        <w:tab/>
        <w:t>Zastupnik po zakonu dužnika ima pravo na žalbu protiv ovog rješenja u roku od 8 dana od dana primitka. Žalba se ulaže putem ovog suda Visokom trgovačkom sudu Republike Hrvatske u 2 primjerka.</w:t>
      </w:r>
    </w:p>
    <w:p w:rsidRDefault="00B02F3E" w:rsidP="007661EE" w:rsidR="00B02F3E">
      <w:pPr>
        <w:pStyle w:val="Bezproreda"/>
      </w:pPr>
    </w:p>
    <w:p w:rsidRDefault="00B17853" w:rsidP="004F5146" w:rsidR="00B17853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17853" w:rsidP="004F5146" w:rsidR="00B17853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B72375" w:rsidP="00313D62" w:rsidR="006E1039">
      <w:pPr>
        <w:pStyle w:val="Bezproreda"/>
      </w:pPr>
      <w:r>
        <w:t xml:space="preserve"> </w:t>
      </w:r>
    </w:p>
    <w:sectPr w:rsidSect="0067293D" w:rsidR="006E1039">
      <w:headerReference w:type="default" r:id="rId9"/>
      <w:pgSz w:h="16838" w:w="11906"/>
      <w:pgMar w:gutter="0" w:footer="708" w:header="708" w:left="1417" w:bottom="85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BE6" w:rsidP="00BE0BE6" w:rsidR="00BE0BE6">
      <w:pPr>
        <w:spacing w:lineRule="auto" w:line="240" w:after="0"/>
      </w:pPr>
      <w:r>
        <w:separator/>
      </w:r>
    </w:p>
  </w:endnote>
  <w:endnote w:id="0" w:type="continuationSeparator">
    <w:p w:rsidRDefault="00BE0BE6" w:rsidP="00BE0BE6" w:rsidR="00BE0B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BE6" w:rsidP="00BE0BE6" w:rsidR="00BE0BE6">
      <w:pPr>
        <w:spacing w:lineRule="auto" w:line="240" w:after="0"/>
      </w:pPr>
      <w:r>
        <w:separator/>
      </w:r>
    </w:p>
  </w:footnote>
  <w:footnote w:id="0" w:type="continuationSeparator">
    <w:p w:rsidRDefault="00BE0BE6" w:rsidP="00BE0BE6" w:rsidR="00BE0B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61633716"/>
      <w:docPartObj>
        <w:docPartGallery w:val="Page Numbers (Top of Page)"/>
        <w:docPartUnique/>
      </w:docPartObj>
    </w:sdtPr>
    <w:sdtEndPr/>
    <w:sdtContent>
      <w:p w:rsidRDefault="00BE0BE6" w:rsidR="00BE0BE6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7293D">
          <w:rPr>
            <w:noProof/>
          </w:rPr>
          <w:t>2</w:t>
        </w:r>
        <w:r>
          <w:fldChar w:fldCharType="end"/>
        </w:r>
        <w:r>
          <w:t xml:space="preserve">                                </w:t>
        </w:r>
        <w:r w:rsidR="00BE5966">
          <w:t xml:space="preserve">                     70. St-6763/2016</w:t>
        </w:r>
      </w:p>
    </w:sdtContent>
  </w:sdt>
  <w:p w:rsidRDefault="00BE0BE6" w:rsidR="00BE0B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2F3E"/>
    <w:rsid w:val="0008511A"/>
    <w:rsid w:val="00090ADD"/>
    <w:rsid w:val="00092FBD"/>
    <w:rsid w:val="000B5E56"/>
    <w:rsid w:val="000D7F65"/>
    <w:rsid w:val="001A641D"/>
    <w:rsid w:val="001C45D9"/>
    <w:rsid w:val="001E16BA"/>
    <w:rsid w:val="00242BB7"/>
    <w:rsid w:val="00243FCC"/>
    <w:rsid w:val="00256623"/>
    <w:rsid w:val="00280362"/>
    <w:rsid w:val="002A2FAB"/>
    <w:rsid w:val="002E5431"/>
    <w:rsid w:val="00313D62"/>
    <w:rsid w:val="003306D2"/>
    <w:rsid w:val="004A266C"/>
    <w:rsid w:val="004F3E9A"/>
    <w:rsid w:val="005263BE"/>
    <w:rsid w:val="005A3043"/>
    <w:rsid w:val="005A30C0"/>
    <w:rsid w:val="005A6913"/>
    <w:rsid w:val="005E70EE"/>
    <w:rsid w:val="005F0E1A"/>
    <w:rsid w:val="00622AC5"/>
    <w:rsid w:val="00632461"/>
    <w:rsid w:val="0063697E"/>
    <w:rsid w:val="0067293D"/>
    <w:rsid w:val="006E1039"/>
    <w:rsid w:val="007661EE"/>
    <w:rsid w:val="007C1D30"/>
    <w:rsid w:val="00872038"/>
    <w:rsid w:val="00893E36"/>
    <w:rsid w:val="009474B9"/>
    <w:rsid w:val="00960D7C"/>
    <w:rsid w:val="00963645"/>
    <w:rsid w:val="009C1D2F"/>
    <w:rsid w:val="009C6127"/>
    <w:rsid w:val="00A44C76"/>
    <w:rsid w:val="00AC541F"/>
    <w:rsid w:val="00AD2E9A"/>
    <w:rsid w:val="00B02F3E"/>
    <w:rsid w:val="00B11A73"/>
    <w:rsid w:val="00B16493"/>
    <w:rsid w:val="00B17853"/>
    <w:rsid w:val="00B3146B"/>
    <w:rsid w:val="00B72375"/>
    <w:rsid w:val="00B85919"/>
    <w:rsid w:val="00BA02EA"/>
    <w:rsid w:val="00BD6E8B"/>
    <w:rsid w:val="00BE0BE6"/>
    <w:rsid w:val="00BE5966"/>
    <w:rsid w:val="00BF6864"/>
    <w:rsid w:val="00CE4DC1"/>
    <w:rsid w:val="00D60B6A"/>
    <w:rsid w:val="00DA6A96"/>
    <w:rsid w:val="00DB24A5"/>
    <w:rsid w:val="00E644C1"/>
    <w:rsid w:val="00E812B3"/>
    <w:rsid w:val="00F03029"/>
    <w:rsid w:val="00F03733"/>
    <w:rsid w:val="00F250A9"/>
    <w:rsid w:val="00F42AD2"/>
    <w:rsid w:val="00F61343"/>
    <w:rsid w:val="00F906F2"/>
    <w:rsid w:val="00F97DC8"/>
    <w:rsid w:val="00FA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13D62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364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364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0B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E0BE6"/>
  </w:style>
  <w:style w:styleId="Podnoje" w:type="paragraph">
    <w:name w:val="footer"/>
    <w:basedOn w:val="Normal"/>
    <w:link w:val="PodnojeChar"/>
    <w:uiPriority w:val="99"/>
    <w:unhideWhenUsed/>
    <w:rsid w:val="00BE0B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E0BE6"/>
  </w:style>
  <w:style w:styleId="Tekstrezerviranogmjesta" w:type="character">
    <w:name w:val="Placeholder Text"/>
    <w:basedOn w:val="Zadanifontodlomka"/>
    <w:uiPriority w:val="99"/>
    <w:semiHidden/>
    <w:rsid w:val="00B178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78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8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8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8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13D62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6364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364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E0B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E0BE6"/>
  </w:style>
  <w:style w:styleId="Podnoje" w:type="paragraph">
    <w:name w:val="footer"/>
    <w:basedOn w:val="Normal"/>
    <w:link w:val="PodnojeChar"/>
    <w:uiPriority w:val="99"/>
    <w:unhideWhenUsed/>
    <w:rsid w:val="00BE0B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E0BE6"/>
  </w:style>
  <w:style w:styleId="Tekstrezerviranogmjesta" w:type="character">
    <w:name w:val="Placeholder Text"/>
    <w:basedOn w:val="Zadanifontodlomka"/>
    <w:uiPriority w:val="99"/>
    <w:semiHidden/>
    <w:rsid w:val="00B178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78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8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8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8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6763</izvorni_sadrzaj>
    <derivirana_varijabla naziv="DomainObject.Predmet.Broj_1">6763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St-6763/2016</izvorni_sadrzaj>
    <derivirana_varijabla naziv="DomainObject.Predmet.OznakaBroj_1">St-6763/2016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LASIĆ GRADNJA d.o.o. za građenje</izvorni_sadrzaj>
    <derivirana_varijabla naziv="DomainObject.Predmet.ProtustrankaFormated_1">  LASIĆ GRADNJA d.o.o. za građenje</derivirana_varijabla>
  </DomainObject.Predmet.ProtustrankaFormated>
  <DomainObject.Predmet.ProtustrankaFormatedOIB>
    <izvorni_sadrzaj>  LASIĆ GRADNJA d.o.o. za građenje, OIB 98832330545</izvorni_sadrzaj>
    <derivirana_varijabla naziv="DomainObject.Predmet.ProtustrankaFormatedOIB_1">  LASIĆ GRADNJA d.o.o. za građenje, OIB 98832330545</derivirana_varijabla>
  </DomainObject.Predmet.ProtustrankaFormatedOIB>
  <DomainObject.Predmet.ProtustrankaFormatedWithAdress>
    <izvorni_sadrzaj> LASIĆ GRADNJA d.o.o. za građenje, Gornjostupnička 1 b, 10255 Gornji Stupnik</izvorni_sadrzaj>
    <derivirana_varijabla naziv="DomainObject.Predmet.ProtustrankaFormatedWithAdress_1"> LASIĆ GRADNJA d.o.o. za građenje, Gornjostupnička 1 b, 10255 Gornji Stupnik</derivirana_varijabla>
  </DomainObject.Predmet.ProtustrankaFormatedWithAdress>
  <DomainObject.Predmet.ProtustrankaFormatedWithAdressOIB>
    <izvorni_sadrzaj> LASIĆ GRADNJA d.o.o. za građenje, OIB 98832330545, Gornjostupnička 1 b, 10255 Gornji Stupnik</izvorni_sadrzaj>
    <derivirana_varijabla naziv="DomainObject.Predmet.ProtustrankaFormatedWithAdressOIB_1"> LASIĆ GRADNJA d.o.o. za građenje, OIB 98832330545, Gornjostupnička 1 b, 10255 Gornji Stupnik</derivirana_varijabla>
  </DomainObject.Predmet.ProtustrankaFormatedWithAdressOIB>
  <DomainObject.Predmet.ProtustrankaWithAdress>
    <izvorni_sadrzaj>LASIĆ GRADNJA d.o.o. za građenje Gornjostupnička 1 b, 10255 Gornji Stupnik</izvorni_sadrzaj>
    <derivirana_varijabla naziv="DomainObject.Predmet.ProtustrankaWithAdress_1">LASIĆ GRADNJA d.o.o. za građenje Gornjostupnička 1 b, 10255 Gornji Stupnik</derivirana_varijabla>
  </DomainObject.Predmet.ProtustrankaWithAdress>
  <DomainObject.Predmet.ProtustrankaWithAdressOIB>
    <izvorni_sadrzaj>LASIĆ GRADNJA d.o.o. za građenje, OIB 98832330545, Gornjostupnička 1 b, 10255 Gornji Stupnik</izvorni_sadrzaj>
    <derivirana_varijabla naziv="DomainObject.Predmet.ProtustrankaWithAdressOIB_1">LASIĆ GRADNJA d.o.o. za građenje, OIB 98832330545, Gornjostupnička 1 b, 10255 Gornji Stupnik</derivirana_varijabla>
  </DomainObject.Predmet.ProtustrankaWithAdressOIB>
  <DomainObject.Predmet.ProtustrankaNazivFormated>
    <izvorni_sadrzaj>LASIĆ GRADNJA d.o.o. za građenje</izvorni_sadrzaj>
    <derivirana_varijabla naziv="DomainObject.Predmet.ProtustrankaNazivFormated_1">LASIĆ GRADNJA d.o.o. za građenje</derivirana_varijabla>
  </DomainObject.Predmet.ProtustrankaNazivFormated>
  <DomainObject.Predmet.ProtustrankaNazivFormatedOIB>
    <izvorni_sadrzaj>LASIĆ GRADNJA d.o.o. za građenje, OIB 98832330545</izvorni_sadrzaj>
    <derivirana_varijabla naziv="DomainObject.Predmet.ProtustrankaNazivFormatedOIB_1">LASIĆ GRADNJA d.o.o. za građenje, OIB 98832330545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 za poslovne usluge</izvorni_sadrzaj>
    <derivirana_varijabla naziv="DomainObject.Predmet.StrankaFormated_1">  FINA Regionalni centar Zagreb; B2  KAPITAL d.o.o. za poslovne usluge</derivirana_varijabla>
  </DomainObject.Predmet.StrankaFormated>
  <DomainObject.Predmet.StrankaFormatedOIB>
    <izvorni_sadrzaj>  FINA Regionalni centar Zagreb, OIB 85821130368; B2  KAPITAL d.o.o. za poslovne usluge, OIB 57509775367</izvorni_sadrzaj>
    <derivirana_varijabla naziv="DomainObject.Predmet.StrankaFormatedOIB_1">  FINA Regionalni centar Zagreb, OIB 85821130368; B2  KAPITAL d.o.o. za poslovne usluge, OIB 57509775367</derivirana_varijabla>
  </DomainObject.Predmet.StrankaFormatedOIB>
  <DomainObject.Predmet.StrankaFormatedWithAdress>
    <izvorni_sadrzaj> FINA Regionalni centar Zagreb, Trg svibanjskih žrtava 1995. 1, 10000 Zagreb; B2  KAPITAL d.o.o. za poslovne usluge, Radnička cesta 41, 10000 Zagreb</izvorni_sadrzaj>
    <derivirana_varijabla naziv="DomainObject.Predmet.StrankaFormatedWithAdress_1"> FINA Regionalni centar Zagreb, Trg svibanjskih žrtava 1995. 1, 10000 Zagreb; B2  KAPITAL d.o.o. za poslovne usluge, Radnička cesta 41, 10000 Zagreb</derivirana_varijabla>
  </DomainObject.Predmet.StrankaFormatedWithAdress>
  <DomainObject.Predmet.StrankaFormatedWithAdressOIB>
    <izvorni_sadrzaj> FINA Regionalni centar Zagreb, OIB 85821130368, Trg svibanjskih žrtava 1995. 1, 10000 Zagreb; B2  KAPITAL d.o.o. za poslovne usluge, OIB 57509775367, Radnička cesta 41, 10000 Zagreb</izvorni_sadrzaj>
    <derivirana_varijabla naziv="DomainObject.Predmet.StrankaFormatedWithAdressOIB_1"> FINA Regionalni centar Zagreb, OIB 85821130368, Trg svibanjskih žrtava 1995. 1, 10000 Zagreb; B2  KAPITAL d.o.o. za poslovne usluge, OIB 57509775367, Radnička cesta 41, 10000 Zagreb</derivirana_varijabla>
  </DomainObject.Predmet.StrankaFormatedWithAdressOIB>
  <DomainObject.Predmet.StrankaWithAdress>
    <izvorni_sadrzaj>FINA Regionalni centar Zagreb Trg svibanjskih žrtava 1995. 1,10000 Zagreb,B2  KAPITAL d.o.o. za poslovne usluge Radnička cesta 41,10000 Zagreb</izvorni_sadrzaj>
    <derivirana_varijabla naziv="DomainObject.Predmet.StrankaWithAdress_1">FINA Regionalni centar Zagreb Trg svibanjskih žrtava 1995. 1,10000 Zagreb,B2  KAPITAL d.o.o. za poslovne usluge Radnička cesta 41,10000 Zagreb</derivirana_varijabla>
  </DomainObject.Predmet.StrankaWithAdress>
  <DomainObject.Predmet.StrankaWithAdressOIB>
    <izvorni_sadrzaj>FINA Regionalni centar Zagreb, OIB 85821130368, Trg svibanjskih žrtava 1995. 1,10000 Zagreb,B2  KAPITAL d.o.o. za poslovne usluge, OIB 57509775367, Radnička cesta 41,10000 Zagreb</izvorni_sadrzaj>
    <derivirana_varijabla naziv="DomainObject.Predmet.StrankaWithAdressOIB_1">FINA Regionalni centar Zagreb, OIB 85821130368, Trg svibanjskih žrtava 1995. 1,10000 Zagreb,B2  KAPITAL d.o.o. za poslovne usluge, OIB 57509775367, Radnička cesta 41,10000 Zagreb</derivirana_varijabla>
  </DomainObject.Predmet.StrankaWithAdressOIB>
  <DomainObject.Predmet.StrankaNazivFormated>
    <izvorni_sadrzaj>FINA Regionalni centar Zagreb,B2  KAPITAL d.o.o. za poslovne usluge</izvorni_sadrzaj>
    <derivirana_varijabla naziv="DomainObject.Predmet.StrankaNazivFormated_1">FINA Regionalni centar Zagreb,B2  KAPITAL d.o.o. za poslovne usluge</derivirana_varijabla>
  </DomainObject.Predmet.StrankaNazivFormated>
  <DomainObject.Predmet.StrankaNazivFormatedOIB>
    <izvorni_sadrzaj>FINA Regionalni centar Zagreb, OIB 85821130368,B2  KAPITAL d.o.o. za poslovne usluge, OIB 57509775367</izvorni_sadrzaj>
    <derivirana_varijabla naziv="DomainObject.Predmet.StrankaNazivFormatedOIB_1">FINA Regionalni centar Zagreb, OIB 85821130368,B2  KAPITAL d.o.o. za poslovne usluge, OIB 57509775367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B2  KAPITAL d.o.o. za poslovne usluge</item>
    </izvorni_sadrzaj>
    <derivirana_varijabla naziv="DomainObject.Predmet.StrankaListFormated_1">
      <item>FINA Regionalni centar Zagreb</item>
      <item>B2  KAPITAL d.o.o. za poslovne usluge</item>
    </derivirana_varijabla>
  </DomainObject.Predmet.StrankaListFormated>
  <DomainObject.Predmet.StrankaListFormatedOIB>
    <izvorni_sadrzaj>
      <item>FINA Regionalni centar Zagreb, OIB 85821130368</item>
      <item>B2  KAPITAL d.o.o. za poslovne usluge, OIB 57509775367</item>
    </izvorni_sadrzaj>
    <derivirana_varijabla naziv="DomainObject.Predmet.StrankaListFormatedOIB_1">
      <item>FINA Regionalni centar Zagreb, OIB 85821130368</item>
      <item>B2  KAPITAL d.o.o. za poslovne usluge, OIB 57509775367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 za poslovne usluge, Radnička cesta 41, 10000 Zagreb</item>
    </izvorni_sadrzaj>
    <derivirana_varijabla naziv="DomainObject.Predmet.StrankaListFormatedWithAdress_1">
      <item>FINA Regionalni centar Zagreb, Trg svibanjskih žrtava 1995. 1, 10000 Zagreb</item>
      <item>B2  KAPITAL d.o.o. za poslovne usluge, Radnička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 za poslovne usluge, OIB 57509775367, Radnička cesta 41, 10000 Zagreb</item>
    </izvorni_sadrzaj>
    <derivirana_varijabla naziv="DomainObject.Predmet.StrankaListFormatedWithAdressOIB_1">
      <item>FINA Regionalni centar Zagreb, OIB 85821130368, Trg svibanjskih žrtava 1995. 1, 10000 Zagreb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FINA Regionalni centar Zagreb</item>
      <item>B2  KAPITAL d.o.o. za poslovne usluge</item>
    </izvorni_sadrzaj>
    <derivirana_varijabla naziv="DomainObject.Predmet.StrankaListNazivFormated_1">
      <item>FINA Regionalni centar Zagreb</item>
      <item>B2  KAPITAL d.o.o. za poslovne usluge</item>
    </derivirana_varijabla>
  </DomainObject.Predmet.StrankaListNazivFormated>
  <DomainObject.Predmet.StrankaListNazivFormatedOIB>
    <izvorni_sadrzaj>
      <item>FINA Regionalni centar Zagreb, OIB 85821130368</item>
      <item>B2  KAPITAL d.o.o. za poslovne usluge, OIB 57509775367</item>
    </izvorni_sadrzaj>
    <derivirana_varijabla naziv="DomainObject.Predmet.StrankaListNazivFormatedOIB_1">
      <item>FINA Regionalni centar Zagreb, OIB 85821130368</item>
      <item>B2  KAPITAL d.o.o. za poslovne usluge, OIB 57509775367</item>
    </derivirana_varijabla>
  </DomainObject.Predmet.StrankaListNazivFormatedOIB>
  <DomainObject.Predmet.ProtuStrankaListFormated>
    <izvorni_sadrzaj>
      <item>LASIĆ GRADNJA d.o.o. za građenje</item>
    </izvorni_sadrzaj>
    <derivirana_varijabla naziv="DomainObject.Predmet.ProtuStrankaListFormated_1">
      <item>LASIĆ GRADNJA d.o.o. za građenje</item>
    </derivirana_varijabla>
  </DomainObject.Predmet.ProtuStrankaListFormated>
  <DomainObject.Predmet.ProtuStrankaListFormatedOIB>
    <izvorni_sadrzaj>
      <item>LASIĆ GRADNJA d.o.o. za građenje, OIB 98832330545</item>
    </izvorni_sadrzaj>
    <derivirana_varijabla naziv="DomainObject.Predmet.ProtuStrankaListFormatedOIB_1">
      <item>LASIĆ GRADNJA d.o.o. za građenje, OIB 98832330545</item>
    </derivirana_varijabla>
  </DomainObject.Predmet.ProtuStrankaListFormatedOIB>
  <DomainObject.Predmet.ProtuStrankaListFormatedWithAdress>
    <izvorni_sadrzaj>
      <item>LASIĆ GRADNJA d.o.o. za građenje, Gornjostupnička 1 b, 10255 Gornji Stupnik</item>
    </izvorni_sadrzaj>
    <derivirana_varijabla naziv="DomainObject.Predmet.ProtuStrankaListFormatedWithAdress_1">
      <item>LASIĆ GRADNJA d.o.o. za građenje, Gornjostupnička 1 b, 10255 Gornji Stupnik</item>
    </derivirana_varijabla>
  </DomainObject.Predmet.ProtuStrankaListFormatedWithAdress>
  <DomainObject.Predmet.ProtuStrankaListFormatedWithAdressOIB>
    <izvorni_sadrzaj>
      <item>LASIĆ GRADNJA d.o.o. za građenje, OIB 98832330545, Gornjostupnička 1 b, 10255 Gornji Stupnik</item>
    </izvorni_sadrzaj>
    <derivirana_varijabla naziv="DomainObject.Predmet.ProtuStrankaListFormatedWithAdressOIB_1">
      <item>LASIĆ GRADNJA d.o.o. za građenje, OIB 98832330545, Gornjostupnička 1 b, 10255 Gornji Stupnik</item>
    </derivirana_varijabla>
  </DomainObject.Predmet.ProtuStrankaListFormatedWithAdressOIB>
  <DomainObject.Predmet.ProtuStrankaListNazivFormated>
    <izvorni_sadrzaj>
      <item>LASIĆ GRADNJA d.o.o. za građenje</item>
    </izvorni_sadrzaj>
    <derivirana_varijabla naziv="DomainObject.Predmet.ProtuStrankaListNazivFormated_1">
      <item>LASIĆ GRADNJA d.o.o. za građenje</item>
    </derivirana_varijabla>
  </DomainObject.Predmet.ProtuStrankaListNazivFormated>
  <DomainObject.Predmet.ProtuStrankaListNazivFormatedOIB>
    <izvorni_sadrzaj>
      <item>LASIĆ GRADNJA d.o.o. za građenje, OIB 98832330545</item>
    </izvorni_sadrzaj>
    <derivirana_varijabla naziv="DomainObject.Predmet.ProtuStrankaListNazivFormatedOIB_1">
      <item>LASIĆ GRADNJA d.o.o. za građenje, OIB 98832330545</item>
    </derivirana_varijabla>
  </DomainObject.Predmet.ProtuStrankaListNazivFormatedOIB>
  <DomainObject.Predmet.OstaliListFormated>
    <izvorni_sadrzaj>
      <item>IVAN LASIĆ</item>
      <item>Javni bilježnik Branko Jakić</item>
      <item>B2  KAPITAL d.o.o. za poslovne usluge</item>
    </izvorni_sadrzaj>
    <derivirana_varijabla naziv="DomainObject.Predmet.OstaliListFormated_1">
      <item>IVAN LASIĆ</item>
      <item>Javni bilježnik Branko Jakić</item>
      <item>B2  KAPITAL d.o.o. za poslovne usluge</item>
    </derivirana_varijabla>
  </DomainObject.Predmet.OstaliListFormated>
  <DomainObject.Predmet.OstaliListFormatedOIB>
    <izvorni_sadrzaj>
      <item>IVAN LASIĆ, OIB 54113083264</item>
      <item>Javni bilježnik Branko Jakić, OIB 08564858401</item>
      <item>B2  KAPITAL d.o.o. za poslovne usluge, OIB 57509775367</item>
    </izvorni_sadrzaj>
    <derivirana_varijabla naziv="DomainObject.Predmet.OstaliListFormatedOIB_1">
      <item>IVAN LASIĆ, OIB 54113083264</item>
      <item>Javni bilježnik Branko Jakić, OIB 08564858401</item>
      <item>B2  KAPITAL d.o.o. za poslovne usluge, OIB 57509775367</item>
    </derivirana_varijabla>
  </DomainObject.Predmet.OstaliListFormatedOIB>
  <DomainObject.Predmet.OstaliListFormatedWithAdress>
    <izvorni_sadrzaj>
      <item>IVAN LASIĆ, DOMOVIĆEVA 3, 10255 Gornji Stupnik</item>
      <item>Javni bilježnik Branko Jakić, Zelinska 3, 10000 Zagreb</item>
      <item>B2  KAPITAL d.o.o. za poslovne usluge, Radnička cesta 41, 10000 Zagreb</item>
    </izvorni_sadrzaj>
    <derivirana_varijabla naziv="DomainObject.Predmet.OstaliListFormatedWithAdress_1">
      <item>IVAN LASIĆ, DOMOVIĆEVA 3, 10255 Gornji Stupnik</item>
      <item>Javni bilježnik Branko Jakić, Zelinska 3,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IVAN LASIĆ, OIB 54113083264, DOMOVIĆEVA 3, 10255 Gornji Stupnik</item>
      <item>Javni bilježnik Branko Jakić, OIB 08564858401, Zelinska 3, 10000 Zagreb</item>
      <item>B2  KAPITAL d.o.o. za poslovne usluge, OIB 57509775367, Radnička cesta 41, 10000 Zagreb</item>
    </izvorni_sadrzaj>
    <derivirana_varijabla naziv="DomainObject.Predmet.OstaliListFormatedWithAdressOIB_1">
      <item>IVAN LASIĆ, OIB 54113083264, DOMOVIĆEVA 3, 10255 Gornji Stupnik</item>
      <item>Javni bilježnik Branko Jakić, OIB 08564858401, Zelinska 3,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IVAN LASIĆ</item>
      <item>Javni bilježnik Branko Jakić</item>
      <item>B2  KAPITAL d.o.o. za poslovne usluge</item>
    </izvorni_sadrzaj>
    <derivirana_varijabla naziv="DomainObject.Predmet.OstaliListNazivFormated_1">
      <item>IVAN LASIĆ</item>
      <item>Javni bilježnik Branko Jakić</item>
      <item>B2  KAPITAL d.o.o. za poslovne usluge</item>
    </derivirana_varijabla>
  </DomainObject.Predmet.OstaliListNazivFormated>
  <DomainObject.Predmet.OstaliListNazivFormatedOIB>
    <izvorni_sadrzaj>
      <item>IVAN LASIĆ, OIB 54113083264</item>
      <item>Javni bilježnik Branko Jakić, OIB 08564858401</item>
      <item>B2  KAPITAL d.o.o. za poslovne usluge, OIB 57509775367</item>
    </izvorni_sadrzaj>
    <derivirana_varijabla naziv="DomainObject.Predmet.OstaliListNazivFormatedOIB_1">
      <item>IVAN LASIĆ, OIB 54113083264</item>
      <item>Javni bilježnik Branko Jakić, OIB 08564858401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LASIĆ GRADNJA d.o.o. za građenje</izvorni_sadrzaj>
    <derivirana_varijabla naziv="DomainObject.Predmet.ProtustrankaIDrugi_1">LASIĆ GRADNJA d.o.o. za građenje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LASIĆ GRADNJA d.o.o. za građenje, OIB 98832330545, Gornjostupnička 1 b, 10255 Gornji Stupnik</izvorni_sadrzaj>
    <derivirana_varijabla naziv="DomainObject.Predmet.ProtustrankaIDrugiAdressOIB_1">LASIĆ GRADNJA d.o.o. za građenje, OIB 98832330545, Gornjostupnička 1 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LASIĆ GRADNJA d.o.o. za građenje</item>
      <item>FINA Regionalni centar Zagreb</item>
      <item>IVAN LASIĆ</item>
      <item>Javni bilježnik Branko Jakić</item>
      <item>B2  KAPITAL d.o.o. za poslovne usluge</item>
      <item>B2  KAPITAL d.o.o. za poslovne usluge</item>
    </izvorni_sadrzaj>
    <derivirana_varijabla naziv="DomainObject.Predmet.SudioniciListNaziv_1">
      <item>LASIĆ GRADNJA d.o.o. za građenje</item>
      <item>FINA Regionalni centar Zagreb</item>
      <item>IVAN LASIĆ</item>
      <item>Javni bilježnik Branko Jakić</item>
      <item>B2  KAPITAL d.o.o. za poslovne usluge</item>
      <item>B2  KAPITAL d.o.o. za poslovne usluge</item>
    </derivirana_varijabla>
  </DomainObject.Predmet.SudioniciListNaziv>
  <DomainObject.Predmet.SudioniciListAdressOIB>
    <izvorni_sadrzaj>
      <item>LASIĆ GRADNJA d.o.o. za građenje, OIB 98832330545, Gornjostupnička 1 b,10255 Gornji Stupnik</item>
      <item>FINA Regionalni centar Zagreb, OIB 85821130368, Trg svibanjskih žrtava 1995. 1,10000 Zagreb</item>
      <item>IVAN LASIĆ, OIB 54113083264, DOMOVIĆEVA 3,10255 Gornji Stupnik</item>
      <item>Javni bilježnik Branko Jakić, OIB 08564858401, Zelinska 3,10000 Zagreb</item>
      <item>B2  KAPITAL d.o.o. za poslovne usluge, OIB 57509775367, Radnička cesta 41,10000 Zagreb</item>
      <item>B2  KAPITAL d.o.o. za poslovne usluge, OIB 57509775367, Radnička cesta 41,10000 Zagreb</item>
    </izvorni_sadrzaj>
    <derivirana_varijabla naziv="DomainObject.Predmet.SudioniciListAdressOIB_1">
      <item>LASIĆ GRADNJA d.o.o. za građenje, OIB 98832330545, Gornjostupnička 1 b,10255 Gornji Stupnik</item>
      <item>FINA Regionalni centar Zagreb, OIB 85821130368, Trg svibanjskih žrtava 1995. 1,10000 Zagreb</item>
      <item>IVAN LASIĆ, OIB 54113083264, DOMOVIĆEVA 3,10255 Gornji Stupnik</item>
      <item>Javni bilježnik Branko Jakić, OIB 08564858401, Zelinska 3,10000 Zagreb</item>
      <item>B2  KAPITAL d.o.o. za poslovne usluge, OIB 57509775367, Radnička cesta 41,10000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98832330545</item>
      <item>, OIB 85821130368</item>
      <item>, OIB 54113083264</item>
      <item>, OIB 08564858401</item>
      <item>, OIB 57509775367</item>
      <item>, OIB 57509775367</item>
    </izvorni_sadrzaj>
    <derivirana_varijabla naziv="DomainObject.Predmet.SudioniciListNazivOIB_1">
      <item>, OIB 98832330545</item>
      <item>, OIB 85821130368</item>
      <item>, OIB 54113083264</item>
      <item>, OIB 08564858401</item>
      <item>, OIB 57509775367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1486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2018-07-11T07:07:00Z</dcterms:created>
  <dc:creator>Maja Jurovicki</dc:creator>
  <cp:lastModifiedBy>Mirjana Gašparić</cp:lastModifiedBy>
  <cp:lastPrinted>2018-07-11T11:44:00Z</cp:lastPrinted>
  <dcterms:modified xmlns:xsi="http://www.w3.org/2001/XMLSchema-instance" xsi:type="dcterms:W3CDTF">2018-07-11T11:44:00Z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(St-6763-16 RJEŠENJE STEČAJA UPIS U ZK OS NOVI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